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8dbb" w14:paraId="3058dbb" w:rsidRDefault="00D529F4" w:rsidP="00910611" w:rsidR="00D529F4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9F4" w:rsidP="00D04179" w:rsidR="00D529F4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D529F4" w:rsidP="00D04179" w:rsidR="00D529F4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D529F4" w:rsidP="00D04179" w:rsidR="00D529F4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0C49D2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7. rujna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0C49D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0C49D2" w:rsidRPr="000C49D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C49D2" w:rsidRPr="000C49D2">
        <w:rPr>
          <w:rFonts w:eastAsia="Times New Roman" w:hAnsi="Times New Roman" w:ascii="Times New Roman"/>
          <w:bCs/>
          <w:sz w:val="24"/>
          <w:szCs w:val="24"/>
          <w:lang w:eastAsia="hr-HR"/>
        </w:rPr>
        <w:t>FINA HRANA d.o.o. Krk, Josipa Jurja Strossmayera 3, OIB: 02564979363, MBS: 040344481</w:t>
      </w:r>
      <w:r w:rsidR="000C49D2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0C49D2"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. lipnja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0C49D2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0C49D2">
        <w:rPr>
          <w:rFonts w:eastAsia="Times New Roman" w:hAnsi="Times New Roman" w:ascii="Times New Roman"/>
          <w:sz w:val="24"/>
          <w:szCs w:val="24"/>
          <w:lang w:eastAsia="hr-HR"/>
        </w:rPr>
        <w:t>549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0C49D2">
        <w:rPr>
          <w:rFonts w:eastAsia="Times New Roman" w:hAnsi="Times New Roman" w:ascii="Times New Roman"/>
          <w:sz w:val="24"/>
          <w:szCs w:val="24"/>
          <w:lang w:eastAsia="hr-HR"/>
        </w:rPr>
        <w:t>85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574518">
        <w:rPr>
          <w:rFonts w:eastAsia="Times New Roman" w:hAnsi="Times New Roman" w:ascii="Times New Roman"/>
          <w:sz w:val="24"/>
          <w:szCs w:val="24"/>
        </w:rPr>
        <w:t xml:space="preserve">7. rujna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4071F3">
        <w:rPr>
          <w:rFonts w:eastAsia="Times New Roman" w:hAnsi="Times New Roman" w:ascii="Times New Roman"/>
          <w:sz w:val="24"/>
          <w:szCs w:val="24"/>
          <w:lang w:eastAsia="hr-HR"/>
        </w:rPr>
        <w:t>10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>studenog 20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7. rujna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125AF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1C6" w:rsidP="009D1D07" w:rsidR="006941C6">
      <w:pPr>
        <w:spacing w:lineRule="auto" w:line="240" w:after="0"/>
      </w:pPr>
      <w:r>
        <w:separator/>
      </w:r>
    </w:p>
  </w:endnote>
  <w:endnote w:id="0" w:type="continuationSeparator">
    <w:p w:rsidRDefault="006941C6" w:rsidP="009D1D07" w:rsidR="006941C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D529F4">
          <w:rPr>
            <w:rFonts w:hAnsi="Times New Roman" w:ascii="Times New Roman"/>
            <w:noProof/>
            <w:sz w:val="24"/>
            <w:szCs w:val="24"/>
          </w:rPr>
          <w:t>1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1C6" w:rsidP="009D1D07" w:rsidR="006941C6">
      <w:pPr>
        <w:spacing w:lineRule="auto" w:line="240" w:after="0"/>
      </w:pPr>
      <w:r>
        <w:separator/>
      </w:r>
    </w:p>
  </w:footnote>
  <w:footnote w:id="0" w:type="continuationSeparator">
    <w:p w:rsidRDefault="006941C6" w:rsidP="009D1D07" w:rsidR="006941C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574518">
      <w:rPr>
        <w:rFonts w:eastAsia="Times New Roman" w:hAnsi="Times New Roman" w:ascii="Times New Roman"/>
        <w:sz w:val="24"/>
        <w:szCs w:val="24"/>
        <w:lang w:eastAsia="hr-HR"/>
      </w:rPr>
      <w:t>4</w:t>
    </w:r>
    <w:r w:rsidR="000C49D2">
      <w:rPr>
        <w:rFonts w:eastAsia="Times New Roman" w:hAnsi="Times New Roman" w:ascii="Times New Roman"/>
        <w:sz w:val="24"/>
        <w:szCs w:val="24"/>
        <w:lang w:eastAsia="hr-HR"/>
      </w:rPr>
      <w:t>1</w:t>
    </w:r>
    <w:r w:rsidR="00574518">
      <w:rPr>
        <w:rFonts w:eastAsia="Times New Roman" w:hAnsi="Times New Roman" w:ascii="Times New Roman"/>
        <w:sz w:val="24"/>
        <w:szCs w:val="24"/>
        <w:lang w:eastAsia="hr-HR"/>
      </w:rPr>
      <w:t>2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0C49D2">
      <w:rPr>
        <w:rFonts w:eastAsia="Times New Roman" w:hAnsi="Times New Roman" w:ascii="Times New Roman"/>
        <w:sz w:val="24"/>
        <w:szCs w:val="24"/>
        <w:lang w:eastAsia="hr-HR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30289"/>
    <w:rsid w:val="00031045"/>
    <w:rsid w:val="00034501"/>
    <w:rsid w:val="000349CD"/>
    <w:rsid w:val="00035558"/>
    <w:rsid w:val="000517F9"/>
    <w:rsid w:val="00063834"/>
    <w:rsid w:val="00072907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50A62"/>
    <w:rsid w:val="00173717"/>
    <w:rsid w:val="001B1889"/>
    <w:rsid w:val="001D09B1"/>
    <w:rsid w:val="00217A52"/>
    <w:rsid w:val="00227AC9"/>
    <w:rsid w:val="002371D6"/>
    <w:rsid w:val="002522C0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071F3"/>
    <w:rsid w:val="00442A1E"/>
    <w:rsid w:val="00461CB6"/>
    <w:rsid w:val="00465414"/>
    <w:rsid w:val="004A5F9A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10CA1"/>
    <w:rsid w:val="00625879"/>
    <w:rsid w:val="00627837"/>
    <w:rsid w:val="00632372"/>
    <w:rsid w:val="00634A82"/>
    <w:rsid w:val="006510C4"/>
    <w:rsid w:val="006528AF"/>
    <w:rsid w:val="00677D23"/>
    <w:rsid w:val="006941C6"/>
    <w:rsid w:val="00696F06"/>
    <w:rsid w:val="006B004A"/>
    <w:rsid w:val="006B7147"/>
    <w:rsid w:val="006D249A"/>
    <w:rsid w:val="006D6618"/>
    <w:rsid w:val="0071014D"/>
    <w:rsid w:val="00712FFC"/>
    <w:rsid w:val="00723B19"/>
    <w:rsid w:val="00742B9C"/>
    <w:rsid w:val="0074746D"/>
    <w:rsid w:val="00793264"/>
    <w:rsid w:val="007E24C0"/>
    <w:rsid w:val="00803AE6"/>
    <w:rsid w:val="008118FF"/>
    <w:rsid w:val="0083004F"/>
    <w:rsid w:val="00853F21"/>
    <w:rsid w:val="00872C40"/>
    <w:rsid w:val="008C7805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A31610"/>
    <w:rsid w:val="00A409F8"/>
    <w:rsid w:val="00A64718"/>
    <w:rsid w:val="00A8533D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13CD5"/>
    <w:rsid w:val="00C21CA2"/>
    <w:rsid w:val="00C5797D"/>
    <w:rsid w:val="00C63AD5"/>
    <w:rsid w:val="00CA7DF5"/>
    <w:rsid w:val="00CF0D38"/>
    <w:rsid w:val="00D05600"/>
    <w:rsid w:val="00D405E1"/>
    <w:rsid w:val="00D529F4"/>
    <w:rsid w:val="00D56641"/>
    <w:rsid w:val="00D61B44"/>
    <w:rsid w:val="00D65AAE"/>
    <w:rsid w:val="00D70636"/>
    <w:rsid w:val="00D75A73"/>
    <w:rsid w:val="00D90EB1"/>
    <w:rsid w:val="00DB4499"/>
    <w:rsid w:val="00DB4A5C"/>
    <w:rsid w:val="00E47886"/>
    <w:rsid w:val="00E65BF5"/>
    <w:rsid w:val="00E83273"/>
    <w:rsid w:val="00EA1580"/>
    <w:rsid w:val="00EA15CC"/>
    <w:rsid w:val="00ED5BFE"/>
    <w:rsid w:val="00F117FD"/>
    <w:rsid w:val="00F26820"/>
    <w:rsid w:val="00F308B5"/>
    <w:rsid w:val="00F51CF8"/>
    <w:rsid w:val="00F66902"/>
    <w:rsid w:val="00F77BC6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29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29F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529F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529F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529F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29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29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529F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529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529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St-412/2017</izvorni_sadrzaj>
    <derivirana_varijabla naziv="DomainObject.Predmet.OznakaBroj_1">St-412/2017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FINA HRANA d.o.o.</izvorni_sadrzaj>
    <derivirana_varijabla naziv="DomainObject.Predmet.ProtustrankaFormated_1">  FINA HRANA d.o.o.</derivirana_varijabla>
  </DomainObject.Predmet.ProtustrankaFormated>
  <DomainObject.Predmet.ProtustrankaFormatedOIB>
    <izvorni_sadrzaj>  FINA HRANA d.o.o., OIB 02564979363</izvorni_sadrzaj>
    <derivirana_varijabla naziv="DomainObject.Predmet.ProtustrankaFormatedOIB_1">  FINA HRANA d.o.o., OIB 02564979363</derivirana_varijabla>
  </DomainObject.Predmet.ProtustrankaFormatedOIB>
  <DomainObject.Predmet.ProtustrankaFormatedWithAdress>
    <izvorni_sadrzaj> FINA HRANA d.o.o., Josipa Jurja Strossmayera 3, 51500 Krk</izvorni_sadrzaj>
    <derivirana_varijabla naziv="DomainObject.Predmet.ProtustrankaFormatedWithAdress_1"> FINA HRANA d.o.o., Josipa Jurja Strossmayera 3, 51500 Krk</derivirana_varijabla>
  </DomainObject.Predmet.ProtustrankaFormatedWithAdress>
  <DomainObject.Predmet.ProtustrankaFormatedWithAdressOIB>
    <izvorni_sadrzaj> FINA HRANA d.o.o., OIB 02564979363, Josipa Jurja Strossmayera 3, 51500 Krk</izvorni_sadrzaj>
    <derivirana_varijabla naziv="DomainObject.Predmet.ProtustrankaFormatedWithAdressOIB_1"> FINA HRANA d.o.o., OIB 02564979363, Josipa Jurja Strossmayera 3, 51500 Krk</derivirana_varijabla>
  </DomainObject.Predmet.ProtustrankaFormatedWithAdressOIB>
  <DomainObject.Predmet.ProtustrankaWithAdress>
    <izvorni_sadrzaj>FINA HRANA d.o.o. Josipa Jurja Strossmayera 3, 51500 Krk</izvorni_sadrzaj>
    <derivirana_varijabla naziv="DomainObject.Predmet.ProtustrankaWithAdress_1">FINA HRANA d.o.o. Josipa Jurja Strossmayera 3, 51500 Krk</derivirana_varijabla>
  </DomainObject.Predmet.ProtustrankaWithAdress>
  <DomainObject.Predmet.ProtustrankaWithAdressOIB>
    <izvorni_sadrzaj>FINA HRANA d.o.o., OIB 02564979363, Josipa Jurja Strossmayera 3, 51500 Krk</izvorni_sadrzaj>
    <derivirana_varijabla naziv="DomainObject.Predmet.ProtustrankaWithAdressOIB_1">FINA HRANA d.o.o., OIB 02564979363, Josipa Jurja Strossmayera 3, 51500 Krk</derivirana_varijabla>
  </DomainObject.Predmet.ProtustrankaWithAdressOIB>
  <DomainObject.Predmet.ProtustrankaNazivFormated>
    <izvorni_sadrzaj>FINA HRANA d.o.o.</izvorni_sadrzaj>
    <derivirana_varijabla naziv="DomainObject.Predmet.ProtustrankaNazivFormated_1">FINA HRANA d.o.o.</derivirana_varijabla>
  </DomainObject.Predmet.ProtustrankaNazivFormated>
  <DomainObject.Predmet.ProtustrankaNazivFormatedOIB>
    <izvorni_sadrzaj>FINA HRANA d.o.o., OIB 02564979363</izvorni_sadrzaj>
    <derivirana_varijabla naziv="DomainObject.Predmet.ProtustrankaNazivFormatedOIB_1">FINA HRANA d.o.o., OIB 02564979363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FINA HRANA d.o.o.</item>
    </izvorni_sadrzaj>
    <derivirana_varijabla naziv="DomainObject.Predmet.ProtuStrankaListFormated_1">
      <item>FINA HRANA d.o.o.</item>
    </derivirana_varijabla>
  </DomainObject.Predmet.ProtuStrankaListFormated>
  <DomainObject.Predmet.ProtuStrankaListFormatedOIB>
    <izvorni_sadrzaj>
      <item>FINA HRANA d.o.o., OIB 02564979363</item>
    </izvorni_sadrzaj>
    <derivirana_varijabla naziv="DomainObject.Predmet.ProtuStrankaListFormatedOIB_1">
      <item>FINA HRANA d.o.o., OIB 02564979363</item>
    </derivirana_varijabla>
  </DomainObject.Predmet.ProtuStrankaListFormatedOIB>
  <DomainObject.Predmet.ProtuStrankaListFormatedWithAdress>
    <izvorni_sadrzaj>
      <item>FINA HRANA d.o.o., Josipa Jurja Strossmayera 3, 51500 Krk</item>
    </izvorni_sadrzaj>
    <derivirana_varijabla naziv="DomainObject.Predmet.ProtuStrankaListFormatedWithAdress_1">
      <item>FINA HRANA d.o.o., Josipa Jurja Strossmayera 3, 51500 Krk</item>
    </derivirana_varijabla>
  </DomainObject.Predmet.ProtuStrankaListFormatedWithAdress>
  <DomainObject.Predmet.ProtuStrankaListFormatedWithAdressOIB>
    <izvorni_sadrzaj>
      <item>FINA HRANA d.o.o., OIB 02564979363, Josipa Jurja Strossmayera 3, 51500 Krk</item>
    </izvorni_sadrzaj>
    <derivirana_varijabla naziv="DomainObject.Predmet.ProtuStrankaListFormatedWithAdressOIB_1">
      <item>FINA HRANA d.o.o., OIB 02564979363, Josipa Jurja Strossmayera 3, 51500 Krk</item>
    </derivirana_varijabla>
  </DomainObject.Predmet.ProtuStrankaListFormatedWithAdressOIB>
  <DomainObject.Predmet.ProtuStrankaListNazivFormated>
    <izvorni_sadrzaj>
      <item>FINA HRANA d.o.o.</item>
    </izvorni_sadrzaj>
    <derivirana_varijabla naziv="DomainObject.Predmet.ProtuStrankaListNazivFormated_1">
      <item>FINA HRANA d.o.o.</item>
    </derivirana_varijabla>
  </DomainObject.Predmet.ProtuStrankaListNazivFormated>
  <DomainObject.Predmet.ProtuStrankaListNazivFormatedOIB>
    <izvorni_sadrzaj>
      <item>FINA HRANA d.o.o., OIB 02564979363</item>
    </izvorni_sadrzaj>
    <derivirana_varijabla naziv="DomainObject.Predmet.ProtuStrankaListNazivFormatedOIB_1">
      <item>FINA HRANA d.o.o., OIB 02564979363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FINA HRANA d.o.o.</izvorni_sadrzaj>
    <derivirana_varijabla naziv="DomainObject.Predmet.ProtustrankaIDrugi_1">FINA HRANA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FINA HRANA d.o.o., OIB 02564979363, Josipa Jurja Strossmayera 3, 51500 Krk</izvorni_sadrzaj>
    <derivirana_varijabla naziv="DomainObject.Predmet.ProtustrankaIDrugiAdressOIB_1">FINA HRANA d.o.o., OIB 02564979363, Josipa Jurja Strossmayera 3,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FINA HRANA d.o.o.</item>
    </izvorni_sadrzaj>
    <derivirana_varijabla naziv="DomainObject.Predmet.SudioniciListNaziv_1">
      <item>FINA  Rijeka</item>
      <item>FINA HRANA d.o.o.</item>
    </derivirana_varijabla>
  </DomainObject.Predmet.SudioniciListNaziv>
  <DomainObject.Predmet.SudioniciListAdressOIB>
    <izvorni_sadrzaj>
      <item>FINA  Rijeka, OIB 85821130368, Frana Kurelca 8,51000 Rijeka</item>
      <item>FINA HRANA d.o.o., OIB 02564979363, Josipa Jurja Strossmayera 3,51500 Krk</item>
    </izvorni_sadrzaj>
    <derivirana_varijabla naziv="DomainObject.Predmet.SudioniciListAdressOIB_1">
      <item>FINA  Rijeka, OIB 85821130368, Frana Kurelca 8,51000 Rijeka</item>
      <item>FINA HRANA d.o.o., OIB 02564979363, Josipa Jurja Strossmayera 3,51500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02564979363</item>
    </izvorni_sadrzaj>
    <derivirana_varijabla naziv="DomainObject.Predmet.SudioniciListNazivOIB_1">
      <item>, OIB 85821130368</item>
      <item>, OIB 02564979363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1525</properties:Characters>
  <properties:Lines>58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2017-09-07T06:32:00Z</dcterms:created>
  <dc:creator>Sanela Uzelac</dc:creator>
  <cp:lastModifiedBy>Sanela Uzelac</cp:lastModifiedBy>
  <cp:lastPrinted>2017-05-12T07:42:00Z</cp:lastPrinted>
  <dcterms:modified xmlns:xsi="http://www.w3.org/2001/XMLSchema-instance" xsi:type="dcterms:W3CDTF">2017-09-07T12:16:00Z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