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09b5" w14:paraId="b5209b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E4136">
        <w:t>3607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5E4136">
        <w:t>CH AUTO d.o.o. Sesvete, Blage Zadre 17d, MBS: 080380303, OIB: 22368320388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5E4136">
        <w:t>e 2.294.403,37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136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86BA0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3607</izvorni_sadrzaj>
    <derivirana_varijabla naziv="DomainObject.Predmet.Broj_1">3607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St-3607/2015</izvorni_sadrzaj>
    <derivirana_varijabla naziv="DomainObject.Predmet.OznakaBroj_1">St-3607/2015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 AUTO d.o.o. zastupanog po punomoćniku Ivica Paić</izvorni_sadrzaj>
    <derivirana_varijabla naziv="DomainObject.Predmet.ProtustrankaFormated_1">  CH AUTO d.o.o. zastupanog po punomoćniku Ivica Paić</derivirana_varijabla>
  </DomainObject.Predmet.ProtustrankaFormated>
  <DomainObject.Predmet.ProtustrankaFormatedOIB>
    <izvorni_sadrzaj>  CH AUTO d.o.o., OIB 22368320388 zastupanog po punomoćniku Ivica Paić</izvorni_sadrzaj>
    <derivirana_varijabla naziv="DomainObject.Predmet.ProtustrankaFormatedOIB_1">  CH AUTO d.o.o., OIB 22368320388 zastupanog po punomoćniku Ivica Paić</derivirana_varijabla>
  </DomainObject.Predmet.ProtustrankaFormatedOIB>
  <DomainObject.Predmet.ProtustrankaFormatedWithAdress>
    <izvorni_sadrzaj> CH AUTO d.o.o., Blage Zadre 17/D, 10360 Sesvete zastupanog po punomoćniku Ivica Paić</izvorni_sadrzaj>
    <derivirana_varijabla naziv="DomainObject.Predmet.ProtustrankaFormatedWithAdress_1"> CH AUTO d.o.o., Blage Zadre 17/D, 10360 Sesvete zastupanog po punomoćniku Ivica Paić</derivirana_varijabla>
  </DomainObject.Predmet.ProtustrankaFormatedWithAdress>
  <DomainObject.Predmet.ProtustrankaFormatedWithAdressOIB>
    <izvorni_sadrzaj> CH AUTO d.o.o., OIB 22368320388, Blage Zadre 17/D, 10360 Sesvete zastupanog po punomoćniku Ivica Paić</izvorni_sadrzaj>
    <derivirana_varijabla naziv="DomainObject.Predmet.ProtustrankaFormatedWithAdressOIB_1"> CH AUTO d.o.o., OIB 22368320388, Blage Zadre 17/D, 10360 Sesvete zastupanog po punomoćniku Ivica Paić</derivirana_varijabla>
  </DomainObject.Predmet.ProtustrankaFormatedWithAdressOIB>
  <DomainObject.Predmet.ProtustrankaWithAdress>
    <izvorni_sadrzaj>CH AUTO d.o.o. Blage Zadre 17/D, 10360 Sesvete</izvorni_sadrzaj>
    <derivirana_varijabla naziv="DomainObject.Predmet.ProtustrankaWithAdress_1">CH AUTO d.o.o. Blage Zadre 17/D, 10360 Sesvete</derivirana_varijabla>
  </DomainObject.Predmet.ProtustrankaWithAdress>
  <DomainObject.Predmet.ProtustrankaWithAdressOIB>
    <izvorni_sadrzaj>CH AUTO d.o.o., OIB 22368320388, Blage Zadre 17/D, 10360 Sesvete</izvorni_sadrzaj>
    <derivirana_varijabla naziv="DomainObject.Predmet.ProtustrankaWithAdressOIB_1">CH AUTO d.o.o., OIB 22368320388, Blage Zadre 17/D, 10360 Sesvete</derivirana_varijabla>
  </DomainObject.Predmet.ProtustrankaWithAdressOIB>
  <DomainObject.Predmet.ProtustrankaNazivFormated>
    <izvorni_sadrzaj>CH AUTO d.o.o.</izvorni_sadrzaj>
    <derivirana_varijabla naziv="DomainObject.Predmet.ProtustrankaNazivFormated_1">CH AUTO d.o.o.</derivirana_varijabla>
  </DomainObject.Predmet.ProtustrankaNazivFormated>
  <DomainObject.Predmet.ProtustrankaNazivFormatedOIB>
    <izvorni_sadrzaj>CH AUTO d.o.o., OIB 22368320388</izvorni_sadrzaj>
    <derivirana_varijabla naziv="DomainObject.Predmet.ProtustrankaNazivFormatedOIB_1">CH AUTO d.o.o., OIB 22368320388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 AUTO d.o.o. zastupanog po punomoćniku Ivica Paić</item>
    </izvorni_sadrzaj>
    <derivirana_varijabla naziv="DomainObject.Predmet.ProtuStrankaListFormated_1">
      <item>CH AUTO d.o.o. zastupanog po punomoćniku Ivica Paić</item>
    </derivirana_varijabla>
  </DomainObject.Predmet.ProtuStrankaListFormated>
  <DomainObject.Predmet.ProtuStrankaListFormatedOIB>
    <izvorni_sadrzaj>
      <item>CH AUTO d.o.o., OIB 22368320388 zastupanog po punomoćniku Ivica Paić</item>
    </izvorni_sadrzaj>
    <derivirana_varijabla naziv="DomainObject.Predmet.ProtuStrankaListFormatedOIB_1">
      <item>CH AUTO d.o.o., OIB 22368320388 zastupanog po punomoćniku Ivica Paić</item>
    </derivirana_varijabla>
  </DomainObject.Predmet.ProtuStrankaListFormatedOIB>
  <DomainObject.Predmet.ProtuStrankaListFormatedWithAdress>
    <izvorni_sadrzaj>
      <item>CH AUTO d.o.o., Blage Zadre 17/D, 10360 Sesvete zastupanog po punomoćniku Ivica Paić</item>
    </izvorni_sadrzaj>
    <derivirana_varijabla naziv="DomainObject.Predmet.ProtuStrankaListFormatedWithAdress_1">
      <item>CH AUTO d.o.o., Blage Zadre 17/D, 10360 Sesvete zastupanog po punomoćniku Ivica Paić</item>
    </derivirana_varijabla>
  </DomainObject.Predmet.ProtuStrankaListFormatedWithAdress>
  <DomainObject.Predmet.ProtuStrankaListFormatedWithAdressOIB>
    <izvorni_sadrzaj>
      <item>CH AUTO d.o.o., OIB 22368320388, Blage Zadre 17/D, 10360 Sesvete zastupanog po punomoćniku Ivica Paić</item>
    </izvorni_sadrzaj>
    <derivirana_varijabla naziv="DomainObject.Predmet.ProtuStrankaListFormatedWithAdressOIB_1">
      <item>CH AUTO d.o.o., OIB 22368320388, Blage Zadre 17/D, 10360 Sesvete zastupanog po punomoćniku Ivica Paić</item>
    </derivirana_varijabla>
  </DomainObject.Predmet.ProtuStrankaListFormatedWithAdressOIB>
  <DomainObject.Predmet.ProtuStrankaListNazivFormated>
    <izvorni_sadrzaj>
      <item>CH AUTO d.o.o.</item>
    </izvorni_sadrzaj>
    <derivirana_varijabla naziv="DomainObject.Predmet.ProtuStrankaListNazivFormated_1">
      <item>CH AUTO d.o.o.</item>
    </derivirana_varijabla>
  </DomainObject.Predmet.ProtuStrankaListNazivFormated>
  <DomainObject.Predmet.ProtuStrankaListNazivFormatedOIB>
    <izvorni_sadrzaj>
      <item>CH AUTO d.o.o., OIB 22368320388</item>
    </izvorni_sadrzaj>
    <derivirana_varijabla naziv="DomainObject.Predmet.ProtuStrankaListNazivFormatedOIB_1">
      <item>CH AUTO d.o.o., OIB 22368320388</item>
    </derivirana_varijabla>
  </DomainObject.Predmet.ProtuStrankaListNazivFormatedOIB>
  <DomainObject.Predmet.OstaliListFormated>
    <izvorni_sadrzaj>
      <item>Ivica Paić punomoćnik sudionika u postupku CH AUTO d.o.o.</item>
    </izvorni_sadrzaj>
    <derivirana_varijabla naziv="DomainObject.Predmet.OstaliListFormated_1">
      <item>Ivica Paić punomoćnik sudionika u postupku CH AUTO d.o.o.</item>
    </derivirana_varijabla>
  </DomainObject.Predmet.OstaliListFormated>
  <DomainObject.Predmet.OstaliListFormatedOIB>
    <izvorni_sadrzaj>
      <item>Ivica Paić, OIB 11549790878 punomoćnik sudionika u postupku CH AUTO d.o.o.</item>
    </izvorni_sadrzaj>
    <derivirana_varijabla naziv="DomainObject.Predmet.OstaliListFormatedOIB_1">
      <item>Ivica Paić, OIB 11549790878 punomoćnik sudionika u postupku CH AUTO d.o.o.</item>
    </derivirana_varijabla>
  </DomainObject.Predmet.OstaliListFormatedOIB>
  <DomainObject.Predmet.OstaliListFormatedWithAdress>
    <izvorni_sadrzaj>
      <item>Ivica Paić, Ključi 3, 10257 Gornji Trpuci punomoćnik sudionika u postupku CH AUTO d.o.o.</item>
    </izvorni_sadrzaj>
    <derivirana_varijabla naziv="DomainObject.Predmet.OstaliListFormatedWithAdress_1">
      <item>Ivica Paić, Ključi 3, 10257 Gornji Trpuci punomoćnik sudionika u postupku CH AUTO d.o.o.</item>
    </derivirana_varijabla>
  </DomainObject.Predmet.OstaliListFormatedWithAdress>
  <DomainObject.Predmet.OstaliListFormatedWithAdressOIB>
    <izvorni_sadrzaj>
      <item>Ivica Paić, OIB 11549790878, Ključi 3, 10257 Gornji Trpuci punomoćnik sudionika u postupku CH AUTO d.o.o.</item>
    </izvorni_sadrzaj>
    <derivirana_varijabla naziv="DomainObject.Predmet.OstaliListFormatedWithAdressOIB_1">
      <item>Ivica Paić, OIB 11549790878, Ključi 3, 10257 Gornji Trpuci punomoćnik sudionika u postupku CH AUTO d.o.o.</item>
    </derivirana_varijabla>
  </DomainObject.Predmet.OstaliListFormatedWithAdressOIB>
  <DomainObject.Predmet.OstaliListNazivFormated>
    <izvorni_sadrzaj>
      <item>Ivica Paić</item>
    </izvorni_sadrzaj>
    <derivirana_varijabla naziv="DomainObject.Predmet.OstaliListNazivFormated_1">
      <item>Ivica Paić</item>
    </derivirana_varijabla>
  </DomainObject.Predmet.OstaliListNazivFormated>
  <DomainObject.Predmet.OstaliListNazivFormatedOIB>
    <izvorni_sadrzaj>
      <item>Ivica Paić, OIB 11549790878</item>
    </izvorni_sadrzaj>
    <derivirana_varijabla naziv="DomainObject.Predmet.OstaliListNazivFormatedOIB_1">
      <item>Ivica Paić, OIB 11549790878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 AUTO d.o.o.</izvorni_sadrzaj>
    <derivirana_varijabla naziv="DomainObject.Predmet.ProtustrankaIDrugi_1">CH AUTO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CH AUTO d.o.o., OIB 22368320388, Blage Zadre 17/D, 10360 Sesvete</izvorni_sadrzaj>
    <derivirana_varijabla naziv="DomainObject.Predmet.ProtustrankaIDrugiAdressOIB_1">CH AUTO d.o.o., OIB 22368320388, Blage Zadre 17/D,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 AUTO d.o.o.</item>
      <item>Ivica Paić</item>
    </izvorni_sadrzaj>
    <derivirana_varijabla naziv="DomainObject.Predmet.SudioniciListNaziv_1">
      <item>FINA Regionalni centar Zagreb</item>
      <item>CH AUTO d.o.o.</item>
      <item>Ivica Paić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CH AUTO d.o.o., OIB 22368320388, Blage Zadre 17/D,10360 Sesvete</item>
      <item>Ivica Paić, OIB 11549790878, Ključi 3,10257 Gornji Trpuci</item>
    </izvorni_sadrzaj>
    <derivirana_varijabla naziv="DomainObject.Predmet.SudioniciListAdressOIB_1">
      <item>FINA Regionalni centar Zagreb, OIB 85821130368, Trg svibanjskih žrtava 1995. br.1,10000 Zagreb</item>
      <item>CH AUTO d.o.o., OIB 22368320388, Blage Zadre 17/D,10360 Sesvete</item>
      <item>Ivica Paić, OIB 11549790878, Ključi 3,10257 Gornji Trpuci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22368320388</item>
      <item>, OIB 11549790878</item>
    </izvorni_sadrzaj>
    <derivirana_varijabla naziv="DomainObject.Predmet.SudioniciListNazivOIB_1">
      <item>, OIB 85821130368</item>
      <item>, OIB 22368320388</item>
      <item>, OIB 11549790878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2016-01-12T13:07:00Z</dcterms:created>
  <dc:creator>ilukac</dc:creator>
  <cp:lastModifiedBy>Višnja Svečak</cp:lastModifiedBy>
  <cp:lastPrinted>2016-01-12T13:07:00Z</cp:lastPrinted>
  <dcterms:modified xmlns:xsi="http://www.w3.org/2001/XMLSchema-instance" xsi:type="dcterms:W3CDTF">2016-01-12T13:08:00Z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