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4A60" w:rsidR="00494A60" w:rsidP="00F02376" w:rsidRDefault="00494A60" w14:paraId="509409c" w14:textId="509409c">
      <w:pPr>
        <w:jc w:val="both"/>
        <w15:collapsed w:val="false"/>
      </w:pPr>
      <w:bookmarkStart w:name="_GoBack" w:id="0"/>
      <w:bookmarkEnd w:id="0"/>
      <w:r w:rsidRPr="00494A60">
        <w:rPr>
          <w:noProof/>
          <w:lang w:eastAsia="hr-HR"/>
        </w:rPr>
        <w:drawing>
          <wp:inline distT="0" distB="0" distL="0" distR="0">
            <wp:extent cx="725170" cy="963295"/>
            <wp:effectExtent l="0" t="0" r="0" b="8255"/>
            <wp:docPr id="1" name="Slika 1"/>
            <wp:cNvGraphicFramePr/>
            <a:graphic>
              <a:graphicData uri="http://schemas.openxmlformats.org/drawingml/2006/picture">
                <pic:pic>
                  <pic:nvPicPr>
                    <pic:cNvPr id="1" name="Slika 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r w:rsidRPr="00494A60">
        <w:t xml:space="preserve"> </w:t>
      </w:r>
    </w:p>
    <w:p w:rsidRPr="00494A60" w:rsidR="00494A60" w:rsidP="00F02376" w:rsidRDefault="00494A60">
      <w:pPr>
        <w:jc w:val="both"/>
      </w:pPr>
      <w:r w:rsidRPr="00494A60">
        <w:t>REPUBLIKA HRVATSKA</w:t>
      </w:r>
    </w:p>
    <w:p w:rsidRPr="00494A60" w:rsidR="00494A60" w:rsidP="00F02376" w:rsidRDefault="00494A60">
      <w:pPr>
        <w:jc w:val="both"/>
      </w:pPr>
      <w:r w:rsidRPr="00494A60">
        <w:t>Trgovački sud u Zagrebu</w:t>
      </w:r>
    </w:p>
    <w:p w:rsidRPr="00494A60" w:rsidR="00494A60" w:rsidP="00F02376" w:rsidRDefault="00494A60">
      <w:pPr>
        <w:jc w:val="both"/>
      </w:pPr>
      <w:r w:rsidRPr="00494A60">
        <w:t>Zagreb, Amruševa 2/II</w:t>
      </w:r>
    </w:p>
    <w:p w:rsidRPr="00494A60" w:rsidR="00494A60" w:rsidP="00F02376" w:rsidRDefault="00494A60">
      <w:pPr>
        <w:jc w:val="both"/>
      </w:pPr>
    </w:p>
    <w:p w:rsidRPr="00494A60" w:rsidR="00494A60" w:rsidP="00F02376" w:rsidRDefault="00494A60">
      <w:pPr>
        <w:jc w:val="both"/>
      </w:pPr>
      <w:r w:rsidRPr="00494A60">
        <w:tab/>
      </w:r>
      <w:r w:rsidRPr="00494A60">
        <w:tab/>
      </w:r>
      <w:r w:rsidRPr="00494A60">
        <w:tab/>
      </w:r>
      <w:r w:rsidRPr="00494A60">
        <w:tab/>
      </w:r>
      <w:r w:rsidRPr="00494A60">
        <w:tab/>
      </w:r>
      <w:r w:rsidRPr="00494A60">
        <w:tab/>
      </w:r>
      <w:r w:rsidRPr="00494A60">
        <w:tab/>
      </w:r>
      <w:r w:rsidRPr="00494A60">
        <w:tab/>
      </w:r>
      <w:r w:rsidRPr="00494A60">
        <w:tab/>
        <w:t xml:space="preserve">               18. St-</w:t>
      </w:r>
      <w:r w:rsidR="00B22A56">
        <w:t>2131</w:t>
      </w:r>
      <w:r w:rsidRPr="00494A60">
        <w:t>/2019</w:t>
      </w:r>
    </w:p>
    <w:p w:rsidRPr="00494A60" w:rsidR="00494A60" w:rsidP="00F02376" w:rsidRDefault="00494A60">
      <w:pPr>
        <w:jc w:val="both"/>
      </w:pPr>
      <w:r w:rsidRPr="00494A60">
        <w:tab/>
      </w:r>
      <w:r w:rsidRPr="00494A60">
        <w:tab/>
      </w:r>
      <w:r w:rsidRPr="00494A60">
        <w:tab/>
      </w:r>
      <w:r w:rsidRPr="00494A60">
        <w:tab/>
        <w:t xml:space="preserve">               </w:t>
      </w:r>
    </w:p>
    <w:p w:rsidRPr="00494A60" w:rsidR="00494A60" w:rsidP="00F02376" w:rsidRDefault="00494A60">
      <w:pPr>
        <w:jc w:val="both"/>
      </w:pPr>
      <w:r w:rsidRPr="00494A60">
        <w:t xml:space="preserve">      </w:t>
      </w:r>
      <w:r w:rsidRPr="00494A60">
        <w:tab/>
      </w:r>
      <w:r w:rsidRPr="00494A60">
        <w:tab/>
      </w:r>
      <w:r w:rsidRPr="00494A60">
        <w:tab/>
      </w:r>
      <w:r w:rsidRPr="00494A60">
        <w:tab/>
        <w:t xml:space="preserve">  R E P U B L I K A   H R V A T S K A </w:t>
      </w: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J E Š E NJ E </w:t>
      </w:r>
      <w:r w:rsidRPr="00494A60">
        <w:tab/>
      </w:r>
      <w:r w:rsidRPr="00494A60">
        <w:tab/>
      </w:r>
      <w:r w:rsidRPr="00494A60">
        <w:tab/>
      </w:r>
      <w:r w:rsidRPr="00494A60">
        <w:tab/>
      </w:r>
      <w:r w:rsidRPr="00494A60">
        <w:tab/>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r>
      <w:r w:rsidRPr="00494A60">
        <w:tab/>
        <w:t xml:space="preserve">    I </w:t>
      </w: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Z A K L J U Č A K</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Trgovački sud u Zagrebu, sudac Danijela Uzelac</w:t>
      </w:r>
      <w:r w:rsidR="002D4E8A">
        <w:t xml:space="preserve"> Ljubić</w:t>
      </w:r>
      <w:r w:rsidRPr="00494A60">
        <w:t xml:space="preserve">, u stečajnom postupku u povodu prijedloga FINANCIJSKE AGENCIJE, OIB 85821130368, Zagreb, Ulica grada Vukovara 70, za otvaranje stečajnog postupka nad dužnikom </w:t>
      </w:r>
      <w:r w:rsidR="00B22A56">
        <w:t>BEDEM TRGOVINA d.o.o., OIB: 55817797978, Zagreb, Garićgradska ulica 6</w:t>
      </w:r>
      <w:r w:rsidR="00F02376">
        <w:t xml:space="preserve">, </w:t>
      </w:r>
      <w:r w:rsidR="00B22A56">
        <w:t>3</w:t>
      </w:r>
      <w:r w:rsidR="00F02376">
        <w:t xml:space="preserve">. </w:t>
      </w:r>
      <w:r w:rsidR="00B22A56">
        <w:t>rujna</w:t>
      </w:r>
      <w:r w:rsidR="00F02376">
        <w:t xml:space="preserve"> 2019.</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r i j e š i o    j e </w:t>
      </w:r>
    </w:p>
    <w:p w:rsidRPr="00494A60" w:rsidR="00494A60" w:rsidP="00F02376" w:rsidRDefault="00494A60">
      <w:pPr>
        <w:jc w:val="both"/>
      </w:pPr>
      <w:r w:rsidRPr="00494A60">
        <w:tab/>
      </w:r>
    </w:p>
    <w:p w:rsidRPr="00494A60" w:rsidR="00494A60" w:rsidP="00F02376" w:rsidRDefault="00494A60">
      <w:pPr>
        <w:jc w:val="both"/>
      </w:pPr>
    </w:p>
    <w:p w:rsidR="00494A60" w:rsidP="00F02376" w:rsidRDefault="00494A60">
      <w:pPr>
        <w:ind w:firstLine="708"/>
        <w:jc w:val="both"/>
      </w:pPr>
      <w:r w:rsidRPr="00494A60">
        <w:t xml:space="preserve">Pokreće se prethodni postupak radi utvrđivanja pretpostavki za otvaranje stečajnog postupka nad </w:t>
      </w:r>
      <w:r>
        <w:t xml:space="preserve">dužnikom </w:t>
      </w:r>
      <w:r w:rsidRPr="00B22A56" w:rsidR="00B22A56">
        <w:t>BEDEM TRGOVINA d.o.o., OIB: 55817797978, Zagreb, Garićgradska ulica 6</w:t>
      </w:r>
      <w:r>
        <w:t>.</w:t>
      </w:r>
    </w:p>
    <w:p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z a k lj u č i o  j 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 xml:space="preserve">I. Naređuje se osobi ovlaštenoj za zastupanje dužnika </w:t>
      </w:r>
      <w:r w:rsidR="00B22A56">
        <w:t>Davoru Martinović iz Zagreba, Palinovečka ulica 19/H, OIB: 60301959906</w:t>
      </w:r>
      <w:r w:rsidR="008F29B0">
        <w:t>,</w:t>
      </w:r>
      <w:r w:rsidRPr="00494A60">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94A60" w:rsidR="00494A60" w:rsidP="00F02376" w:rsidRDefault="00494A60">
      <w:pPr>
        <w:jc w:val="both"/>
      </w:pPr>
    </w:p>
    <w:p w:rsidRPr="00494A60" w:rsidR="00494A60" w:rsidP="00F02376" w:rsidRDefault="00494A60">
      <w:pPr>
        <w:ind w:firstLine="708"/>
        <w:jc w:val="both"/>
      </w:pPr>
      <w:r w:rsidRPr="00494A60">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494A60" w:rsidR="00494A60" w:rsidP="00F02376" w:rsidRDefault="00494A60">
      <w:pPr>
        <w:jc w:val="both"/>
      </w:pPr>
    </w:p>
    <w:p w:rsidRPr="00494A60" w:rsidR="00494A60" w:rsidP="00F02376" w:rsidRDefault="00494A60">
      <w:pPr>
        <w:ind w:firstLine="708"/>
        <w:jc w:val="both"/>
      </w:pPr>
      <w:r w:rsidRPr="00494A60">
        <w:lastRenderedPageBreak/>
        <w:t>III. Ako osoba ovlaštena za zastupanje  dužnika u roku iz točke I. ovog zaključka ne dostavi pisano izvješće o financijsko-gospodarskom stanju dužnika, sud će odrediti saslušanje osobe ovlaštene za zastupanje dužnika.</w:t>
      </w:r>
    </w:p>
    <w:p w:rsidRPr="00494A60" w:rsidR="00494A60" w:rsidP="00F02376" w:rsidRDefault="00494A60">
      <w:pPr>
        <w:jc w:val="both"/>
      </w:pPr>
    </w:p>
    <w:p w:rsidRPr="00494A60" w:rsidR="00494A60" w:rsidP="00F02376" w:rsidRDefault="00494A60">
      <w:pPr>
        <w:ind w:firstLine="708"/>
        <w:jc w:val="both"/>
      </w:pPr>
      <w:r w:rsidRPr="00494A60">
        <w:t>U slučaju neodazivanja na saslušanje sud može osobi ovlaštenoj za zastupanje dužnika odrediti dovođenje, a može je i kazniti novčanom kaznom u iznosu do 10.000,00 kn.</w:t>
      </w:r>
    </w:p>
    <w:p w:rsidRPr="00494A60" w:rsidR="00494A60" w:rsidP="00F02376" w:rsidRDefault="00494A60">
      <w:pPr>
        <w:jc w:val="both"/>
      </w:pPr>
    </w:p>
    <w:p w:rsidRPr="00494A60" w:rsidR="00494A60" w:rsidP="00F02376" w:rsidRDefault="00494A60">
      <w:pPr>
        <w:ind w:firstLine="708"/>
        <w:jc w:val="both"/>
      </w:pPr>
      <w:r w:rsidRPr="00494A60">
        <w:t>IV. Ako osoba ovlaštena za zastupanje dužnika u određenom roku ne dostavi pisano izvješće o financijsko-gospodarskom stanju dužnika ili dostavi netočno ili nepotpuno izvješće odgovara vjerovnicima za štetu koja im je time prouzročena.</w:t>
      </w:r>
    </w:p>
    <w:p w:rsidRPr="00494A60" w:rsidR="00494A60" w:rsidP="00F02376" w:rsidRDefault="00494A60">
      <w:pPr>
        <w:jc w:val="both"/>
      </w:pPr>
    </w:p>
    <w:p w:rsidRPr="00494A60" w:rsidR="00494A60" w:rsidP="00F02376" w:rsidRDefault="00494A60">
      <w:pPr>
        <w:ind w:firstLine="708"/>
        <w:jc w:val="both"/>
      </w:pPr>
      <w:r w:rsidRPr="00494A60">
        <w:t>V. Osoba ovlaštena za zastupanje dužnika odgovara kazneno za davanje netočnih ili nepotpunih podataka, obavijesti i izvješća kao za davanje lažnog iskaza u postupku pred sudom.</w:t>
      </w:r>
    </w:p>
    <w:p w:rsidRPr="00494A60" w:rsidR="00494A60" w:rsidP="00F02376" w:rsidRDefault="00494A60">
      <w:pPr>
        <w:jc w:val="both"/>
      </w:pPr>
    </w:p>
    <w:p w:rsidRPr="00494A60" w:rsidR="00494A60" w:rsidP="00F02376" w:rsidRDefault="00494A60">
      <w:pPr>
        <w:ind w:firstLine="708"/>
        <w:jc w:val="both"/>
      </w:pPr>
      <w:r w:rsidRPr="00494A60">
        <w:t xml:space="preserve">VI. Zakazuje se ročište radi očitovanja o prijedlogu za otvaranje stečajnog postupka za </w:t>
      </w:r>
      <w:r w:rsidR="00B22A56">
        <w:t>26</w:t>
      </w:r>
      <w:r w:rsidRPr="00494A60">
        <w:t xml:space="preserve">. </w:t>
      </w:r>
      <w:r w:rsidR="002D4E8A">
        <w:t>rujna</w:t>
      </w:r>
      <w:r w:rsidRPr="00494A60">
        <w:t xml:space="preserve"> 2019. u </w:t>
      </w:r>
      <w:r w:rsidR="00B22A56">
        <w:t>9</w:t>
      </w:r>
      <w:r w:rsidR="008F29B0">
        <w:t>.</w:t>
      </w:r>
      <w:r w:rsidR="00B22A56">
        <w:t>45</w:t>
      </w:r>
      <w:r w:rsidRPr="00494A60">
        <w:t xml:space="preserve"> sati u zgradi Trgovačkog suda u Zagrebu, Petrinjska 8, soba broj 56/III kat – (dvorišna zgrada), na koje ročište se dostavom ovog zaključka pozivaju:</w:t>
      </w:r>
    </w:p>
    <w:p w:rsidRPr="00494A60" w:rsidR="00494A60" w:rsidP="00F02376" w:rsidRDefault="00494A60">
      <w:pPr>
        <w:jc w:val="both"/>
      </w:pPr>
      <w:r w:rsidRPr="00494A60">
        <w:t>- predlagatelj,</w:t>
      </w:r>
    </w:p>
    <w:p w:rsidRPr="00494A60" w:rsidR="00494A60" w:rsidP="00F02376" w:rsidRDefault="00494A60">
      <w:pPr>
        <w:jc w:val="both"/>
      </w:pPr>
      <w:r w:rsidRPr="00494A60">
        <w:t>- dužnik,</w:t>
      </w:r>
    </w:p>
    <w:p w:rsidRPr="00494A60" w:rsidR="00494A60" w:rsidP="00F02376" w:rsidRDefault="00494A60">
      <w:pPr>
        <w:jc w:val="both"/>
      </w:pPr>
      <w:r w:rsidRPr="00494A60">
        <w:t>- osoba ovlaštena za zastupanje dužnika po zakonu,</w:t>
      </w:r>
    </w:p>
    <w:p w:rsidR="00494A60" w:rsidP="00F02376" w:rsidRDefault="00494A60">
      <w:pPr>
        <w:jc w:val="both"/>
      </w:pPr>
      <w:r w:rsidRPr="00494A60">
        <w:t>- pravna osoba ovlaštena za obavljanje poslova platnog prometa dužnika.</w:t>
      </w:r>
    </w:p>
    <w:p w:rsidR="002D1501" w:rsidP="00F02376" w:rsidRDefault="002D1501">
      <w:pPr>
        <w:jc w:val="both"/>
      </w:pPr>
    </w:p>
    <w:p w:rsidR="002D1501" w:rsidP="002D1501" w:rsidRDefault="002D1501">
      <w:pPr>
        <w:ind w:firstLine="708"/>
        <w:jc w:val="both"/>
      </w:pPr>
      <w:r w:rsidRPr="002D1501">
        <w:t>U skladu s odredbom čl.128. st.5. SZ-a navedeno ročište sud može spojiti s ročištem radi rasprave o pretpostavkama za otvaranje stečajnog postupka ako nije određeno ispitivanje gospodarskom stanja u smislu odredbe čl.125. SZ-a.</w:t>
      </w:r>
    </w:p>
    <w:p w:rsidRPr="00494A60" w:rsidR="002D1501" w:rsidP="00F02376" w:rsidRDefault="002D1501">
      <w:pPr>
        <w:jc w:val="both"/>
      </w:pPr>
    </w:p>
    <w:p w:rsidRPr="00494A60" w:rsidR="00494A60" w:rsidP="00F02376" w:rsidRDefault="00494A60">
      <w:pPr>
        <w:jc w:val="both"/>
      </w:pPr>
    </w:p>
    <w:p w:rsidRPr="00494A60" w:rsidR="00494A60" w:rsidP="00F02376" w:rsidRDefault="00494A60">
      <w:pPr>
        <w:ind w:firstLine="708"/>
        <w:jc w:val="both"/>
      </w:pPr>
      <w:r w:rsidRPr="00494A60">
        <w:t xml:space="preserve">VII. Pozvane osobe mogu se o prijedlogu i pisano očitovati. </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 xml:space="preserve">  </w:t>
      </w:r>
      <w:r w:rsidRPr="00494A60">
        <w:tab/>
      </w:r>
      <w:r w:rsidRPr="00494A60">
        <w:tab/>
      </w:r>
      <w:r w:rsidRPr="00494A60">
        <w:tab/>
      </w:r>
      <w:r w:rsidRPr="00494A60">
        <w:tab/>
      </w:r>
      <w:r w:rsidRPr="00494A60">
        <w:tab/>
        <w:t xml:space="preserve">  Obrazloženje</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ind w:firstLine="708"/>
        <w:jc w:val="both"/>
      </w:pPr>
      <w:r w:rsidRPr="00494A60">
        <w:t>Financijska agencija, Regionalni centar Zagreb, podnijela je ovom sudu prijedlog za otvaranje stečajnog postupka nad dužnikom na temelju odredbe čl. 110. st. 1. Stečajnog zakona („Narodne novine“ broj: 71/15 i 104/17, dalje: SZ).</w:t>
      </w:r>
    </w:p>
    <w:p w:rsidRPr="00494A60" w:rsidR="00494A60" w:rsidP="00F02376" w:rsidRDefault="00494A60">
      <w:pPr>
        <w:jc w:val="both"/>
      </w:pPr>
    </w:p>
    <w:p w:rsidRPr="00494A60" w:rsidR="00494A60" w:rsidP="00F02376" w:rsidRDefault="00494A60">
      <w:pPr>
        <w:ind w:firstLine="708"/>
        <w:jc w:val="both"/>
      </w:pPr>
      <w:r w:rsidRPr="00494A60">
        <w:t xml:space="preserve">Iz prijedloga za otvaranje stečajnog postupka proizlazi da je na dan </w:t>
      </w:r>
      <w:r w:rsidR="00B22A56">
        <w:t>29</w:t>
      </w:r>
      <w:r w:rsidR="008F29B0">
        <w:t xml:space="preserve">. </w:t>
      </w:r>
      <w:r w:rsidR="00B22A56">
        <w:t>kolovoza</w:t>
      </w:r>
      <w:r w:rsidRPr="00494A60">
        <w:t xml:space="preserve"> 2019. dužnik u Očevidniku redoslijeda osnova za plaćanje imao evidentirane neizvršene osnove za plaćanje u neprekinutom razdoblju od 120 dana, u ukupnom iznosu od </w:t>
      </w:r>
      <w:r w:rsidR="00B22A56">
        <w:t>116</w:t>
      </w:r>
      <w:r w:rsidR="008F29B0">
        <w:t>.</w:t>
      </w:r>
      <w:r w:rsidR="00B22A56">
        <w:t>047</w:t>
      </w:r>
      <w:r w:rsidR="008F29B0">
        <w:t>,</w:t>
      </w:r>
      <w:r w:rsidR="00B22A56">
        <w:t>31</w:t>
      </w:r>
      <w:r w:rsidRPr="00494A60">
        <w:t xml:space="preserve"> kn, te </w:t>
      </w:r>
      <w:r w:rsidR="00B22A56">
        <w:t>troje</w:t>
      </w:r>
      <w:r w:rsidR="008F29B0">
        <w:t xml:space="preserve"> </w:t>
      </w:r>
      <w:r w:rsidR="00B22A56">
        <w:t>zaposlenih</w:t>
      </w:r>
      <w:r w:rsidRPr="00494A60">
        <w:t>.</w:t>
      </w:r>
    </w:p>
    <w:p w:rsidRPr="00494A60" w:rsidR="00494A60" w:rsidP="00F02376" w:rsidRDefault="00494A60">
      <w:pPr>
        <w:jc w:val="both"/>
      </w:pPr>
    </w:p>
    <w:p w:rsidRPr="00494A60" w:rsidR="00494A60" w:rsidP="00F02376" w:rsidRDefault="00494A60">
      <w:pPr>
        <w:ind w:firstLine="708"/>
        <w:jc w:val="both"/>
      </w:pPr>
      <w:r w:rsidRPr="00494A60">
        <w:t>S obzirom na to da dužnik ima evidentirane neizvršene osnove za plaćanje u neprekinutom razdoblju od 120 dana, sud je na temelju odredaba čl. 110. st. 1. i čl. 115. st. 1. SZ-a odlučio kao u izreci ovog rješenja.</w:t>
      </w:r>
    </w:p>
    <w:p w:rsidRPr="00494A60" w:rsidR="00494A60" w:rsidP="00F02376" w:rsidRDefault="00494A60">
      <w:pPr>
        <w:jc w:val="both"/>
      </w:pPr>
    </w:p>
    <w:p w:rsidRPr="00494A60" w:rsidR="00494A60" w:rsidP="00F02376" w:rsidRDefault="00494A60">
      <w:pPr>
        <w:ind w:firstLine="708"/>
        <w:jc w:val="both"/>
      </w:pPr>
      <w:r w:rsidRPr="00494A60">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rsidRPr="00494A60">
        <w:lastRenderedPageBreak/>
        <w:t>dostaviti pisano izvješće o financijsko-gospodarskom stanju dužnika, u kojem će biti navedena cjelokupna imovina dužnika (točka I. zaključka).</w:t>
      </w:r>
    </w:p>
    <w:p w:rsidRPr="00494A60" w:rsidR="00494A60" w:rsidP="00F02376" w:rsidRDefault="00494A60">
      <w:pPr>
        <w:jc w:val="both"/>
      </w:pPr>
    </w:p>
    <w:p w:rsidRPr="00494A60" w:rsidR="00494A60" w:rsidP="00F02376" w:rsidRDefault="00494A60">
      <w:pPr>
        <w:ind w:firstLine="708"/>
        <w:jc w:val="both"/>
      </w:pPr>
      <w:r w:rsidRPr="00494A60">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Pr="00494A60" w:rsidR="00494A60" w:rsidP="00F02376" w:rsidRDefault="00494A60">
      <w:pPr>
        <w:jc w:val="both"/>
      </w:pPr>
    </w:p>
    <w:p w:rsidRPr="00494A60" w:rsidR="00494A60" w:rsidP="00F02376" w:rsidRDefault="00494A60">
      <w:pPr>
        <w:ind w:firstLine="708"/>
        <w:jc w:val="both"/>
      </w:pPr>
      <w:r w:rsidRPr="00494A60">
        <w:t>Na temelju odredbe čl. 123. st. 1. SZ-a zakazao je ročište radi očitovanja  o prijedlogu za otvaranje stečajnog postupka (točka VI. izreke zaključka).</w:t>
      </w:r>
      <w:r w:rsidRPr="00B56BB2" w:rsidR="00B56BB2">
        <w:t xml:space="preserve"> U skladu s odredbom čl.128. st.5. SZ-a navedeno ročište sud može spojiti s ročištem radi rasprave o pretpostavkama za otvaranje stečajnog postupka ako nije određeno ispitivanje gospodarskom stanja u smislu odredbe čl.125. SZ-a.</w:t>
      </w:r>
    </w:p>
    <w:p w:rsidRPr="00494A60" w:rsidR="00494A60" w:rsidP="00F02376" w:rsidRDefault="00494A60">
      <w:pPr>
        <w:jc w:val="both"/>
      </w:pPr>
    </w:p>
    <w:p w:rsidRPr="00494A60" w:rsidR="00494A60" w:rsidP="00F02376" w:rsidRDefault="00494A60">
      <w:pPr>
        <w:ind w:firstLine="708"/>
        <w:jc w:val="both"/>
      </w:pPr>
      <w:r w:rsidRPr="00494A60">
        <w:t>Budući da se prema odredbi čl. 123. st. 2. SZ-a osobe koje su pozvane na navedeno ročište o prijedlogu se mogu očitovati i pisano, odlučeno je kao u točki VII. izreke ovog zaključka.</w:t>
      </w:r>
    </w:p>
    <w:p w:rsidRPr="00494A60" w:rsidR="00494A60" w:rsidP="00F02376" w:rsidRDefault="00494A60">
      <w:pPr>
        <w:jc w:val="both"/>
      </w:pPr>
    </w:p>
    <w:p w:rsidRPr="00494A60" w:rsidR="00494A60" w:rsidP="00F02376" w:rsidRDefault="00494A60">
      <w:pPr>
        <w:jc w:val="both"/>
      </w:pPr>
      <w:r w:rsidRPr="00494A60">
        <w:t xml:space="preserve">                                                     U Zagrebu </w:t>
      </w:r>
      <w:r w:rsidR="00B22A56">
        <w:t>3</w:t>
      </w:r>
      <w:r w:rsidRPr="00494A60">
        <w:t xml:space="preserve">. </w:t>
      </w:r>
      <w:r w:rsidR="00B22A56">
        <w:t>rujna</w:t>
      </w:r>
      <w:r w:rsidRPr="00494A60">
        <w:t xml:space="preserve"> 2019.</w:t>
      </w:r>
    </w:p>
    <w:p w:rsidRPr="00494A60" w:rsidR="00494A60" w:rsidP="00F02376" w:rsidRDefault="00494A60">
      <w:pPr>
        <w:jc w:val="both"/>
      </w:pPr>
    </w:p>
    <w:p w:rsidRPr="00494A60" w:rsidR="00494A60" w:rsidP="002D4E8A" w:rsidRDefault="00494A60">
      <w:pPr>
        <w:jc w:val="right"/>
      </w:pPr>
      <w:r w:rsidRPr="00494A60">
        <w:tab/>
      </w:r>
      <w:r w:rsidRPr="00494A60">
        <w:tab/>
      </w:r>
      <w:r w:rsidRPr="00494A60">
        <w:tab/>
      </w:r>
      <w:r w:rsidRPr="00494A60">
        <w:tab/>
      </w:r>
      <w:r w:rsidRPr="00494A60">
        <w:tab/>
      </w:r>
      <w:r w:rsidRPr="00494A60">
        <w:tab/>
      </w:r>
      <w:r w:rsidRPr="00494A60">
        <w:tab/>
      </w:r>
      <w:r w:rsidRPr="00494A60">
        <w:tab/>
      </w:r>
      <w:r w:rsidRPr="00494A60">
        <w:tab/>
      </w:r>
      <w:r w:rsidRPr="00494A60">
        <w:tab/>
        <w:t xml:space="preserve">       Sudac</w:t>
      </w:r>
    </w:p>
    <w:p w:rsidRPr="00494A60" w:rsidR="00494A60" w:rsidP="002D4E8A" w:rsidRDefault="002D4E8A">
      <w:pPr>
        <w:jc w:val="right"/>
      </w:pPr>
      <w:r>
        <w:t xml:space="preserve"> </w:t>
      </w:r>
      <w:r>
        <w:tab/>
      </w:r>
      <w:r>
        <w:tab/>
      </w:r>
      <w:r>
        <w:tab/>
      </w:r>
      <w:r>
        <w:tab/>
      </w:r>
      <w:r>
        <w:tab/>
      </w:r>
      <w:r>
        <w:tab/>
      </w:r>
      <w:r>
        <w:tab/>
      </w:r>
      <w:r>
        <w:tab/>
        <w:t xml:space="preserve"> </w:t>
      </w:r>
      <w:r w:rsidRPr="00494A60" w:rsidR="00494A60">
        <w:t>Danijela Uzelac</w:t>
      </w:r>
      <w:r>
        <w:t xml:space="preserve"> Ljubić</w:t>
      </w:r>
      <w:r w:rsidRPr="00494A60" w:rsidR="00494A60">
        <w:t>, v.r.</w:t>
      </w:r>
    </w:p>
    <w:p w:rsidRPr="00494A60" w:rsidR="00494A60" w:rsidP="00F02376" w:rsidRDefault="00494A60">
      <w:pPr>
        <w:jc w:val="both"/>
      </w:pPr>
    </w:p>
    <w:p w:rsidRPr="00494A60" w:rsidR="00494A60" w:rsidP="00F02376" w:rsidRDefault="00494A60">
      <w:pPr>
        <w:jc w:val="both"/>
      </w:pPr>
    </w:p>
    <w:p w:rsidRPr="00494A60" w:rsidR="00494A60" w:rsidP="00F02376" w:rsidRDefault="00494A60">
      <w:pPr>
        <w:jc w:val="both"/>
      </w:pPr>
      <w:r w:rsidRPr="00494A60">
        <w:t>Uputa o pravnom lijeku: Protiv ovog rješenja nije dopuštena posebna žalba (čl. 115. st. 1. SZ). Protiv zaključka nije dopušten pravni lijek (čl. 19. st. 7. SZ).</w:t>
      </w:r>
    </w:p>
    <w:p w:rsidRPr="00494A60" w:rsidR="00494A60" w:rsidP="00F02376" w:rsidRDefault="00494A60">
      <w:pPr>
        <w:jc w:val="both"/>
      </w:pPr>
    </w:p>
    <w:p w:rsidRPr="00494A60" w:rsidR="00494A60" w:rsidP="002D4E8A" w:rsidRDefault="00526090">
      <w:pPr>
        <w:ind w:left="5664" w:firstLine="708"/>
        <w:jc w:val="right"/>
      </w:pPr>
      <w:r>
        <w:t xml:space="preserve">          </w:t>
      </w:r>
      <w:r w:rsidRPr="00494A60" w:rsidR="00494A60">
        <w:t>Za točnost otpravka:</w:t>
      </w:r>
    </w:p>
    <w:p w:rsidRPr="00494A60" w:rsidR="00494A60" w:rsidP="002D4E8A" w:rsidRDefault="00526090">
      <w:pPr>
        <w:ind w:left="5664" w:firstLine="708"/>
        <w:jc w:val="right"/>
      </w:pPr>
      <w:r>
        <w:t xml:space="preserve">              </w:t>
      </w:r>
      <w:r w:rsidRPr="00494A60" w:rsidR="00494A60">
        <w:t>Katarina Franjić</w:t>
      </w:r>
    </w:p>
    <w:p w:rsidRPr="00494A60" w:rsidR="00494A60" w:rsidP="00F02376" w:rsidRDefault="00494A60">
      <w:pPr>
        <w:jc w:val="both"/>
      </w:pPr>
    </w:p>
    <w:p w:rsidR="009826D4" w:rsidP="00F02376" w:rsidRDefault="009826D4">
      <w:pPr>
        <w:jc w:val="both"/>
      </w:pPr>
    </w:p>
    <w:sectPr w:rsidR="009826D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0851" w:rsidRDefault="00526090">
      <w:r>
        <w:separator/>
      </w:r>
    </w:p>
  </w:endnote>
  <w:endnote w:type="continuationSeparator" w:id="0">
    <w:p w:rsidR="00AD0851" w:rsidRDefault="0052609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0008074E" w:rsidRDefault="00F02376">
        <w:pPr>
          <w:pStyle w:val="Podnoje"/>
          <w:jc w:val="center"/>
        </w:pPr>
        <w:r>
          <w:fldChar w:fldCharType="begin"/>
        </w:r>
        <w:r>
          <w:instrText>PAGE   \* MERGEFORMAT</w:instrText>
        </w:r>
        <w:r>
          <w:fldChar w:fldCharType="separate"/>
        </w:r>
        <w:r w:rsidR="00E86AF4">
          <w:rPr>
            <w:noProof/>
          </w:rPr>
          <w:t>1</w:t>
        </w:r>
        <w:r>
          <w:fldChar w:fldCharType="end"/>
        </w:r>
      </w:p>
    </w:sdtContent>
  </w:sdt>
  <w:p w:rsidR="0008074E" w:rsidRDefault="00E86AF4">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0851" w:rsidRDefault="00526090">
      <w:r>
        <w:separator/>
      </w:r>
    </w:p>
  </w:footnote>
  <w:footnote w:type="continuationSeparator" w:id="0">
    <w:p w:rsidR="00AD0851" w:rsidRDefault="00526090">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11"/>
    <w:rsid w:val="002D1501"/>
    <w:rsid w:val="002D4E8A"/>
    <w:rsid w:val="00464311"/>
    <w:rsid w:val="00494A60"/>
    <w:rsid w:val="00526090"/>
    <w:rsid w:val="008F29B0"/>
    <w:rsid w:val="009826D4"/>
    <w:rsid w:val="00AD0851"/>
    <w:rsid w:val="00B22A56"/>
    <w:rsid w:val="00B56BB2"/>
    <w:rsid w:val="00E86AF4"/>
    <w:rsid w:val="00F023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unhideWhenUsed/>
    <w:rsid w:val="00494A60"/>
    <w:pPr>
      <w:tabs>
        <w:tab w:val="center" w:pos="4536"/>
        <w:tab w:val="right" w:pos="9072"/>
      </w:tabs>
    </w:pPr>
  </w:style>
  <w:style w:type="character" w:styleId="PodnojeChar" w:customStyle="true">
    <w:name w:val="Podnožje Char"/>
    <w:basedOn w:val="Zadanifontodlomka"/>
    <w:link w:val="Podnoje"/>
    <w:uiPriority w:val="99"/>
    <w:rsid w:val="00494A60"/>
  </w:style>
  <w:style w:type="paragraph" w:styleId="Tekstbalonia">
    <w:name w:val="Balloon Text"/>
    <w:basedOn w:val="Normal"/>
    <w:link w:val="TekstbaloniaChar"/>
    <w:uiPriority w:val="99"/>
    <w:semiHidden/>
    <w:unhideWhenUsed/>
    <w:rsid w:val="0052609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6090"/>
    <w:rPr>
      <w:rFonts w:ascii="Tahoma" w:hAnsi="Tahoma" w:cs="Tahoma"/>
      <w:sz w:val="16"/>
      <w:szCs w:val="16"/>
    </w:rPr>
  </w:style>
  <w:style w:type="character" w:styleId="Tekstrezerviranogmjesta">
    <w:name w:val="Placeholder Text"/>
    <w:basedOn w:val="Zadanifontodlomka"/>
    <w:uiPriority w:val="99"/>
    <w:semiHidden/>
    <w:rsid w:val="00E86AF4"/>
    <w:rPr>
      <w:color w:val="808080"/>
      <w:bdr w:val="none" w:color="auto" w:sz="0" w:space="0"/>
      <w:shd w:val="clear" w:color="auto" w:fill="auto"/>
    </w:rPr>
  </w:style>
  <w:style w:type="character" w:styleId="eSPISCCParagraphDefaultFont" w:customStyle="true">
    <w:name w:val="eSPIS_CC_Paragraph Default Font"/>
    <w:basedOn w:val="Zadanifontodlomka"/>
    <w:rsid w:val="00E86AF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86AF4"/>
    <w:rPr>
      <w:bdr w:val="none" w:color="auto" w:sz="0" w:space="0"/>
      <w:shd w:val="clear" w:color="auto" w:fill="FFFFCC"/>
      <w:lang w:val="hr-HR"/>
    </w:rPr>
  </w:style>
  <w:style w:type="character" w:styleId="PozadinaSvijetloCrvena" w:customStyle="true">
    <w:name w:val="Pozadina_SvijetloCrvena"/>
    <w:basedOn w:val="eSPISCCParagraphDefaultFont"/>
    <w:rsid w:val="00E86AF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86AF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494A60"/>
    <w:pPr>
      <w:tabs>
        <w:tab w:pos="4536" w:val="center"/>
        <w:tab w:pos="9072" w:val="right"/>
      </w:tabs>
    </w:pPr>
  </w:style>
  <w:style w:customStyle="1" w:styleId="PodnojeChar" w:type="character">
    <w:name w:val="Podnožje Char"/>
    <w:basedOn w:val="Zadanifontodlomka"/>
    <w:link w:val="Podnoje"/>
    <w:uiPriority w:val="99"/>
    <w:rsid w:val="00494A60"/>
  </w:style>
  <w:style w:styleId="Tekstbalonia" w:type="paragraph">
    <w:name w:val="Balloon Text"/>
    <w:basedOn w:val="Normal"/>
    <w:link w:val="TekstbaloniaChar"/>
    <w:uiPriority w:val="99"/>
    <w:semiHidden/>
    <w:unhideWhenUsed/>
    <w:rsid w:val="00526090"/>
    <w:rPr>
      <w:rFonts w:ascii="Tahoma" w:cs="Tahoma" w:hAnsi="Tahoma"/>
      <w:sz w:val="16"/>
      <w:szCs w:val="16"/>
    </w:rPr>
  </w:style>
  <w:style w:customStyle="1" w:styleId="TekstbaloniaChar" w:type="character">
    <w:name w:val="Tekst balončića Char"/>
    <w:basedOn w:val="Zadanifontodlomka"/>
    <w:link w:val="Tekstbalonia"/>
    <w:uiPriority w:val="99"/>
    <w:semiHidden/>
    <w:rsid w:val="00526090"/>
    <w:rPr>
      <w:rFonts w:ascii="Tahoma" w:cs="Tahoma" w:hAnsi="Tahoma"/>
      <w:sz w:val="16"/>
      <w:szCs w:val="16"/>
    </w:rPr>
  </w:style>
  <w:style w:styleId="Tekstrezerviranogmjesta" w:type="character">
    <w:name w:val="Placeholder Text"/>
    <w:basedOn w:val="Zadanifontodlomka"/>
    <w:uiPriority w:val="99"/>
    <w:semiHidden/>
    <w:rsid w:val="00E86AF4"/>
    <w:rPr>
      <w:color w:val="808080"/>
      <w:bdr w:color="auto" w:space="0" w:sz="0" w:val="none"/>
      <w:shd w:color="auto" w:fill="auto" w:val="clear"/>
    </w:rPr>
  </w:style>
  <w:style w:customStyle="1" w:styleId="eSPISCCParagraphDefaultFont" w:type="character">
    <w:name w:val="eSPIS_CC_Paragraph Default Font"/>
    <w:basedOn w:val="Zadanifontodlomka"/>
    <w:rsid w:val="00E86A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6AF4"/>
    <w:rPr>
      <w:bdr w:color="auto" w:space="0" w:sz="0" w:val="none"/>
      <w:shd w:color="auto" w:fill="FFFFCC" w:val="clear"/>
      <w:lang w:val="hr-HR"/>
    </w:rPr>
  </w:style>
  <w:style w:customStyle="1" w:styleId="PozadinaSvijetloCrvena" w:type="character">
    <w:name w:val="Pozadina_SvijetloCrvena"/>
    <w:basedOn w:val="eSPISCCParagraphDefaultFont"/>
    <w:rsid w:val="00E86A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6AF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 rujna 2019.</izvorni_sadrzaj>
    <derivirana_varijabla naziv="DomainObject.DatumDonosenjaOdluke_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kolovoza 2019.</izvorni_sadrzaj>
    <derivirana_varijabla naziv="DomainObject.Predmet.DatumIzradeOptuznogAkta_1">30. kolovoza 2019.</derivirana_varijabla>
  </DomainObject.Predmet.DatumIzradeOptuznogAkta>
  <DomainObject.Predmet.DatumIzradeOptuznogAktaFormated>
    <izvorni_sadrzaj>30.8.2019.</izvorni_sadrzaj>
    <derivirana_varijabla naziv="DomainObject.Predmet.DatumIzradeOptuznogAktaFormated_1">30.8.2019.</derivirana_varijabla>
  </DomainObject.Predmet.DatumIzradeOptuznogAktaFormated>
  <DomainObject.Predmet.DatumOsnivanja>
    <izvorni_sadrzaj>30. kolovoza 2019.</izvorni_sadrzaj>
    <derivirana_varijabla naziv="DomainObject.Predmet.DatumOsnivanja_1">30.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kolovoza 2019.</izvorni_sadrzaj>
    <derivirana_varijabla naziv="DomainObject.Predmet.DatumPrimitkaOptuznogAkta_1">30.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St-2131/2019</izvorni_sadrzaj>
    <derivirana_varijabla naziv="DomainObject.Predmet.OznakaBroj_1">St-2131/2019</derivirana_varijabla>
  </DomainObject.Predmet.OznakaBroj>
  <DomainObject.Predmet.OznakaBrojOptuznogAkta>
    <izvorni_sadrzaj>04-06-19-3713</izvorni_sadrzaj>
    <derivirana_varijabla naziv="DomainObject.Predmet.OznakaBrojOptuznogAkta_1">04-06-19-3713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BEDEM TRGOVINA društvo s ograničenom odgovornošću za proizvodnju, trgovinu i usluge</izvorni_sadrzaj>
    <derivirana_varijabla naziv="DomainObject.Predmet.ProtustrankaFormated_1">  BEDEM TRGOVINA društvo s ograničenom odgovornošću za proizvodnju, trgovinu i usluge</derivirana_varijabla>
  </DomainObject.Predmet.ProtustrankaFormated>
  <DomainObject.Predmet.ProtustrankaFormatedOIB>
    <izvorni_sadrzaj>  BEDEM TRGOVINA društvo s ograničenom odgovornošću za proizvodnju, trgovinu i usluge, OIB 55817797978</izvorni_sadrzaj>
    <derivirana_varijabla naziv="DomainObject.Predmet.ProtustrankaFormatedOIB_1">  BEDEM TRGOVINA društvo s ograničenom odgovornošću za proizvodnju, trgovinu i usluge, OIB 55817797978</derivirana_varijabla>
  </DomainObject.Predmet.ProtustrankaFormatedOIB>
  <DomainObject.Predmet.ProtustrankaFormatedWithAdress>
    <izvorni_sadrzaj> BEDEM TRGOVINA društvo s ograničenom odgovornošću za proizvodnju, trgovinu i usluge, Garićgradska ulica 6, 10000 Zagreb</izvorni_sadrzaj>
    <derivirana_varijabla naziv="DomainObject.Predmet.ProtustrankaFormatedWithAdress_1"> BEDEM TRGOVINA društvo s ograničenom odgovornošću za proizvodnju, trgovinu i usluge, Garićgradska ulica 6, 10000 Zagreb</derivirana_varijabla>
  </DomainObject.Predmet.ProtustrankaFormatedWithAdress>
  <DomainObject.Predmet.ProtustrankaFormatedWithAdressOIB>
    <izvorni_sadrzaj> BEDEM TRGOVINA društvo s ograničenom odgovornošću za proizvodnju, trgovinu i usluge, OIB 55817797978, Garićgradska ulica 6, 10000 Zagreb</izvorni_sadrzaj>
    <derivirana_varijabla naziv="DomainObject.Predmet.ProtustrankaFormatedWithAdressOIB_1"> BEDEM TRGOVINA društvo s ograničenom odgovornošću za proizvodnju, trgovinu i usluge, OIB 55817797978, Garićgradska ulica 6, 10000 Zagreb</derivirana_varijabla>
  </DomainObject.Predmet.ProtustrankaFormatedWithAdressOIB>
  <DomainObject.Predmet.ProtustrankaWithAdress>
    <izvorni_sadrzaj>BEDEM TRGOVINA društvo s ograničenom odgovornošću za proizvodnju, trgovinu i usluge Garićgradska ulica 6, 10000 Zagreb</izvorni_sadrzaj>
    <derivirana_varijabla naziv="DomainObject.Predmet.ProtustrankaWithAdress_1">BEDEM TRGOVINA društvo s ograničenom odgovornošću za proizvodnju, trgovinu i usluge Garićgradska ulica 6, 10000 Zagreb</derivirana_varijabla>
  </DomainObject.Predmet.ProtustrankaWithAdress>
  <DomainObject.Predmet.ProtustrankaWithAdressOIB>
    <izvorni_sadrzaj>BEDEM TRGOVINA društvo s ograničenom odgovornošću za proizvodnju, trgovinu i usluge, OIB 55817797978, Garićgradska ulica 6, 10000 Zagreb</izvorni_sadrzaj>
    <derivirana_varijabla naziv="DomainObject.Predmet.ProtustrankaWithAdressOIB_1">BEDEM TRGOVINA društvo s ograničenom odgovornošću za proizvodnju, trgovinu i usluge, OIB 55817797978, Garićgradska ulica 6, 10000 Zagreb</derivirana_varijabla>
  </DomainObject.Predmet.ProtustrankaWithAdressOIB>
  <DomainObject.Predmet.ProtustrankaNazivFormated>
    <izvorni_sadrzaj>BEDEM TRGOVINA društvo s ograničenom odgovornošću za proizvodnju, trgovinu i usluge</izvorni_sadrzaj>
    <derivirana_varijabla naziv="DomainObject.Predmet.ProtustrankaNazivFormated_1">BEDEM TRGOVINA društvo s ograničenom odgovornošću za proizvodnju, trgovinu i usluge</derivirana_varijabla>
  </DomainObject.Predmet.ProtustrankaNazivFormated>
  <DomainObject.Predmet.ProtustrankaNazivFormatedOIB>
    <izvorni_sadrzaj>BEDEM TRGOVINA društvo s ograničenom odgovornošću za proizvodnju, trgovinu i usluge, OIB 55817797978</izvorni_sadrzaj>
    <derivirana_varijabla naziv="DomainObject.Predmet.ProtustrankaNazivFormatedOIB_1">BEDEM TRGOVINA društvo s ograničenom odgovornošću za proizvodnju, trgovinu i usluge, OIB 55817797978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BEDEM TRGOVINA društvo s ograničenom odgovornošću za proizvodnju, trgovinu i usluge</item>
    </izvorni_sadrzaj>
    <derivirana_varijabla naziv="DomainObject.Predmet.ProtuStrankaListFormated_1">
      <item>BEDEM TRGOVINA društvo s ograničenom odgovornošću za proizvodnju, trgovinu i usluge</item>
    </derivirana_varijabla>
  </DomainObject.Predmet.ProtuStrankaListFormated>
  <DomainObject.Predmet.ProtuStrankaListFormatedOIB>
    <izvorni_sadrzaj>
      <item>BEDEM TRGOVINA društvo s ograničenom odgovornošću za proizvodnju, trgovinu i usluge, OIB 55817797978</item>
    </izvorni_sadrzaj>
    <derivirana_varijabla naziv="DomainObject.Predmet.ProtuStrankaListFormatedOIB_1">
      <item>BEDEM TRGOVINA društvo s ograničenom odgovornošću za proizvodnju, trgovinu i usluge, OIB 55817797978</item>
    </derivirana_varijabla>
  </DomainObject.Predmet.ProtuStrankaListFormatedOIB>
  <DomainObject.Predmet.ProtuStrankaListFormatedWithAdress>
    <izvorni_sadrzaj>
      <item>BEDEM TRGOVINA društvo s ograničenom odgovornošću za proizvodnju, trgovinu i usluge, Garićgradska ulica 6, 10000 Zagreb</item>
    </izvorni_sadrzaj>
    <derivirana_varijabla naziv="DomainObject.Predmet.ProtuStrankaListFormatedWithAdress_1">
      <item>BEDEM TRGOVINA društvo s ograničenom odgovornošću za proizvodnju, trgovinu i usluge, Garićgradska ulica 6, 10000 Zagreb</item>
    </derivirana_varijabla>
  </DomainObject.Predmet.ProtuStrankaListFormatedWithAdress>
  <DomainObject.Predmet.ProtuStrankaListFormatedWithAdressOIB>
    <izvorni_sadrzaj>
      <item>BEDEM TRGOVINA društvo s ograničenom odgovornošću za proizvodnju, trgovinu i usluge, OIB 55817797978, Garićgradska ulica 6, 10000 Zagreb</item>
    </izvorni_sadrzaj>
    <derivirana_varijabla naziv="DomainObject.Predmet.ProtuStrankaListFormatedWithAdressOIB_1">
      <item>BEDEM TRGOVINA društvo s ograničenom odgovornošću za proizvodnju, trgovinu i usluge, OIB 55817797978, Garićgradska ulica 6, 10000 Zagreb</item>
    </derivirana_varijabla>
  </DomainObject.Predmet.ProtuStrankaListFormatedWithAdressOIB>
  <DomainObject.Predmet.ProtuStrankaListNazivFormated>
    <izvorni_sadrzaj>
      <item>BEDEM TRGOVINA društvo s ograničenom odgovornošću za proizvodnju, trgovinu i usluge</item>
    </izvorni_sadrzaj>
    <derivirana_varijabla naziv="DomainObject.Predmet.ProtuStrankaListNazivFormated_1">
      <item>BEDEM TRGOVINA društvo s ograničenom odgovornošću za proizvodnju, trgovinu i usluge</item>
    </derivirana_varijabla>
  </DomainObject.Predmet.ProtuStrankaListNazivFormated>
  <DomainObject.Predmet.ProtuStrankaListNazivFormatedOIB>
    <izvorni_sadrzaj>
      <item>BEDEM TRGOVINA društvo s ograničenom odgovornošću za proizvodnju, trgovinu i usluge, OIB 55817797978</item>
    </izvorni_sadrzaj>
    <derivirana_varijabla naziv="DomainObject.Predmet.ProtuStrankaListNazivFormatedOIB_1">
      <item>BEDEM TRGOVINA društvo s ograničenom odgovornošću za proizvodnju, trgovinu i usluge, OIB 55817797978</item>
    </derivirana_varijabla>
  </DomainObject.Predmet.ProtuStrankaListNazivFormatedOIB>
  <DomainObject.Predmet.OstaliListFormated>
    <izvorni_sadrzaj>
      <item>Raiffeisenbank Austria d.d.</item>
      <item>Zagrebačka banka d.d.</item>
      <item>Davor Martinović</item>
    </izvorni_sadrzaj>
    <derivirana_varijabla naziv="DomainObject.Predmet.OstaliListFormated_1">
      <item>Raiffeisenbank Austria d.d.</item>
      <item>Zagrebačka banka d.d.</item>
      <item>Davor Martinović</item>
    </derivirana_varijabla>
  </DomainObject.Predmet.OstaliListFormated>
  <DomainObject.Predmet.OstaliListFormatedOIB>
    <izvorni_sadrzaj>
      <item>Raiffeisenbank Austria d.d.</item>
      <item>Zagrebačka banka d.d.</item>
      <item>Davor Martinović, OIB 60301959906</item>
    </izvorni_sadrzaj>
    <derivirana_varijabla naziv="DomainObject.Predmet.OstaliListFormatedOIB_1">
      <item>Raiffeisenbank Austria d.d.</item>
      <item>Zagrebačka banka d.d.</item>
      <item>Davor Martinović, OIB 60301959906</item>
    </derivirana_varijabla>
  </DomainObject.Predmet.OstaliListFormatedOIB>
  <DomainObject.Predmet.OstaliListFormatedWithAdress>
    <izvorni_sadrzaj>
      <item>Raiffeisenbank Austria d.d., Magazinska cesta 69, 10000 Zagreb</item>
      <item>Zagrebačka banka d.d., Trg bana Josipa Jelačića 10, 10000 Zagreb</item>
      <item>Davor Martinović, Palinovečka ulica 19/H, 10000 Zagreb</item>
    </izvorni_sadrzaj>
    <derivirana_varijabla naziv="DomainObject.Predmet.OstaliListFormatedWithAdress_1">
      <item>Raiffeisenbank Austria d.d., Magazinska cesta 69, 10000 Zagreb</item>
      <item>Zagrebačka banka d.d., Trg bana Josipa Jelačića 10, 10000 Zagreb</item>
      <item>Davor Martinović, Palinovečka ulica 19/H, 10000 Zagreb</item>
    </derivirana_varijabla>
  </DomainObject.Predmet.OstaliListFormatedWithAdress>
  <DomainObject.Predmet.OstaliListFormatedWithAdressOIB>
    <izvorni_sadrzaj>
      <item>Raiffeisenbank Austria d.d., Magazinska cesta 69, 10000 Zagreb</item>
      <item>Zagrebačka banka d.d., Trg bana Josipa Jelačića 10, 10000 Zagreb</item>
      <item>Davor Martinović, OIB 60301959906, Palinovečka ulica 19/H, 10000 Zagreb</item>
    </izvorni_sadrzaj>
    <derivirana_varijabla naziv="DomainObject.Predmet.OstaliListFormatedWithAdressOIB_1">
      <item>Raiffeisenbank Austria d.d., Magazinska cesta 69, 10000 Zagreb</item>
      <item>Zagrebačka banka d.d., Trg bana Josipa Jelačića 10, 10000 Zagreb</item>
      <item>Davor Martinović, OIB 60301959906, Palinovečka ulica 19/H, 10000 Zagreb</item>
    </derivirana_varijabla>
  </DomainObject.Predmet.OstaliListFormatedWithAdressOIB>
  <DomainObject.Predmet.OstaliListNazivFormated>
    <izvorni_sadrzaj>
      <item>Raiffeisenbank Austria d.d.</item>
      <item>Zagrebačka banka d.d.</item>
      <item>Davor Martinović</item>
    </izvorni_sadrzaj>
    <derivirana_varijabla naziv="DomainObject.Predmet.OstaliListNazivFormated_1">
      <item>Raiffeisenbank Austria d.d.</item>
      <item>Zagrebačka banka d.d.</item>
      <item>Davor Martinović</item>
    </derivirana_varijabla>
  </DomainObject.Predmet.OstaliListNazivFormated>
  <DomainObject.Predmet.OstaliListNazivFormatedOIB>
    <izvorni_sadrzaj>
      <item>Raiffeisenbank Austria d.d.</item>
      <item>Zagrebačka banka d.d.</item>
      <item>Davor Martinović, OIB 60301959906</item>
    </izvorni_sadrzaj>
    <derivirana_varijabla naziv="DomainObject.Predmet.OstaliListNazivFormatedOIB_1">
      <item>Raiffeisenbank Austria d.d.</item>
      <item>Zagrebačka banka d.d.</item>
      <item>Davor Martinović, OIB 60301959906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BEDEM TRGOVINA društvo s ograničenom odgovornošću za proizvodnju, trgovinu i usluge</izvorni_sadrzaj>
    <derivirana_varijabla naziv="DomainObject.Predmet.ProtustrankaIDrugi_1">BEDEM TRGOVINA društvo s ograničenom odgovornošću za proizvodnju, trgovinu i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BEDEM TRGOVINA društvo s ograničenom odgovornošću za proizvodnju, trgovinu i usluge, OIB 55817797978, Garićgradska ulica 6, 10000 Zagreb</izvorni_sadrzaj>
    <derivirana_varijabla naziv="DomainObject.Predmet.ProtustrankaIDrugiAdressOIB_1">BEDEM TRGOVINA društvo s ograničenom odgovornošću za proizvodnju, trgovinu i usluge, OIB 55817797978, Garićgradska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BEDEM TRGOVINA društvo s ograničenom odgovornošću za proizvodnju, trgovinu i usluge</item>
      <item>Financijska agencija</item>
      <item>Raiffeisenbank Austria d.d.</item>
      <item>Zagrebačka banka d.d.</item>
      <item>Davor Martinović</item>
    </izvorni_sadrzaj>
    <derivirana_varijabla naziv="DomainObject.Predmet.SudioniciListNaziv_1">
      <item>BEDEM TRGOVINA društvo s ograničenom odgovornošću za proizvodnju, trgovinu i usluge</item>
      <item>Financijska agencija</item>
      <item>Raiffeisenbank Austria d.d.</item>
      <item>Zagrebačka banka d.d.</item>
      <item>Davor Martinović</item>
    </derivirana_varijabla>
  </DomainObject.Predmet.SudioniciListNaziv>
  <DomainObject.Predmet.SudioniciListAdressOIB>
    <izvorni_sadrzaj>
      <item>BEDEM TRGOVINA društvo s ograničenom odgovornošću za proizvodnju, trgovinu i usluge, OIB 55817797978, Garićgradska ulica 6,10000 Zagreb</item>
      <item>Financijska agencija, OIB 85821130368, TRG SVIBANJSKIH ŽRTAVA 1995. 1,10000 Zagreb</item>
      <item>Raiffeisenbank Austria d.d., Magazinska cesta 69,10000 Zagreb</item>
      <item>Zagrebačka banka d.d., Trg bana Josipa Jelačića 10,10000 Zagreb</item>
      <item>Davor Martinović, OIB 60301959906, Palinovečka ulica 19/H,10000 Zagreb</item>
    </izvorni_sadrzaj>
    <derivirana_varijabla naziv="DomainObject.Predmet.SudioniciListAdressOIB_1">
      <item>BEDEM TRGOVINA društvo s ograničenom odgovornošću za proizvodnju, trgovinu i usluge, OIB 55817797978, Garićgradska ulica 6,10000 Zagreb</item>
      <item>Financijska agencija, OIB 85821130368, TRG SVIBANJSKIH ŽRTAVA 1995. 1,10000 Zagreb</item>
      <item>Raiffeisenbank Austria d.d., Magazinska cesta 69,10000 Zagreb</item>
      <item>Zagrebačka banka d.d., Trg bana Josipa Jelačića 10,10000 Zagreb</item>
      <item>Davor Martinović, OIB 60301959906, Palinovečka ulica 19/H,10000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55817797978</item>
      <item>, OIB 85821130368</item>
      <item>, OIB null</item>
      <item>, OIB null</item>
      <item>, OIB 60301959906</item>
    </izvorni_sadrzaj>
    <derivirana_varijabla naziv="DomainObject.Predmet.SudioniciListNazivOIB_1">
      <item>, OIB 55817797978</item>
      <item>, OIB 85821130368</item>
      <item>, OIB null</item>
      <item>, OIB null</item>
      <item>, OIB 60301959906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895</properties:Words>
  <properties:Characters>4628</properties:Characters>
  <properties:Lines>126</properties:Lines>
  <properties:Paragraphs>39</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2019-09-03T08:19:00Z</dcterms:created>
  <dc:creator>Danijela Uzelac</dc:creator>
  <cp:lastModifiedBy>Katarina Franjić</cp:lastModifiedBy>
  <dcterms:modified xmlns:xsi="http://www.w3.org/2001/XMLSchema-instance" xsi:type="dcterms:W3CDTF">2019-09-03T08:30:00Z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(st-2131-19 1.  rješenje prethodni.docx)</vt:lpwstr>
  </prop:property>
  <prop:property fmtid="{D5CDD505-2E9C-101B-9397-08002B2CF9AE}" pid="4" name="CC_coloring">
    <vt:bool>false</vt:bool>
  </prop:property>
  <prop:property fmtid="{D5CDD505-2E9C-101B-9397-08002B2CF9AE}" pid="5" name="BrojStranica">
    <vt:i4>3</vt:i4>
  </prop:property>
</prop:Properties>
</file>