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2612" w14:paraId="4da2612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324AD">
        <w:t xml:space="preserve"> dužnika SINERA</w:t>
      </w:r>
      <w:r w:rsidR="003D12BD">
        <w:t xml:space="preserve"> </w:t>
      </w:r>
      <w:r w:rsidR="00931D35">
        <w:t>d.o.o</w:t>
      </w:r>
      <w:r w:rsidR="008324AD">
        <w:t>. iz Đurđevca, Međašna 25 d</w:t>
      </w:r>
      <w:r w:rsidR="00637444">
        <w:t>,</w:t>
      </w:r>
      <w:r w:rsidR="00AF0757">
        <w:t xml:space="preserve"> OIB:</w:t>
      </w:r>
      <w:r w:rsidR="009C7B0C">
        <w:t xml:space="preserve"> </w:t>
      </w:r>
      <w:r w:rsidR="008324AD">
        <w:t>70635069426,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8324AD" w:rsidRPr="008324AD">
        <w:t xml:space="preserve"> </w:t>
      </w:r>
      <w:r w:rsidR="008324AD">
        <w:t>SINERA d.o.o. iz Đurđevca, Međašna 25 d, OIB: 70635069426</w:t>
      </w:r>
      <w:r w:rsidR="009B5681">
        <w:t xml:space="preserve">, </w:t>
      </w:r>
      <w:r w:rsidR="008324AD">
        <w:t>iznosi 33.090,00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8324AD">
        <w:t xml:space="preserve"> Dragutin Jadan</w:t>
      </w:r>
      <w:r w:rsidR="00684DB9">
        <w:t xml:space="preserve">, </w:t>
      </w:r>
      <w:r w:rsidR="008324AD">
        <w:t>Đurđevac</w:t>
      </w:r>
      <w:r w:rsidR="003D12BD">
        <w:t xml:space="preserve">, </w:t>
      </w:r>
      <w:r w:rsidR="008324AD">
        <w:t>Međašna 25 d, OIB: 78024099743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</w:t>
      </w:r>
      <w:r w:rsidR="008600C5">
        <w:t xml:space="preserve">   </w:t>
      </w:r>
      <w:r>
        <w:t xml:space="preserve"> </w:t>
      </w:r>
      <w:r w:rsidR="00DA3125">
        <w:t>Iris Hatvalić Nemec</w:t>
      </w:r>
    </w:p>
    <w:sectPr w:rsidSect="008600C5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2F9" w:rsidR="00FF52F9">
      <w:r>
        <w:separator/>
      </w:r>
    </w:p>
  </w:endnote>
  <w:endnote w:id="0" w:type="continuationSeparator">
    <w:p w:rsidRDefault="00FF52F9" w:rsidR="00FF5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2F9" w:rsidR="00FF52F9">
      <w:r>
        <w:separator/>
      </w:r>
    </w:p>
  </w:footnote>
  <w:footnote w:id="0" w:type="continuationSeparator">
    <w:p w:rsidRDefault="00FF52F9" w:rsidR="00FF52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</w:t>
    </w:r>
    <w:r w:rsidR="008F0323">
      <w:t>: 4 St-216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D12BD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06EA7"/>
    <w:rsid w:val="0081351D"/>
    <w:rsid w:val="00830F43"/>
    <w:rsid w:val="008324AD"/>
    <w:rsid w:val="008354B4"/>
    <w:rsid w:val="00852A7C"/>
    <w:rsid w:val="008600C5"/>
    <w:rsid w:val="00862F8B"/>
    <w:rsid w:val="00893BAA"/>
    <w:rsid w:val="008A024C"/>
    <w:rsid w:val="008D03CD"/>
    <w:rsid w:val="008E064F"/>
    <w:rsid w:val="008F0323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C7B0C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733D2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213B"/>
    <w:rsid w:val="00EC7B25"/>
    <w:rsid w:val="00F02FAD"/>
    <w:rsid w:val="00F06763"/>
    <w:rsid w:val="00F10C2B"/>
    <w:rsid w:val="00F210ED"/>
    <w:rsid w:val="00F644E6"/>
    <w:rsid w:val="00F658C8"/>
    <w:rsid w:val="00FA2088"/>
    <w:rsid w:val="00FC01C2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EA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6EA7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6EA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6EA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EA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6EA7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6EA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6EA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56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01115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573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0445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9235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91207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10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94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14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81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683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SINERA d.o.o. za trgovinu, posredovanje i zastupanje</izvorni_sadrzaj>
    <derivirana_varijabla naziv="DomainObject.Predmet.ProtustrankaFormated_1">  SINERA d.o.o. za trgovinu, posredovanje i zastupanje</derivirana_varijabla>
  </DomainObject.Predmet.ProtustrankaFormated>
  <DomainObject.Predmet.ProtustrankaFormatedOIB>
    <izvorni_sadrzaj>  SINERA d.o.o. za trgovinu, posredovanje i zastupanje, OIB 70635069426</izvorni_sadrzaj>
    <derivirana_varijabla naziv="DomainObject.Predmet.ProtustrankaFormatedOIB_1">  SINERA d.o.o. za trgovinu, posredovanje i zastupanje, OIB 70635069426</derivirana_varijabla>
  </DomainObject.Predmet.ProtustrankaFormatedOIB>
  <DomainObject.Predmet.ProtustrankaFormatedWithAdress>
    <izvorni_sadrzaj> SINERA d.o.o. za trgovinu, posredovanje i zastupanje, Međašna 25 d, 48350 Đurđevac</izvorni_sadrzaj>
    <derivirana_varijabla naziv="DomainObject.Predmet.ProtustrankaFormatedWithAdress_1"> SINERA d.o.o. za trgovinu, posredovanje i zastupanje, Međašna 25 d, 48350 Đurđevac</derivirana_varijabla>
  </DomainObject.Predmet.ProtustrankaFormatedWithAdress>
  <DomainObject.Predmet.ProtustrankaFormatedWithAdressOIB>
    <izvorni_sadrzaj> SINERA d.o.o. za trgovinu, posredovanje i zastupanje, OIB 70635069426, Međašna 25 d, 48350 Đurđevac</izvorni_sadrzaj>
    <derivirana_varijabla naziv="DomainObject.Predmet.ProtustrankaFormatedWithAdressOIB_1"> SINERA d.o.o. za trgovinu, posredovanje i zastupanje, OIB 70635069426, Međašna 25 d, 48350 Đurđevac</derivirana_varijabla>
  </DomainObject.Predmet.ProtustrankaFormatedWithAdressOIB>
  <DomainObject.Predmet.ProtustrankaWithAdress>
    <izvorni_sadrzaj>SINERA d.o.o. za trgovinu, posredovanje i zastupanje Međašna 25 d, 48350 Đurđevac</izvorni_sadrzaj>
    <derivirana_varijabla naziv="DomainObject.Predmet.ProtustrankaWithAdress_1">SINERA d.o.o. za trgovinu, posredovanje i zastupanje Međašna 25 d, 48350 Đurđevac</derivirana_varijabla>
  </DomainObject.Predmet.ProtustrankaWithAdress>
  <DomainObject.Predmet.ProtustrankaWithAdressOIB>
    <izvorni_sadrzaj>SINERA d.o.o. za trgovinu, posredovanje i zastupanje, OIB 70635069426, Međašna 25 d, 48350 Đurđevac</izvorni_sadrzaj>
    <derivirana_varijabla naziv="DomainObject.Predmet.ProtustrankaWithAdressOIB_1">SINERA d.o.o. za trgovinu, posredovanje i zastupanje, OIB 70635069426, Međašna 25 d, 48350 Đurđevac</derivirana_varijabla>
  </DomainObject.Predmet.ProtustrankaWithAdressOIB>
  <DomainObject.Predmet.ProtustrankaNazivFormated>
    <izvorni_sadrzaj>SINERA d.o.o. za trgovinu, posredovanje i zastupanje</izvorni_sadrzaj>
    <derivirana_varijabla naziv="DomainObject.Predmet.ProtustrankaNazivFormated_1">SINERA d.o.o. za trgovinu, posredovanje i zastupanje</derivirana_varijabla>
  </DomainObject.Predmet.ProtustrankaNazivFormated>
  <DomainObject.Predmet.ProtustrankaNazivFormatedOIB>
    <izvorni_sadrzaj>SINERA d.o.o. za trgovinu, posredovanje i zastupanje, OIB 70635069426</izvorni_sadrzaj>
    <derivirana_varijabla naziv="DomainObject.Predmet.ProtustrankaNazivFormatedOIB_1">SINERA d.o.o. za trgovinu, posredovanje i zastupanje, OIB 70635069426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33090.00</izvorni_sadrzaj>
    <derivirana_varijabla naziv="DomainObject.Predmet.TrenutnaVrijednost_1">33090.00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SINERA d.o.o. za trgovinu, posredovanje i zastupanje</item>
    </izvorni_sadrzaj>
    <derivirana_varijabla naziv="DomainObject.Predmet.ProtuStrankaListFormated_1">
      <item>SINERA d.o.o. za trgovinu, posredovanje i zastupanje</item>
    </derivirana_varijabla>
  </DomainObject.Predmet.ProtuStrankaListFormated>
  <DomainObject.Predmet.ProtuStrankaListFormatedOIB>
    <izvorni_sadrzaj>
      <item>SINERA d.o.o. za trgovinu, posredovanje i zastupanje, OIB 70635069426</item>
    </izvorni_sadrzaj>
    <derivirana_varijabla naziv="DomainObject.Predmet.ProtuStrankaListFormatedOIB_1">
      <item>SINERA d.o.o. za trgovinu, posredovanje i zastupanje, OIB 70635069426</item>
    </derivirana_varijabla>
  </DomainObject.Predmet.ProtuStrankaListFormatedOIB>
  <DomainObject.Predmet.ProtuStrankaListFormatedWithAdress>
    <izvorni_sadrzaj>
      <item>SINERA d.o.o. za trgovinu, posredovanje i zastupanje, Međašna 25 d, 48350 Đurđevac</item>
    </izvorni_sadrzaj>
    <derivirana_varijabla naziv="DomainObject.Predmet.ProtuStrankaListFormatedWithAdress_1">
      <item>SINERA d.o.o. za trgovinu, posredovanje i zastupanje, Međašna 25 d, 48350 Đurđevac</item>
    </derivirana_varijabla>
  </DomainObject.Predmet.ProtuStrankaListFormatedWithAdress>
  <DomainObject.Predmet.ProtuStrankaListFormatedWithAdressOIB>
    <izvorni_sadrzaj>
      <item>SINERA d.o.o. za trgovinu, posredovanje i zastupanje, OIB 70635069426, Međašna 25 d, 48350 Đurđevac</item>
    </izvorni_sadrzaj>
    <derivirana_varijabla naziv="DomainObject.Predmet.ProtuStrankaListFormatedWithAdressOIB_1">
      <item>SINERA d.o.o. za trgovinu, posredovanje i zastupanje, OIB 70635069426, Međašna 25 d, 48350 Đurđevac</item>
    </derivirana_varijabla>
  </DomainObject.Predmet.ProtuStrankaListFormatedWithAdressOIB>
  <DomainObject.Predmet.ProtuStrankaListNazivFormated>
    <izvorni_sadrzaj>
      <item>SINERA d.o.o. za trgovinu, posredovanje i zastupanje</item>
    </izvorni_sadrzaj>
    <derivirana_varijabla naziv="DomainObject.Predmet.ProtuStrankaListNazivFormated_1">
      <item>SINERA d.o.o. za trgovinu, posredovanje i zastupanje</item>
    </derivirana_varijabla>
  </DomainObject.Predmet.ProtuStrankaListNazivFormated>
  <DomainObject.Predmet.ProtuStrankaListNazivFormatedOIB>
    <izvorni_sadrzaj>
      <item>SINERA d.o.o. za trgovinu, posredovanje i zastupanje, OIB 70635069426</item>
    </izvorni_sadrzaj>
    <derivirana_varijabla naziv="DomainObject.Predmet.ProtuStrankaListNazivFormatedOIB_1">
      <item>SINERA d.o.o. za trgovinu, posredovanje i zastupanje, OIB 70635069426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SINERA d.o.o. za trgovinu, posredovanje i zastupanje</izvorni_sadrzaj>
    <derivirana_varijabla naziv="DomainObject.Predmet.ProtustrankaIDrugi_1">SINERA d.o.o. za trgovinu, posredovanje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SINERA d.o.o. za trgovinu, posredovanje i zastupanje, OIB 70635069426, Međašna 25 d, 48350 Đurđevac</izvorni_sadrzaj>
    <derivirana_varijabla naziv="DomainObject.Predmet.ProtustrankaIDrugiAdressOIB_1">SINERA d.o.o. za trgovinu, posredovanje i zastupanje, OIB 70635069426, Međašna 25 d,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SINERA d.o.o. za trgovinu, posredovanje i zastupanje</item>
      <item>Sudski registar</item>
    </izvorni_sadrzaj>
    <derivirana_varijabla naziv="DomainObject.Predmet.SudioniciListNaziv_1">
      <item>Financijska agencija</item>
      <item>SINERA d.o.o. za trgovinu, posredovanje i zastupanje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SINERA d.o.o. za trgovinu, posredovanje i zastupanje, OIB 70635069426, Međašna 25 d,48350 Đurđevac</item>
      <item>Sudski registar</item>
    </izvorni_sadrzaj>
    <derivirana_varijabla naziv="DomainObject.Predmet.SudioniciListAdressOIB_1">
      <item>Financijska agencija, OIB 85821130368, A. Cesarca 2,42000 Varaždin</item>
      <item>SINERA d.o.o. za trgovinu, posredovanje i zastupanje, OIB 70635069426, Međašna 25 d,48350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70635069426</item>
      <item>, OIB null</item>
    </izvorni_sadrzaj>
    <derivirana_varijabla naziv="DomainObject.Predmet.SudioniciListNazivOIB_1">
      <item>, OIB 85821130368</item>
      <item>, OIB 70635069426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3A474-594A-4941-8E25-33BC2EC29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1970</properties:Characters>
  <properties:Lines>47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2016-02-17T09:24:00Z</dcterms:created>
  <dc:creator>Ljubica Makovec</dc:creator>
  <cp:lastModifiedBy>Maja Marčec</cp:lastModifiedBy>
  <cp:lastPrinted>2016-02-17T11:15:00Z</cp:lastPrinted>
  <dcterms:modified xmlns:xsi="http://www.w3.org/2001/XMLSchema-instance" xsi:type="dcterms:W3CDTF">2016-02-17T11:26:00Z</dcterms:modified>
  <cp:revision>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