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bcab" w14:paraId="1e8bca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152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B7F79">
        <w:rPr>
          <w:lang w:val="hr-HR"/>
        </w:rPr>
        <w:t>BENKOVIĆ-GRADNJA d</w:t>
      </w:r>
      <w:r w:rsidR="004629E7">
        <w:rPr>
          <w:lang w:val="hr-HR"/>
        </w:rPr>
        <w:t xml:space="preserve">ruštvo s ograničenom odgovornošću za </w:t>
      </w:r>
      <w:r w:rsidR="00FB7F79">
        <w:rPr>
          <w:lang w:val="hr-HR"/>
        </w:rPr>
        <w:t>graditeljstvo, Nova Ploščica, Nova Ploščica bb,</w:t>
      </w:r>
      <w:r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FB7F79">
        <w:rPr>
          <w:lang w:val="hr-HR"/>
        </w:rPr>
        <w:t>46941,</w:t>
      </w:r>
      <w:r>
        <w:rPr>
          <w:lang w:val="hr-HR"/>
        </w:rPr>
        <w:t xml:space="preserve"> OIB: </w:t>
      </w:r>
      <w:r w:rsidR="00FB7F79">
        <w:rPr>
          <w:lang w:val="hr-HR"/>
        </w:rPr>
        <w:t>72041209051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152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B7F79">
        <w:rPr>
          <w:lang w:val="hr-HR"/>
        </w:rPr>
        <w:t>183.202,85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B7F79">
        <w:rPr>
          <w:lang w:val="hr-HR"/>
        </w:rPr>
        <w:t>Mihael Benković, Nova Ploščica, Nova Ploščica 94,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B7F79">
        <w:rPr>
          <w:lang w:val="hr-HR"/>
        </w:rPr>
        <w:t>28546833081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EC0" w:rsidR="00D70EC0">
      <w:r>
        <w:separator/>
      </w:r>
    </w:p>
  </w:endnote>
  <w:endnote w:id="0" w:type="continuationSeparator">
    <w:p w:rsidRDefault="00D70EC0" w:rsidR="00D70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EC0" w:rsidR="00D70EC0">
      <w:r>
        <w:separator/>
      </w:r>
    </w:p>
  </w:footnote>
  <w:footnote w:id="0" w:type="continuationSeparator">
    <w:p w:rsidRDefault="00D70EC0" w:rsidR="00D70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0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1810BE"/>
    <w:rsid w:val="00184DF0"/>
    <w:rsid w:val="004629E7"/>
    <w:rsid w:val="00617995"/>
    <w:rsid w:val="00674F9D"/>
    <w:rsid w:val="006767EE"/>
    <w:rsid w:val="006B32F7"/>
    <w:rsid w:val="007E27E0"/>
    <w:rsid w:val="008259B1"/>
    <w:rsid w:val="00831DA7"/>
    <w:rsid w:val="008A217A"/>
    <w:rsid w:val="008E3DB0"/>
    <w:rsid w:val="0097587E"/>
    <w:rsid w:val="009F1B25"/>
    <w:rsid w:val="00A475FF"/>
    <w:rsid w:val="00B53C1D"/>
    <w:rsid w:val="00B7583B"/>
    <w:rsid w:val="00CA6057"/>
    <w:rsid w:val="00CD08D1"/>
    <w:rsid w:val="00CD6B0C"/>
    <w:rsid w:val="00D70EC0"/>
    <w:rsid w:val="00D81A66"/>
    <w:rsid w:val="00DC7979"/>
    <w:rsid w:val="00E97333"/>
    <w:rsid w:val="00EC2C0D"/>
    <w:rsid w:val="00F12ADC"/>
    <w:rsid w:val="00F178C7"/>
    <w:rsid w:val="00F7033E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1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1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St-152/2015-2</izvorni_sadrzaj>
    <derivirana_varijabla naziv="DomainObject.Oznaka_1">St-152/2015-2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St-152/2015</izvorni_sadrzaj>
    <derivirana_varijabla naziv="DomainObject.Predmet.OznakaBroj_1">St-152/2015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BENKOVIĆ-GRADNJA društvo s ograničenom odgovornošću za graditeljstvo, Nova Ploščica</izvorni_sadrzaj>
    <derivirana_varijabla naziv="DomainObject.Predmet.ProtustrankaFormated_1">  BENKOVIĆ-GRADNJA društvo s ograničenom odgovornošću za graditeljstvo, Nova Ploščica</derivirana_varijabla>
  </DomainObject.Predmet.ProtustrankaFormated>
  <DomainObject.Predmet.ProtustrankaFormatedOIB>
    <izvorni_sadrzaj>  BENKOVIĆ-GRADNJA društvo s ograničenom odgovornošću za graditeljstvo, Nova Ploščica, OIB 72041209051</izvorni_sadrzaj>
    <derivirana_varijabla naziv="DomainObject.Predmet.ProtustrankaFormatedOIB_1">  BENKOVIĆ-GRADNJA društvo s ograničenom odgovornošću za graditeljstvo, Nova Ploščica, OIB 72041209051</derivirana_varijabla>
  </DomainObject.Predmet.ProtustrankaFormatedOIB>
  <DomainObject.Predmet.ProtustrankaFormatedWithAdress>
    <izvorni_sadrzaj> BENKOVIĆ-GRADNJA društvo s ograničenom odgovornošću za graditeljstvo, Nova Ploščica, Nova Ploščica/bb, 43280 Nova Ploščica</izvorni_sadrzaj>
    <derivirana_varijabla naziv="DomainObject.Predmet.ProtustrankaFormatedWithAdress_1"> BENKOVIĆ-GRADNJA društvo s ograničenom odgovornošću za graditeljstvo, Nova Ploščica, Nova Ploščica/bb, 43280 Nova Ploščica</derivirana_varijabla>
  </DomainObject.Predmet.ProtustrankaFormatedWithAdress>
  <DomainObject.Predmet.ProtustrankaFormatedWithAdressOIB>
    <izvorni_sadrzaj> BENKOVIĆ-GRADNJA društvo s ograničenom odgovornošću za graditeljstvo, Nova Ploščica, OIB 72041209051, Nova Ploščica/bb, 43280 Nova Ploščica</izvorni_sadrzaj>
    <derivirana_varijabla naziv="DomainObject.Predmet.ProtustrankaFormatedWithAdressOIB_1"> BENKOVIĆ-GRADNJA društvo s ograničenom odgovornošću za graditeljstvo, Nova Ploščica, OIB 72041209051, Nova Ploščica/bb, 43280 Nova Ploščica</derivirana_varijabla>
  </DomainObject.Predmet.ProtustrankaFormatedWithAdressOIB>
  <DomainObject.Predmet.ProtustrankaWithAdress>
    <izvorni_sadrzaj>BENKOVIĆ-GRADNJA društvo s ograničenom odgovornošću za graditeljstvo, Nova Ploščica Nova Ploščica/bb, 43280 Nova Ploščica</izvorni_sadrzaj>
    <derivirana_varijabla naziv="DomainObject.Predmet.ProtustrankaWithAdress_1">BENKOVIĆ-GRADNJA društvo s ograničenom odgovornošću za graditeljstvo, Nova Ploščica Nova Ploščica/bb, 43280 Nova Ploščica</derivirana_varijabla>
  </DomainObject.Predmet.ProtustrankaWithAdress>
  <DomainObject.Predmet.ProtustrankaWithAdressOIB>
    <izvorni_sadrzaj>BENKOVIĆ-GRADNJA društvo s ograničenom odgovornošću za graditeljstvo, Nova Ploščica, OIB 72041209051, Nova Ploščica/bb, 43280 Nova Ploščica</izvorni_sadrzaj>
    <derivirana_varijabla naziv="DomainObject.Predmet.ProtustrankaWithAdressOIB_1">BENKOVIĆ-GRADNJA društvo s ograničenom odgovornošću za graditeljstvo, Nova Ploščica, OIB 72041209051, Nova Ploščica/bb, 43280 Nova Ploščica</derivirana_varijabla>
  </DomainObject.Predmet.ProtustrankaWithAdressOIB>
  <DomainObject.Predmet.ProtustrankaNazivFormated>
    <izvorni_sadrzaj>BENKOVIĆ-GRADNJA društvo s ograničenom odgovornošću za graditeljstvo, Nova Ploščica</izvorni_sadrzaj>
    <derivirana_varijabla naziv="DomainObject.Predmet.ProtustrankaNazivFormated_1">BENKOVIĆ-GRADNJA društvo s ograničenom odgovornošću za graditeljstvo, Nova Ploščica</derivirana_varijabla>
  </DomainObject.Predmet.ProtustrankaNazivFormated>
  <DomainObject.Predmet.ProtustrankaNazivFormatedOIB>
    <izvorni_sadrzaj>BENKOVIĆ-GRADNJA društvo s ograničenom odgovornošću za graditeljstvo, Nova Ploščica, OIB 72041209051</izvorni_sadrzaj>
    <derivirana_varijabla naziv="DomainObject.Predmet.ProtustrankaNazivFormatedOIB_1">BENKOVIĆ-GRADNJA društvo s ograničenom odgovornošću za graditeljstvo, Nova Ploščica, OIB 72041209051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BENKOVIĆ-GRADNJA društvo s ograničenom odgovornošću za graditeljstvo, Nova Ploščica</item>
    </izvorni_sadrzaj>
    <derivirana_varijabla naziv="DomainObject.Predmet.ProtuStrankaListFormated_1">
      <item>BENKOVIĆ-GRADNJA društvo s ograničenom odgovornošću za graditeljstvo, Nova Ploščica</item>
    </derivirana_varijabla>
  </DomainObject.Predmet.ProtuStrankaListFormated>
  <DomainObject.Predmet.ProtuStrankaListFormatedOIB>
    <izvorni_sadrzaj>
      <item>BENKOVIĆ-GRADNJA društvo s ograničenom odgovornošću za graditeljstvo, Nova Ploščica, OIB 72041209051</item>
    </izvorni_sadrzaj>
    <derivirana_varijabla naziv="DomainObject.Predmet.ProtuStrankaListFormatedOIB_1">
      <item>BENKOVIĆ-GRADNJA društvo s ograničenom odgovornošću za graditeljstvo, Nova Ploščica, OIB 72041209051</item>
    </derivirana_varijabla>
  </DomainObject.Predmet.ProtuStrankaListFormatedOIB>
  <DomainObject.Predmet.ProtuStrankaListFormatedWithAdress>
    <izvorni_sadrzaj>
      <item>BENKOVIĆ-GRADNJA društvo s ograničenom odgovornošću za graditeljstvo, Nova Ploščica, Nova Ploščica/bb, 43280 Nova Ploščica</item>
    </izvorni_sadrzaj>
    <derivirana_varijabla naziv="DomainObject.Predmet.ProtuStrankaListFormatedWithAdress_1">
      <item>BENKOVIĆ-GRADNJA društvo s ograničenom odgovornošću za graditeljstvo, Nova Ploščica, Nova Ploščica/bb, 43280 Nova Ploščica</item>
    </derivirana_varijabla>
  </DomainObject.Predmet.ProtuStrankaListFormatedWithAdress>
  <DomainObject.Predmet.ProtuStrankaListFormatedWithAdressOIB>
    <izvorni_sadrzaj>
      <item>BENKOVIĆ-GRADNJA društvo s ograničenom odgovornošću za graditeljstvo, Nova Ploščica, OIB 72041209051, Nova Ploščica/bb, 43280 Nova Ploščica</item>
    </izvorni_sadrzaj>
    <derivirana_varijabla naziv="DomainObject.Predmet.ProtuStrankaListFormatedWithAdressOIB_1">
      <item>BENKOVIĆ-GRADNJA društvo s ograničenom odgovornošću za graditeljstvo, Nova Ploščica, OIB 72041209051, Nova Ploščica/bb, 43280 Nova Ploščica</item>
    </derivirana_varijabla>
  </DomainObject.Predmet.ProtuStrankaListFormatedWithAdressOIB>
  <DomainObject.Predmet.ProtuStrankaListNazivFormated>
    <izvorni_sadrzaj>
      <item>BENKOVIĆ-GRADNJA društvo s ograničenom odgovornošću za graditeljstvo, Nova Ploščica</item>
    </izvorni_sadrzaj>
    <derivirana_varijabla naziv="DomainObject.Predmet.ProtuStrankaListNazivFormated_1">
      <item>BENKOVIĆ-GRADNJA društvo s ograničenom odgovornošću za graditeljstvo, Nova Ploščica</item>
    </derivirana_varijabla>
  </DomainObject.Predmet.ProtuStrankaListNazivFormated>
  <DomainObject.Predmet.ProtuStrankaListNazivFormatedOIB>
    <izvorni_sadrzaj>
      <item>BENKOVIĆ-GRADNJA društvo s ograničenom odgovornošću za graditeljstvo, Nova Ploščica, OIB 72041209051</item>
    </izvorni_sadrzaj>
    <derivirana_varijabla naziv="DomainObject.Predmet.ProtuStrankaListNazivFormatedOIB_1">
      <item>BENKOVIĆ-GRADNJA društvo s ograničenom odgovornošću za graditeljstvo, Nova Ploščica, OIB 72041209051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St-152/2015-2</izvorni_sadrzaj>
    <derivirana_varijabla naziv="DomainObject.PoslovniBrojDokumenta_1">St-152/2015-2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BENKOVIĆ-GRADNJA društvo s ograničenom odgovornošću za graditeljstvo, Nova Ploščica</izvorni_sadrzaj>
    <derivirana_varijabla naziv="DomainObject.Predmet.ProtustrankaIDrugi_1">BENKOVIĆ-GRADNJA društvo s ograničenom odgovornošću za graditeljstvo, Nova Ploščica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BENKOVIĆ-GRADNJA društvo s ograničenom odgovornošću za graditeljstvo, Nova Ploščica, OIB 72041209051, Nova Ploščica/bb, 43280 Nova Ploščica</izvorni_sadrzaj>
    <derivirana_varijabla naziv="DomainObject.Predmet.ProtustrankaIDrugiAdressOIB_1">BENKOVIĆ-GRADNJA društvo s ograničenom odgovornošću za graditeljstvo, Nova Ploščica, OIB 72041209051, Nova Ploščica/bb, 43280 Nova Ploščica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BENKOVIĆ-GRADNJA društvo s ograničenom odgovornošću za graditeljstvo, Nova Ploščica</item>
    </izvorni_sadrzaj>
    <derivirana_varijabla naziv="DomainObject.Predmet.SudioniciListNaziv_1">
      <item>FINA, RC ZAGREB, Podružnica Bjelovar</item>
      <item>BENKOVIĆ-GRADNJA društvo s ograničenom odgovornošću za graditeljstvo, Nova Ploščica</item>
    </derivirana_varijabla>
  </DomainObject.Predmet.SudioniciListNaziv>
  <DomainObject.Predmet.SudioniciListAdressOIB>
    <izvorni_sadrzaj>
      <item>FINA, RC ZAGREB, Podružnica Bjelovar, OIB 85821130368, F. Supila 4,43000 Bjelovar</item>
      <item>BENKOVIĆ-GRADNJA društvo s ograničenom odgovornošću za graditeljstvo, Nova Ploščica, OIB 72041209051, Nova Ploščica/bb,43280 Nova Ploščica</item>
    </izvorni_sadrzaj>
    <derivirana_varijabla naziv="DomainObject.Predmet.SudioniciListAdressOIB_1">
      <item>FINA, RC ZAGREB, Podružnica Bjelovar, OIB 85821130368, F. Supila 4,43000 Bjelovar</item>
      <item>BENKOVIĆ-GRADNJA društvo s ograničenom odgovornošću za graditeljstvo, Nova Ploščica, OIB 72041209051, Nova Ploščica/bb,43280 Nova Ploščica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72041209051</item>
    </izvorni_sadrzaj>
    <derivirana_varijabla naziv="DomainObject.Predmet.SudioniciListNazivOIB_1">
      <item>, OIB 85821130368</item>
      <item>, OIB 72041209051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1757</properties:Characters>
  <properties:Lines>53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2015-11-10T11:30:00Z</dcterms:created>
  <dc:creator>ssabljic</dc:creator>
  <cp:lastModifiedBy>Suzana Sabljić</cp:lastModifiedBy>
  <cp:lastPrinted>2015-11-04T08:18:00Z</cp:lastPrinted>
  <dcterms:modified xmlns:xsi="http://www.w3.org/2001/XMLSchema-instance" xsi:type="dcterms:W3CDTF">2015-11-10T11:36:00Z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