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8dac" w14:paraId="fa58dac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p w:rsidRDefault="00732854" w:rsidP="00732854" w:rsidR="00732854"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854" w:rsidP="00732854" w:rsidR="00732854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732854" w:rsidP="00732854" w:rsidR="00732854">
      <w:r>
        <w:t>Trgovački</w:t>
      </w:r>
      <w:r w:rsidRPr="009077C2">
        <w:t xml:space="preserve"> sud u </w:t>
      </w:r>
      <w:r>
        <w:t>Osijeku</w:t>
      </w:r>
    </w:p>
    <w:p w:rsidRDefault="00732854" w:rsidP="00ED7644" w:rsidR="00732854" w:rsidRPr="00ED7644">
      <w:r>
        <w:t xml:space="preserve"> </w:t>
      </w:r>
      <w:r>
        <w:rPr>
          <w:sz w:val="22"/>
          <w:szCs w:val="22"/>
        </w:rPr>
        <w:t>Osijek, Zagrebačka br.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EA08F2">
        <w:t>14 St-14</w:t>
      </w:r>
      <w:r w:rsidR="002F3B15">
        <w:t>92</w:t>
      </w:r>
      <w:r w:rsidRPr="00EA08F2">
        <w:t>/18-</w:t>
      </w:r>
      <w:r>
        <w:t>6</w:t>
      </w:r>
    </w:p>
    <w:p w:rsidRDefault="00732854" w:rsidP="00732854" w:rsidR="00732854" w:rsidRPr="006F7B5B">
      <w:pPr>
        <w:ind w:hanging="720" w:left="360"/>
        <w:rPr>
          <w:sz w:val="22"/>
          <w:szCs w:val="22"/>
        </w:rPr>
      </w:pPr>
    </w:p>
    <w:p w:rsidRDefault="00732854" w:rsidP="00732854" w:rsidR="00732854">
      <w:pPr>
        <w:jc w:val="center"/>
      </w:pPr>
      <w:r>
        <w:t>R E P U B L I K A  H R V A T S K A</w:t>
      </w:r>
    </w:p>
    <w:p w:rsidRDefault="00732854" w:rsidP="00732854" w:rsidR="00732854">
      <w:pPr>
        <w:jc w:val="center"/>
      </w:pPr>
    </w:p>
    <w:p w:rsidRDefault="00732854" w:rsidP="00732854" w:rsidR="00732854">
      <w:pPr>
        <w:jc w:val="center"/>
      </w:pPr>
      <w:r>
        <w:t>R J E Š E N J E</w:t>
      </w:r>
    </w:p>
    <w:p w:rsidRDefault="00732854" w:rsidP="00732854" w:rsidR="00732854">
      <w:pPr>
        <w:jc w:val="both"/>
      </w:pPr>
    </w:p>
    <w:p w:rsidRDefault="00732854" w:rsidP="002F3B15" w:rsidR="002F3B15">
      <w:pPr>
        <w:jc w:val="both"/>
      </w:pPr>
      <w:r>
        <w:tab/>
      </w:r>
      <w:r w:rsidR="002F3B15" w:rsidRPr="00CD1074">
        <w:t xml:space="preserve">Trgovački sud u Osijeku, po sucu mr. sc. Tihomiru Kovačeviću, kao stečajnom sucu, povodom prijedloga FINANCIJSKE AGENCIJE ZAGREB, Regionalni centar </w:t>
      </w:r>
      <w:r w:rsidR="002F3B15">
        <w:t>Zagreb, Trg Svibanjskih žrtava 1995. 1</w:t>
      </w:r>
      <w:r w:rsidR="002F3B15" w:rsidRPr="00CD1074">
        <w:t xml:space="preserve">, OIB 85821130368 za otvaranje stečajnog postupka nad dužnikom </w:t>
      </w:r>
      <w:r w:rsidR="002F3B15">
        <w:t>Kurtanjek jednostavno društvo s ograničenom odgovornošću za usluge, Vrbovec, Zagrebačka 24</w:t>
      </w:r>
      <w:r w:rsidR="002F3B15" w:rsidRPr="00CD1074">
        <w:t>, MBS 0</w:t>
      </w:r>
      <w:r w:rsidR="002F3B15">
        <w:t>8</w:t>
      </w:r>
      <w:r w:rsidR="002F3B15" w:rsidRPr="00CD1074">
        <w:t>0</w:t>
      </w:r>
      <w:r w:rsidR="002F3B15">
        <w:t>916720, OIB</w:t>
      </w:r>
      <w:r w:rsidR="002F3B15" w:rsidRPr="00CD1074">
        <w:t xml:space="preserve"> </w:t>
      </w:r>
      <w:r w:rsidR="002F3B15">
        <w:t xml:space="preserve">93953079683, </w:t>
      </w:r>
      <w:r w:rsidR="002F3B15" w:rsidRPr="0041082E">
        <w:t xml:space="preserve">dana </w:t>
      </w:r>
      <w:r w:rsidR="002F3B15">
        <w:t>4</w:t>
      </w:r>
      <w:r w:rsidR="002F3B15" w:rsidRPr="00CC1B85">
        <w:t xml:space="preserve">. </w:t>
      </w:r>
      <w:r w:rsidR="002F3B15">
        <w:t>prosinca</w:t>
      </w:r>
      <w:r w:rsidR="002F3B15" w:rsidRPr="00CC1B85">
        <w:t xml:space="preserve"> 2018</w:t>
      </w:r>
      <w:r w:rsidR="002F3B15" w:rsidRPr="0041082E">
        <w:t>.</w:t>
      </w:r>
    </w:p>
    <w:p w:rsidRDefault="008F54A5" w:rsidP="00306AC6" w:rsidR="008F54A5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D03A78" w:rsidP="00B976DE" w:rsidR="00D03A78">
      <w:pPr>
        <w:jc w:val="both"/>
      </w:pPr>
    </w:p>
    <w:p w:rsidRDefault="00732854" w:rsidP="00B976DE" w:rsidR="00732854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</w:t>
      </w:r>
      <w:r w:rsidR="002F3B15" w:rsidRPr="002F3B15">
        <w:t>Danijela Kurtanjek, Vrbovec, Zagrebačka 28</w:t>
      </w:r>
      <w:r w:rsidR="00A82588" w:rsidRPr="00A82588">
        <w:t xml:space="preserve">, OIB </w:t>
      </w:r>
      <w:r w:rsidR="002F3B15">
        <w:t>84479110514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76079F">
        <w:t>4</w:t>
      </w:r>
      <w:r w:rsidR="002F3B15">
        <w:t>92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1B3DFB">
        <w:t>4</w:t>
      </w:r>
      <w:r w:rsidR="002F3B15">
        <w:t>92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BF2D9C" w:rsidRPr="00BF2D9C">
        <w:t>Danijela Kurtanjek, Vrbovec, Zagrebačka 28, OIB 84479110514</w:t>
      </w:r>
      <w:r w:rsidR="00317EA2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1B3DFB">
        <w:t>4</w:t>
      </w:r>
      <w:r w:rsidR="00BF2D9C">
        <w:t>92</w:t>
      </w:r>
      <w:r w:rsidR="006559AB">
        <w:t>-1</w:t>
      </w:r>
      <w:r w:rsidR="004D67F2">
        <w:t>8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1B3DFB">
        <w:t>4</w:t>
      </w:r>
      <w:r w:rsidR="00BF2D9C">
        <w:t>92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F2D9C" w:rsidP="00B976DE" w:rsidR="00BF2D9C">
      <w:pPr>
        <w:ind w:hanging="284" w:left="1276"/>
        <w:jc w:val="both"/>
      </w:pPr>
    </w:p>
    <w:p w:rsidRDefault="00BF2D9C" w:rsidP="00B976DE" w:rsidR="00BF2D9C">
      <w:pPr>
        <w:ind w:hanging="284" w:left="1276"/>
        <w:jc w:val="both"/>
      </w:pPr>
    </w:p>
    <w:p w:rsidRDefault="001B3DFB" w:rsidP="00B976DE" w:rsidR="001B3DFB">
      <w:pPr>
        <w:ind w:hanging="284" w:left="1276"/>
        <w:jc w:val="both"/>
      </w:pPr>
    </w:p>
    <w:p w:rsidRDefault="001B3DFB" w:rsidP="00B976DE" w:rsidR="001B3DFB">
      <w:pPr>
        <w:ind w:hanging="284" w:left="1276"/>
        <w:jc w:val="both"/>
      </w:pP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BF2D9C" w:rsidRPr="00BF2D9C">
        <w:t>Danijela Kurtanjek, Vrbovec, Zagrebačka 28, OIB 84479110514</w:t>
      </w:r>
      <w:r w:rsidR="005E6D3F">
        <w:t xml:space="preserve"> </w:t>
      </w:r>
      <w:r>
        <w:t>te se istoj zabranjuje da tu tražbinu naplati ili inače raspolaže njome.</w:t>
      </w: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BF2D9C" w:rsidRPr="00BF2D9C">
        <w:t>Kurtanjek jednostavno društvo s ograničenom odgovornošću za usluge, Vrbovec, Zagrebačka 24, MBS 080916720, OIB 93953079683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D7644" w:rsidP="005C1C83" w:rsidR="00ED7644">
      <w:pPr>
        <w:ind w:hanging="720" w:left="720"/>
        <w:jc w:val="both"/>
      </w:pPr>
    </w:p>
    <w:p w:rsidRDefault="00B976DE" w:rsidP="00C8024A" w:rsidR="00B976DE" w:rsidRPr="00C8024A">
      <w:pPr>
        <w:jc w:val="center"/>
      </w:pPr>
      <w:r w:rsidRPr="00C670F6">
        <w:t>Obrazloženje</w:t>
      </w:r>
    </w:p>
    <w:p w:rsidRDefault="00ED7644" w:rsidP="00B976DE" w:rsidR="00ED7644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E22629">
        <w:rPr>
          <w:bCs/>
        </w:rPr>
        <w:t>1</w:t>
      </w:r>
      <w:r w:rsidR="00C22D2B">
        <w:rPr>
          <w:bCs/>
        </w:rPr>
        <w:t>1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C22D2B">
        <w:rPr>
          <w:bCs/>
        </w:rPr>
        <w:t>6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C22D2B" w:rsidRPr="00C22D2B">
        <w:t>Kurtanjek jednostavno društvo s ograničenom odgovornošću za usluge, Vrbovec, Zagrebačka 24, MBS 080916720, OIB 93953079683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793C00">
        <w:t>4</w:t>
      </w:r>
      <w:r w:rsidR="00C22D2B">
        <w:t>92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793C00">
        <w:t>4</w:t>
      </w:r>
      <w:r w:rsidR="00D15A99">
        <w:t>.</w:t>
      </w:r>
      <w:r w:rsidR="005429E1">
        <w:t>1</w:t>
      </w:r>
      <w:r w:rsidR="00793C00">
        <w:t>2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 xml:space="preserve">budući je privremeni stečajni upravitelj s područja Trgovačkog suda u Osijeku s adresom prebivališta u Osijeku, a dužnik ima sjedište u </w:t>
      </w:r>
      <w:r w:rsidR="00C22D2B">
        <w:t>Vrbovc</w:t>
      </w:r>
      <w:r w:rsidR="0037445A">
        <w:t xml:space="preserve">u,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D7644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D7644" w:rsidP="00EA3FC8" w:rsidR="00ED7644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EA3FC8">
      <w:pPr>
        <w:jc w:val="center"/>
      </w:pPr>
      <w:r>
        <w:t>U Osijeku</w:t>
      </w:r>
      <w:r w:rsidR="004D2342">
        <w:t xml:space="preserve"> </w:t>
      </w:r>
      <w:r w:rsidR="0037445A">
        <w:t>4</w:t>
      </w:r>
      <w:r w:rsidR="005D2538" w:rsidRPr="005D2538">
        <w:t xml:space="preserve">. </w:t>
      </w:r>
      <w:r w:rsidR="0037445A">
        <w:t>prosinca</w:t>
      </w:r>
      <w:r w:rsidR="005D2538" w:rsidRPr="005D2538">
        <w:t xml:space="preserve"> </w:t>
      </w:r>
      <w:r w:rsidR="005C1C83" w:rsidRPr="005C1C83">
        <w:t>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 w:rsidR="00EA3FC8">
        <w:t xml:space="preserve">          </w:t>
      </w:r>
      <w:r>
        <w:t>S</w:t>
      </w:r>
      <w:r w:rsidR="00EA3FC8">
        <w:t xml:space="preserve"> u d a c</w:t>
      </w:r>
      <w:r>
        <w:t>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EA3FC8" w:rsidP="00B976DE" w:rsidR="00EA3FC8">
      <w:pPr>
        <w:jc w:val="both"/>
      </w:pPr>
    </w:p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EA3FC8" w:rsidP="00B976DE" w:rsidR="00EA3FC8"/>
    <w:p w:rsidRDefault="00EA3FC8" w:rsidP="00B976DE" w:rsidR="00EA3FC8"/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D00B8B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D00B8B" w:rsidRPr="00D00B8B">
        <w:t>Danijela Kurtanjek, Vrbovec, Zagrebačka 28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449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St-14</w:t>
    </w:r>
    <w:r w:rsidR="00505032">
      <w:t>92</w:t>
    </w:r>
    <w:r w:rsidRPr="00732854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3154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3DFB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A5B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EA2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032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2538"/>
    <w:rsid w:val="005D6486"/>
    <w:rsid w:val="005D735B"/>
    <w:rsid w:val="005D7DA2"/>
    <w:rsid w:val="005D7E9B"/>
    <w:rsid w:val="005E2AD8"/>
    <w:rsid w:val="005E43B0"/>
    <w:rsid w:val="005E6D3F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1B0A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4497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44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4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4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4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4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44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4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4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4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4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1492</izvorni_sadrzaj>
    <derivirana_varijabla naziv="DomainObject.Predmet.Broj_1">1492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St-1492/2018</izvorni_sadrzaj>
    <derivirana_varijabla naziv="DomainObject.Predmet.OznakaBroj_1">St-1492/2018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Kurtanjek jednostavno društvo s ograničenom odgovornošću za usluge</izvorni_sadrzaj>
    <derivirana_varijabla naziv="DomainObject.Predmet.ProtustrankaFormated_1">  Kurtanjek jednostavno društvo s ograničenom odgovornošću za usluge</derivirana_varijabla>
  </DomainObject.Predmet.ProtustrankaFormated>
  <DomainObject.Predmet.ProtustrankaFormatedOIB>
    <izvorni_sadrzaj>  Kurtanjek jednostavno društvo s ograničenom odgovornošću za usluge, OIB 93953079683</izvorni_sadrzaj>
    <derivirana_varijabla naziv="DomainObject.Predmet.ProtustrankaFormatedOIB_1">  Kurtanjek jednostavno društvo s ograničenom odgovornošću za usluge, OIB 93953079683</derivirana_varijabla>
  </DomainObject.Predmet.ProtustrankaFormatedOIB>
  <DomainObject.Predmet.ProtustrankaFormatedWithAdress>
    <izvorni_sadrzaj> Kurtanjek jednostavno društvo s ograničenom odgovornošću za usluge, Zagrebačka 24, 10340 Vrbovec</izvorni_sadrzaj>
    <derivirana_varijabla naziv="DomainObject.Predmet.ProtustrankaFormatedWithAdress_1"> Kurtanjek jednostavno društvo s ograničenom odgovornošću za usluge, Zagrebačka 24, 10340 Vrbovec</derivirana_varijabla>
  </DomainObject.Predmet.ProtustrankaFormatedWithAdress>
  <DomainObject.Predmet.ProtustrankaFormatedWithAdressOIB>
    <izvorni_sadrzaj> Kurtanjek jednostavno društvo s ograničenom odgovornošću za usluge, OIB 93953079683, Zagrebačka 24, 10340 Vrbovec</izvorni_sadrzaj>
    <derivirana_varijabla naziv="DomainObject.Predmet.ProtustrankaFormatedWithAdressOIB_1"> Kurtanjek jednostavno društvo s ograničenom odgovornošću za usluge, OIB 93953079683, Zagrebačka 24, 10340 Vrbovec</derivirana_varijabla>
  </DomainObject.Predmet.ProtustrankaFormatedWithAdressOIB>
  <DomainObject.Predmet.ProtustrankaWithAdress>
    <izvorni_sadrzaj>Kurtanjek jednostavno društvo s ograničenom odgovornošću za usluge Zagrebačka 24, 10340 Vrbovec</izvorni_sadrzaj>
    <derivirana_varijabla naziv="DomainObject.Predmet.ProtustrankaWithAdress_1">Kurtanjek jednostavno društvo s ograničenom odgovornošću za usluge Zagrebačka 24, 10340 Vrbovec</derivirana_varijabla>
  </DomainObject.Predmet.ProtustrankaWithAdress>
  <DomainObject.Predmet.ProtustrankaWithAdressOIB>
    <izvorni_sadrzaj>Kurtanjek jednostavno društvo s ograničenom odgovornošću za usluge, OIB 93953079683, Zagrebačka 24, 10340 Vrbovec</izvorni_sadrzaj>
    <derivirana_varijabla naziv="DomainObject.Predmet.ProtustrankaWithAdressOIB_1">Kurtanjek jednostavno društvo s ograničenom odgovornošću za usluge, OIB 93953079683, Zagrebačka 24, 10340 Vrbovec</derivirana_varijabla>
  </DomainObject.Predmet.ProtustrankaWithAdressOIB>
  <DomainObject.Predmet.ProtustrankaNazivFormated>
    <izvorni_sadrzaj>Kurtanjek jednostavno društvo s ograničenom odgovornošću za usluge</izvorni_sadrzaj>
    <derivirana_varijabla naziv="DomainObject.Predmet.ProtustrankaNazivFormated_1">Kurtanjek jednostavno društvo s ograničenom odgovornošću za usluge</derivirana_varijabla>
  </DomainObject.Predmet.ProtustrankaNazivFormated>
  <DomainObject.Predmet.ProtustrankaNazivFormatedOIB>
    <izvorni_sadrzaj>Kurtanjek jednostavno društvo s ograničenom odgovornošću za usluge, OIB 93953079683</izvorni_sadrzaj>
    <derivirana_varijabla naziv="DomainObject.Predmet.ProtustrankaNazivFormatedOIB_1">Kurtanjek jednostavno društvo s ograničenom odgovornošću za usluge, OIB 93953079683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Kurtanjek jednostavno društvo s ograničenom odgovornošću za usluge</item>
    </izvorni_sadrzaj>
    <derivirana_varijabla naziv="DomainObject.Predmet.ProtuStrankaListFormated_1">
      <item>Kurtanjek jednostavno društvo s ograničenom odgovornošću za usluge</item>
    </derivirana_varijabla>
  </DomainObject.Predmet.ProtuStrankaListFormated>
  <DomainObject.Predmet.ProtuStrankaListFormatedOIB>
    <izvorni_sadrzaj>
      <item>Kurtanjek jednostavno društvo s ograničenom odgovornošću za usluge, OIB 93953079683</item>
    </izvorni_sadrzaj>
    <derivirana_varijabla naziv="DomainObject.Predmet.ProtuStrankaListFormatedOIB_1">
      <item>Kurtanjek jednostavno društvo s ograničenom odgovornošću za usluge, OIB 93953079683</item>
    </derivirana_varijabla>
  </DomainObject.Predmet.ProtuStrankaListFormatedOIB>
  <DomainObject.Predmet.ProtuStrankaListFormatedWithAdress>
    <izvorni_sadrzaj>
      <item>Kurtanjek jednostavno društvo s ograničenom odgovornošću za usluge, Zagrebačka 24, 10340 Vrbovec</item>
    </izvorni_sadrzaj>
    <derivirana_varijabla naziv="DomainObject.Predmet.ProtuStrankaListFormatedWithAdress_1">
      <item>Kurtanjek jednostavno društvo s ograničenom odgovornošću za usluge, Zagrebačka 24, 10340 Vrbovec</item>
    </derivirana_varijabla>
  </DomainObject.Predmet.ProtuStrankaListFormatedWithAdress>
  <DomainObject.Predmet.ProtuStrankaListFormatedWithAdressOIB>
    <izvorni_sadrzaj>
      <item>Kurtanjek jednostavno društvo s ograničenom odgovornošću za usluge, OIB 93953079683, Zagrebačka 24, 10340 Vrbovec</item>
    </izvorni_sadrzaj>
    <derivirana_varijabla naziv="DomainObject.Predmet.ProtuStrankaListFormatedWithAdressOIB_1">
      <item>Kurtanjek jednostavno društvo s ograničenom odgovornošću za usluge, OIB 93953079683, Zagrebačka 24, 10340 Vrbovec</item>
    </derivirana_varijabla>
  </DomainObject.Predmet.ProtuStrankaListFormatedWithAdressOIB>
  <DomainObject.Predmet.ProtuStrankaListNazivFormated>
    <izvorni_sadrzaj>
      <item>Kurtanjek jednostavno društvo s ograničenom odgovornošću za usluge</item>
    </izvorni_sadrzaj>
    <derivirana_varijabla naziv="DomainObject.Predmet.ProtuStrankaListNazivFormated_1">
      <item>Kurtanjek jednostavno društvo s ograničenom odgovornošću za usluge</item>
    </derivirana_varijabla>
  </DomainObject.Predmet.ProtuStrankaListNazivFormated>
  <DomainObject.Predmet.ProtuStrankaListNazivFormatedOIB>
    <izvorni_sadrzaj>
      <item>Kurtanjek jednostavno društvo s ograničenom odgovornošću za usluge, OIB 93953079683</item>
    </izvorni_sadrzaj>
    <derivirana_varijabla naziv="DomainObject.Predmet.ProtuStrankaListNazivFormatedOIB_1">
      <item>Kurtanjek jednostavno društvo s ograničenom odgovornošću za usluge, OIB 93953079683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Kurtanjek jednostavno društvo s ograničenom odgovornošću za usluge</izvorni_sadrzaj>
    <derivirana_varijabla naziv="DomainObject.Predmet.ProtustrankaIDrugi_1">Kurtanjek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Kurtanjek jednostavno društvo s ograničenom odgovornošću za usluge, OIB 93953079683, Zagrebačka 24, 10340 Vrbovec</izvorni_sadrzaj>
    <derivirana_varijabla naziv="DomainObject.Predmet.ProtustrankaIDrugiAdressOIB_1">Kurtanjek jednostavno društvo s ograničenom odgovornošću za usluge, OIB 93953079683, Zagrebačka 24,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Kurtanjek jednostavno društvo s ograničenom odgovornošću za usluge</item>
      <item>FINA Regionalni centar Zagreb</item>
    </izvorni_sadrzaj>
    <derivirana_varijabla naziv="DomainObject.Predmet.SudioniciListNaziv_1">
      <item>Kurtanjek jednostavno društvo s ograničenom odgovornošću za usluge</item>
      <item>FINA Regionalni centar Zagreb</item>
    </derivirana_varijabla>
  </DomainObject.Predmet.SudioniciListNaziv>
  <DomainObject.Predmet.SudioniciListAdressOIB>
    <izvorni_sadrzaj>
      <item>Kurtanjek jednostavno društvo s ograničenom odgovornošću za usluge, OIB 93953079683, Zagrebačka 24,10340 Vrbovec</item>
      <item>FINA Regionalni centar Zagreb, OIB 85821130368, Trg svibanjskih žrtava 1995. 1,10000 Zagreb</item>
    </izvorni_sadrzaj>
    <derivirana_varijabla naziv="DomainObject.Predmet.SudioniciListAdressOIB_1">
      <item>Kurtanjek jednostavno društvo s ograničenom odgovornošću za usluge, OIB 93953079683, Zagrebačka 24,10340 Vrbovec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93953079683</item>
      <item>, OIB 85821130368</item>
    </izvorni_sadrzaj>
    <derivirana_varijabla naziv="DomainObject.Predmet.SudioniciListNazivOIB_1">
      <item>, OIB 93953079683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St-1492/2018-4</izvorni_sadrzaj>
    <derivirana_varijabla naziv="DomainObject.PredzadnjaOdlukaIzPredmeta.Oznaka_1">St-1492/2018-4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619F60-9EC4-432F-B6D7-5A560C9601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768</properties:Words>
  <properties:Characters>4069</properties:Characters>
  <properties:Lines>105</properties:Lines>
  <properties:Paragraphs>32</properties:Paragraphs>
  <properties:TotalTime>223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2018-11-07T11:33:00Z</cp:lastPrinted>
  <dcterms:modified xmlns:xsi="http://www.w3.org/2001/XMLSchema-instance" xsi:type="dcterms:W3CDTF">2018-12-04T08:51:00Z</dcterms:modified>
  <cp:revision>33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