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365d" w14:paraId="2e1365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4919">
        <w:rPr>
          <w:lang w:val="hr-HR"/>
        </w:rPr>
        <w:t>1</w:t>
      </w:r>
      <w:r w:rsidR="00965D74">
        <w:rPr>
          <w:lang w:val="hr-HR"/>
        </w:rPr>
        <w:t>7</w:t>
      </w:r>
      <w:r w:rsidR="00F46A9E">
        <w:rPr>
          <w:lang w:val="hr-HR"/>
        </w:rPr>
        <w:t>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46A9E">
        <w:rPr>
          <w:lang w:val="hr-HR"/>
        </w:rPr>
        <w:t xml:space="preserve">INFO – </w:t>
      </w:r>
      <w:r w:rsidR="005817B9">
        <w:rPr>
          <w:lang w:val="hr-HR"/>
        </w:rPr>
        <w:t>B</w:t>
      </w:r>
      <w:r w:rsidR="00F46A9E">
        <w:rPr>
          <w:lang w:val="hr-HR"/>
        </w:rPr>
        <w:t xml:space="preserve">IS </w:t>
      </w:r>
      <w:r w:rsidR="00965D74">
        <w:rPr>
          <w:lang w:val="hr-HR"/>
        </w:rPr>
        <w:t xml:space="preserve"> proizvodnja i trgovina,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1156A8">
        <w:rPr>
          <w:lang w:val="hr-HR"/>
        </w:rPr>
        <w:t xml:space="preserve">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F46A9E">
        <w:rPr>
          <w:lang w:val="hr-HR"/>
        </w:rPr>
        <w:t xml:space="preserve"> za izdavaštvo, promidžbu i radijsku djelatnost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</w:t>
      </w:r>
      <w:r w:rsidR="00965D74">
        <w:rPr>
          <w:lang w:val="hr-HR"/>
        </w:rPr>
        <w:t>Bjelovar</w:t>
      </w:r>
      <w:r w:rsidR="00424F0B">
        <w:rPr>
          <w:lang w:val="hr-HR"/>
        </w:rPr>
        <w:t xml:space="preserve">, </w:t>
      </w:r>
      <w:r w:rsidR="00F46A9E">
        <w:rPr>
          <w:lang w:val="hr-HR"/>
        </w:rPr>
        <w:t xml:space="preserve">Trg Eugena Kvaternika </w:t>
      </w:r>
      <w:proofErr w:type="spellStart"/>
      <w:r w:rsidR="00F46A9E">
        <w:rPr>
          <w:lang w:val="hr-HR"/>
        </w:rPr>
        <w:t>bb</w:t>
      </w:r>
      <w:proofErr w:type="spellEnd"/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F46A9E">
        <w:rPr>
          <w:lang w:val="hr-HR"/>
        </w:rPr>
        <w:t>63196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F46A9E">
        <w:rPr>
          <w:lang w:val="hr-HR"/>
        </w:rPr>
        <w:t xml:space="preserve"> 75317885228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4919">
        <w:rPr>
          <w:lang w:val="hr-HR"/>
        </w:rPr>
        <w:t>1</w:t>
      </w:r>
      <w:r w:rsidR="00965D74">
        <w:rPr>
          <w:lang w:val="hr-HR"/>
        </w:rPr>
        <w:t>7</w:t>
      </w:r>
      <w:r w:rsidR="00F46A9E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46A9E">
        <w:rPr>
          <w:lang w:val="hr-HR"/>
        </w:rPr>
        <w:t>152.497,71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714F6">
        <w:rPr>
          <w:lang w:val="hr-HR"/>
        </w:rPr>
        <w:t xml:space="preserve"> </w:t>
      </w:r>
      <w:r w:rsidR="00F46A9E">
        <w:rPr>
          <w:lang w:val="hr-HR"/>
        </w:rPr>
        <w:t>Ivan Butković</w:t>
      </w:r>
      <w:r w:rsidR="00DB4919">
        <w:rPr>
          <w:lang w:val="hr-HR"/>
        </w:rPr>
        <w:t xml:space="preserve">, iz </w:t>
      </w:r>
      <w:r w:rsidR="00965D74">
        <w:rPr>
          <w:lang w:val="hr-HR"/>
        </w:rPr>
        <w:t>Bjelovara</w:t>
      </w:r>
      <w:r w:rsidR="00DB4919">
        <w:rPr>
          <w:lang w:val="hr-HR"/>
        </w:rPr>
        <w:t xml:space="preserve">, </w:t>
      </w:r>
      <w:r w:rsidR="00F46A9E">
        <w:rPr>
          <w:lang w:val="hr-HR"/>
        </w:rPr>
        <w:t>Osječka 41</w:t>
      </w:r>
      <w:r w:rsidR="00DB4919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F46A9E">
        <w:rPr>
          <w:lang w:val="hr-HR"/>
        </w:rPr>
        <w:t xml:space="preserve"> 26129756830</w:t>
      </w:r>
      <w:r w:rsidR="00B714F6">
        <w:rPr>
          <w:lang w:val="hr-HR"/>
        </w:rPr>
        <w:t xml:space="preserve"> </w:t>
      </w:r>
      <w:r>
        <w:rPr>
          <w:lang w:val="hr-HR"/>
        </w:rPr>
        <w:t>,</w:t>
      </w:r>
      <w:r w:rsidR="00F46A9E">
        <w:rPr>
          <w:lang w:val="hr-HR"/>
        </w:rPr>
        <w:t xml:space="preserve"> te Robert </w:t>
      </w:r>
      <w:proofErr w:type="spellStart"/>
      <w:r w:rsidR="00F46A9E">
        <w:rPr>
          <w:lang w:val="hr-HR"/>
        </w:rPr>
        <w:t>Vaseljak</w:t>
      </w:r>
      <w:proofErr w:type="spellEnd"/>
      <w:r w:rsidR="00F46A9E">
        <w:rPr>
          <w:lang w:val="hr-HR"/>
        </w:rPr>
        <w:t xml:space="preserve">, iz Varaždina, Antuna Branka Šimića 1, OIB: 67946168060, 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576EC1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2DE" w:rsidR="00CF22DE">
      <w:r>
        <w:separator/>
      </w:r>
    </w:p>
  </w:endnote>
  <w:endnote w:id="0" w:type="continuationSeparator">
    <w:p w:rsidRDefault="00CF22DE" w:rsidR="00CF2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2DE" w:rsidR="00CF22DE">
      <w:r>
        <w:separator/>
      </w:r>
    </w:p>
  </w:footnote>
  <w:footnote w:id="0" w:type="continuationSeparator">
    <w:p w:rsidRDefault="00CF22DE" w:rsidR="00CF2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E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A90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4E1B29"/>
    <w:rsid w:val="0052619D"/>
    <w:rsid w:val="00576EC1"/>
    <w:rsid w:val="005817B9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857CF"/>
    <w:rsid w:val="007E27E0"/>
    <w:rsid w:val="008259B1"/>
    <w:rsid w:val="00831DA7"/>
    <w:rsid w:val="008A217A"/>
    <w:rsid w:val="008E3DB0"/>
    <w:rsid w:val="00965D74"/>
    <w:rsid w:val="0097587E"/>
    <w:rsid w:val="00985844"/>
    <w:rsid w:val="009F1B25"/>
    <w:rsid w:val="009F6757"/>
    <w:rsid w:val="00A475FF"/>
    <w:rsid w:val="00AB4255"/>
    <w:rsid w:val="00B24E12"/>
    <w:rsid w:val="00B53C1D"/>
    <w:rsid w:val="00B714F6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22DE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70E47"/>
    <w:rsid w:val="00E97333"/>
    <w:rsid w:val="00EC2C0D"/>
    <w:rsid w:val="00F12ADC"/>
    <w:rsid w:val="00F178C7"/>
    <w:rsid w:val="00F260F1"/>
    <w:rsid w:val="00F46A9E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817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17B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1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817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17B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1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INFO-BIS društvo s ograničenom odgovornošću za izdavaštvo, promidžbu i radijsku djelatnost, Bjelovar</izvorni_sadrzaj>
    <derivirana_varijabla naziv="DomainObject.Predmet.ProtustrankaFormated_1">  INFO-BIS društvo s ograničenom odgovornošću za izdavaštvo, promidžbu i radijsku djelatnost, Bjelovar</derivirana_varijabla>
  </DomainObject.Predmet.ProtustrankaFormated>
  <DomainObject.Predmet.ProtustrankaFormatedOIB>
    <izvorni_sadrzaj>  INFO-BIS društvo s ograničenom odgovornošću za izdavaštvo, promidžbu i radijsku djelatnost, Bjelovar, OIB 75317885228</izvorni_sadrzaj>
    <derivirana_varijabla naziv="DomainObject.Predmet.ProtustrankaFormatedOIB_1">  INFO-BIS društvo s ograničenom odgovornošću za izdavaštvo, promidžbu i radijsku djelatnost, Bjelovar, OIB 75317885228</derivirana_varijabla>
  </DomainObject.Predmet.ProtustrankaFormatedOIB>
  <DomainObject.Predmet.ProtustrankaFormatedWithAdress>
    <izvorni_sadrzaj> INFO-BIS društvo s ograničenom odgovornošću za izdavaštvo, promidžbu i radijsku djelatnost, Bjelovar, Trg Eugena Kvaternika/bb, 43000 Bjelovar</izvorni_sadrzaj>
    <derivirana_varijabla naziv="DomainObject.Predmet.ProtustrankaFormatedWithAdress_1"> INFO-BIS društvo s ograničenom odgovornošću za izdavaštvo, promidžbu i radijsku djelatnost, Bjelovar, Trg Eugena Kvaternika/bb, 43000 Bjelovar</derivirana_varijabla>
  </DomainObject.Predmet.ProtustrankaFormatedWithAdress>
  <DomainObject.Predmet.ProtustrankaFormatedWithAdressOIB>
    <izvorni_sadrzaj> INFO-BIS društvo s ograničenom odgovornošću za izdavaštvo, promidžbu i radijsku djelatnost, Bjelovar, OIB 75317885228, Trg Eugena Kvaternika/bb, 43000 Bjelovar</izvorni_sadrzaj>
    <derivirana_varijabla naziv="DomainObject.Predmet.ProtustrankaFormatedWithAdressOIB_1"> INFO-BIS društvo s ograničenom odgovornošću za izdavaštvo, promidžbu i radijsku djelatnost, Bjelovar, OIB 75317885228, Trg Eugena Kvaternika/bb, 43000 Bjelovar</derivirana_varijabla>
  </DomainObject.Predmet.ProtustrankaFormatedWithAdressOIB>
  <DomainObject.Predmet.ProtustrankaWithAdress>
    <izvorni_sadrzaj>INFO-BIS društvo s ograničenom odgovornošću za izdavaštvo, promidžbu i radijsku djelatnost, Bjelovar Trg Eugena Kvaternika/bb, 43000 Bjelovar</izvorni_sadrzaj>
    <derivirana_varijabla naziv="DomainObject.Predmet.ProtustrankaWithAdress_1">INFO-BIS društvo s ograničenom odgovornošću za izdavaštvo, promidžbu i radijsku djelatnost, Bjelovar Trg Eugena Kvaternika/bb, 43000 Bjelovar</derivirana_varijabla>
  </DomainObject.Predmet.ProtustrankaWithAdress>
  <DomainObject.Predmet.ProtustrankaWithAdressOIB>
    <izvorni_sadrzaj>INFO-BIS društvo s ograničenom odgovornošću za izdavaštvo, promidžbu i radijsku djelatnost, Bjelovar, OIB 75317885228, Trg Eugena Kvaternika/bb, 43000 Bjelovar</izvorni_sadrzaj>
    <derivirana_varijabla naziv="DomainObject.Predmet.ProtustrankaWithAdressOIB_1">INFO-BIS društvo s ograničenom odgovornošću za izdavaštvo, promidžbu i radijsku djelatnost, Bjelovar, OIB 75317885228, Trg Eugena Kvaternika/bb, 43000 Bjelovar</derivirana_varijabla>
  </DomainObject.Predmet.ProtustrankaWithAdressOIB>
  <DomainObject.Predmet.ProtustrankaNazivFormated>
    <izvorni_sadrzaj>INFO-BIS društvo s ograničenom odgovornošću za izdavaštvo, promidžbu i radijsku djelatnost, Bjelovar</izvorni_sadrzaj>
    <derivirana_varijabla naziv="DomainObject.Predmet.ProtustrankaNazivFormated_1">INFO-BIS društvo s ograničenom odgovornošću za izdavaštvo, promidžbu i radijsku djelatnost, Bjelovar</derivirana_varijabla>
  </DomainObject.Predmet.ProtustrankaNazivFormated>
  <DomainObject.Predmet.ProtustrankaNazivFormatedOIB>
    <izvorni_sadrzaj>INFO-BIS društvo s ograničenom odgovornošću za izdavaštvo, promidžbu i radijsku djelatnost, Bjelovar, OIB 75317885228</izvorni_sadrzaj>
    <derivirana_varijabla naziv="DomainObject.Predmet.ProtustrankaNazivFormatedOIB_1">INFO-BIS društvo s ograničenom odgovornošću za izdavaštvo, promidžbu i radijsku djelatnost, Bjelovar, OIB 75317885228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INFO-BIS društvo s ograničenom odgovornošću za izdavaštvo, promidžbu i radijsku djelatnost, Bjelovar</item>
    </izvorni_sadrzaj>
    <derivirana_varijabla naziv="DomainObject.Predmet.ProtuStrankaListFormated_1">
      <item>INFO-BIS društvo s ograničenom odgovornošću za izdavaštvo, promidžbu i radijsku djelatnost, Bjelovar</item>
    </derivirana_varijabla>
  </DomainObject.Predmet.ProtuStrankaListFormated>
  <DomainObject.Predmet.ProtuStrankaListFormatedOIB>
    <izvorni_sadrzaj>
      <item>INFO-BIS društvo s ograničenom odgovornošću za izdavaštvo, promidžbu i radijsku djelatnost, Bjelovar, OIB 75317885228</item>
    </izvorni_sadrzaj>
    <derivirana_varijabla naziv="DomainObject.Predmet.ProtuStrankaListFormatedOIB_1">
      <item>INFO-BIS društvo s ograničenom odgovornošću za izdavaštvo, promidžbu i radijsku djelatnost, Bjelovar, OIB 75317885228</item>
    </derivirana_varijabla>
  </DomainObject.Predmet.ProtuStrankaListFormatedOIB>
  <DomainObject.Predmet.ProtuStrankaListFormatedWithAdress>
    <izvorni_sadrzaj>
      <item>INFO-BIS društvo s ograničenom odgovornošću za izdavaštvo, promidžbu i radijsku djelatnost, Bjelovar, Trg Eugena Kvaternika/bb, 43000 Bjelovar</item>
    </izvorni_sadrzaj>
    <derivirana_varijabla naziv="DomainObject.Predmet.ProtuStrankaListFormatedWithAdress_1">
      <item>INFO-BIS društvo s ograničenom odgovornošću za izdavaštvo, promidžbu i radijsku djelatnost, Bjelovar, Trg Eugena Kvaternika/bb, 43000 Bjelovar</item>
    </derivirana_varijabla>
  </DomainObject.Predmet.ProtuStrankaListFormatedWithAdress>
  <DomainObject.Predmet.ProtuStrankaListFormatedWithAdressOIB>
    <izvorni_sadrzaj>
      <item>INFO-BIS društvo s ograničenom odgovornošću za izdavaštvo, promidžbu i radijsku djelatnost, Bjelovar, OIB 75317885228, Trg Eugena Kvaternika/bb, 43000 Bjelovar</item>
    </izvorni_sadrzaj>
    <derivirana_varijabla naziv="DomainObject.Predmet.ProtuStrankaListFormatedWithAdressOIB_1">
      <item>INFO-BIS društvo s ograničenom odgovornošću za izdavaštvo, promidžbu i radijsku djelatnost, Bjelovar, OIB 75317885228, Trg Eugena Kvaternika/bb, 43000 Bjelovar</item>
    </derivirana_varijabla>
  </DomainObject.Predmet.ProtuStrankaListFormatedWithAdressOIB>
  <DomainObject.Predmet.ProtuStrankaListNazivFormated>
    <izvorni_sadrzaj>
      <item>INFO-BIS društvo s ograničenom odgovornošću za izdavaštvo, promidžbu i radijsku djelatnost, Bjelovar</item>
    </izvorni_sadrzaj>
    <derivirana_varijabla naziv="DomainObject.Predmet.ProtuStrankaListNazivFormated_1">
      <item>INFO-BIS društvo s ograničenom odgovornošću za izdavaštvo, promidžbu i radijsku djelatnost, Bjelovar</item>
    </derivirana_varijabla>
  </DomainObject.Predmet.ProtuStrankaListNazivFormated>
  <DomainObject.Predmet.ProtuStrankaListNazivFormatedOIB>
    <izvorni_sadrzaj>
      <item>INFO-BIS društvo s ograničenom odgovornošću za izdavaštvo, promidžbu i radijsku djelatnost, Bjelovar, OIB 75317885228</item>
    </izvorni_sadrzaj>
    <derivirana_varijabla naziv="DomainObject.Predmet.ProtuStrankaListNazivFormatedOIB_1">
      <item>INFO-BIS društvo s ograničenom odgovornošću za izdavaštvo, promidžbu i radijsku djelatnost, Bjelovar, OIB 75317885228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INFO-BIS društvo s ograničenom odgovornošću za izdavaštvo, promidžbu i radijsku djelatnost, Bjelovar</izvorni_sadrzaj>
    <derivirana_varijabla naziv="DomainObject.Predmet.ProtustrankaIDrugi_1">INFO-BIS društvo s ograničenom odgovornošću za izdavaštvo, promidžbu i radijsku djelatnost,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INFO-BIS društvo s ograničenom odgovornošću za izdavaštvo, promidžbu i radijsku djelatnost, Bjelovar, OIB 75317885228, Trg Eugena Kvaternika/bb, 43000 Bjelovar</izvorni_sadrzaj>
    <derivirana_varijabla naziv="DomainObject.Predmet.ProtustrankaIDrugiAdressOIB_1">INFO-BIS društvo s ograničenom odgovornošću za izdavaštvo, promidžbu i radijsku djelatnost, Bjelovar, OIB 75317885228, Trg Eugena Kvaternika/bb,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INFO-BIS društvo s ograničenom odgovornošću za izdavaštvo, promidžbu i radijsku djelatnost, Bjelovar</item>
    </izvorni_sadrzaj>
    <derivirana_varijabla naziv="DomainObject.Predmet.SudioniciListNaziv_1">
      <item>FINA, RC ZAGREB, Podružnica Bjelovar</item>
      <item>INFO-BIS društvo s ograničenom odgovornošću za izdavaštvo, promidžbu i radijsku djelatnost, Bjelovar</item>
    </derivirana_varijabla>
  </DomainObject.Predmet.SudioniciListNaziv>
  <DomainObject.Predmet.SudioniciListAdressOIB>
    <izvorni_sadrzaj>
      <item>FINA, RC ZAGREB, Podružnica Bjelovar, OIB 85821130368, F. Supila 4,43000 Bjelovar</item>
      <item>INFO-BIS društvo s ograničenom odgovornošću za izdavaštvo, promidžbu i radijsku djelatnost, Bjelovar, OIB 75317885228, Trg Eugena Kvaternika/bb,43000 Bjelovar</item>
    </izvorni_sadrzaj>
    <derivirana_varijabla naziv="DomainObject.Predmet.SudioniciListAdressOIB_1">
      <item>FINA, RC ZAGREB, Podružnica Bjelovar, OIB 85821130368, F. Supila 4,43000 Bjelovar</item>
      <item>INFO-BIS društvo s ograničenom odgovornošću za izdavaštvo, promidžbu i radijsku djelatnost, Bjelovar, OIB 75317885228, Trg Eugena Kvaternika/bb,43000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75317885228</item>
    </izvorni_sadrzaj>
    <derivirana_varijabla naziv="DomainObject.Predmet.SudioniciListNazivOIB_1">
      <item>, OIB 85821130368</item>
      <item>, OIB 75317885228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1855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2015-11-11T11:09:00Z</dcterms:created>
  <dc:creator>ssabljic</dc:creator>
  <cp:lastModifiedBy>Miroslav Lovreković</cp:lastModifiedBy>
  <cp:lastPrinted>2015-11-13T10:19:00Z</cp:lastPrinted>
  <dcterms:modified xmlns:xsi="http://www.w3.org/2001/XMLSchema-instance" xsi:type="dcterms:W3CDTF">2015-11-13T10:38:00Z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