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8bc0" w14:paraId="6568bc0" w:rsidRDefault="00EF7314" w:rsidP="00EB3A35" w:rsidR="00EF7314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06780" cx="672465"/>
            <wp:effectExtent b="7620" r="0" t="0" l="0"/>
            <wp:docPr descr="cid:image001.png@01D2DDD5.1348DB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DDD5.1348DB0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6780" cx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7314" w:rsidP="00EF7314" w:rsidR="00EF7314">
      <w:pPr>
        <w:jc w:val="both"/>
      </w:pPr>
    </w:p>
    <w:p w:rsidRDefault="00EF7314" w:rsidP="00EF7314" w:rsidR="00CC4DF6">
      <w:pPr>
        <w:jc w:val="both"/>
      </w:pPr>
      <w:r>
        <w:t>REPUBLIKA HRVATSKA</w:t>
      </w:r>
      <w:r w:rsidR="00F4081F">
        <w:tab/>
      </w:r>
      <w:r w:rsidR="00F4081F">
        <w:tab/>
      </w:r>
      <w:r w:rsidR="00F4081F">
        <w:tab/>
      </w:r>
      <w:r w:rsidR="00F4081F">
        <w:tab/>
      </w:r>
      <w:r w:rsidR="00F4081F">
        <w:tab/>
      </w:r>
      <w:r w:rsidR="00AC75C2">
        <w:tab/>
      </w:r>
      <w:r w:rsidR="00BC40EB">
        <w:tab/>
        <w:t xml:space="preserve">  </w:t>
      </w:r>
      <w:r w:rsidR="00F4081F">
        <w:t>2/</w:t>
      </w:r>
      <w:r w:rsidR="0081741A">
        <w:t>St</w:t>
      </w:r>
      <w:r w:rsidR="00F4081F">
        <w:t>-</w:t>
      </w:r>
      <w:r w:rsidR="0081741A">
        <w:t>328</w:t>
      </w:r>
      <w:r w:rsidR="00F4081F">
        <w:t>/</w:t>
      </w:r>
      <w:r w:rsidR="0081741A">
        <w:t>2014</w:t>
      </w:r>
      <w:r w:rsidR="00F4081F">
        <w:t>-</w:t>
      </w:r>
      <w:r w:rsidR="006F629C">
        <w:t>300</w:t>
      </w:r>
    </w:p>
    <w:p w:rsidRDefault="00EF7314" w:rsidP="00EF7314" w:rsidR="00EF7314">
      <w:pPr>
        <w:jc w:val="both"/>
      </w:pPr>
      <w:r>
        <w:t>TRGOVAČKI SUD U OSIJEKU</w:t>
      </w:r>
    </w:p>
    <w:p w:rsidRDefault="00EF7314" w:rsidP="00EF7314" w:rsidR="00EF7314">
      <w:pPr>
        <w:jc w:val="both"/>
      </w:pPr>
      <w:r>
        <w:t xml:space="preserve">STALNA SLUŽBA U SLAVONSKOM BRODU                                                                       </w:t>
      </w:r>
    </w:p>
    <w:p w:rsidRDefault="00EF7314" w:rsidP="00EF7314" w:rsidR="00EF7314">
      <w:pPr>
        <w:jc w:val="both"/>
        <w:rPr>
          <w:b/>
          <w:bCs/>
        </w:rPr>
      </w:pPr>
      <w:r>
        <w:t>Trg pobjede 13                                                                              </w:t>
      </w:r>
    </w:p>
    <w:p w:rsidRDefault="00EF7314" w:rsidP="00EF7314" w:rsidR="00EF7314">
      <w:pPr>
        <w:jc w:val="both"/>
      </w:pPr>
      <w:r>
        <w:t xml:space="preserve">35000 Slavonski Brod            </w:t>
      </w:r>
    </w:p>
    <w:p w:rsidRDefault="0081741A" w:rsidP="00EF7314" w:rsidR="0081741A">
      <w:pPr>
        <w:jc w:val="both"/>
      </w:pPr>
    </w:p>
    <w:p w:rsidRDefault="0081741A" w:rsidP="00EF7314" w:rsidR="0081741A">
      <w:pPr>
        <w:jc w:val="both"/>
      </w:pPr>
      <w:r w:rsidRPr="0081741A">
        <w:t xml:space="preserve">TRGOVAČKI SUD U OSIJEKU, STALNA SLUŽBA U SLAVONSKOM BRODU, po stečajnom sucu Davorinu Pavičić, u stečajnom postupku nad stečajnim dužnikom GP GRADING d.o.o. u stečaju, OIB: 13868937119, </w:t>
      </w:r>
      <w:proofErr w:type="spellStart"/>
      <w:r w:rsidRPr="0081741A">
        <w:t>Cernik</w:t>
      </w:r>
      <w:proofErr w:type="spellEnd"/>
      <w:r w:rsidRPr="0081741A">
        <w:t>, Požeška 169, koga zastupa stečajni upravitelj Mijo Rončević, OIB: 97146101285, Vijenac Ivana Meštrovića 74, Osijek, u postupku prodaje imovine stečajnog dužnika uz odgovarajuću primjenu propisa o ovrsi, dana 26. listopada 2017. donio je  slijedeći</w:t>
      </w:r>
    </w:p>
    <w:p w:rsidRDefault="0081741A" w:rsidP="00EF7314" w:rsidR="0081741A">
      <w:pPr>
        <w:jc w:val="both"/>
      </w:pPr>
    </w:p>
    <w:p w:rsidRDefault="0081741A" w:rsidP="0081741A" w:rsidR="0081741A">
      <w:pPr>
        <w:jc w:val="center"/>
      </w:pPr>
      <w:r>
        <w:t>Z A K L J U Č A K</w:t>
      </w:r>
    </w:p>
    <w:p w:rsidRDefault="0081741A" w:rsidP="0081741A" w:rsidR="0081741A">
      <w:pPr>
        <w:jc w:val="center"/>
      </w:pPr>
    </w:p>
    <w:p w:rsidRDefault="0081741A" w:rsidP="00BC40EB" w:rsidR="0081741A">
      <w:pPr>
        <w:jc w:val="both"/>
      </w:pPr>
      <w:r>
        <w:t xml:space="preserve">Određuje  se sedma usmena javna dražba dana </w:t>
      </w:r>
      <w:r w:rsidR="00541DB9" w:rsidRPr="00541DB9">
        <w:rPr>
          <w:b/>
        </w:rPr>
        <w:t>29. studenog 2017. u 09,00 sati</w:t>
      </w:r>
      <w:r>
        <w:t xml:space="preserve"> u prostorijama Trgovačkog suda Osijek, Stalna služba u Slavonskom Brodu, Trg pobjede 13, soba 77/III.</w:t>
      </w:r>
    </w:p>
    <w:p w:rsidRDefault="0081741A" w:rsidP="00BC40EB" w:rsidR="0081741A">
      <w:pPr>
        <w:jc w:val="both"/>
      </w:pPr>
    </w:p>
    <w:p w:rsidRDefault="0081741A" w:rsidP="00BC40EB" w:rsidR="0081741A">
      <w:pPr>
        <w:pStyle w:val="Odlomakpopisa"/>
        <w:numPr>
          <w:ilvl w:val="0"/>
          <w:numId w:val="1"/>
        </w:numPr>
        <w:jc w:val="both"/>
      </w:pPr>
      <w:r>
        <w:t xml:space="preserve">Određuje se prodaja nekretnina u vlasništvu stečajnog dužnika GP </w:t>
      </w:r>
      <w:proofErr w:type="spellStart"/>
      <w:r>
        <w:t>Grading</w:t>
      </w:r>
      <w:proofErr w:type="spellEnd"/>
      <w:r>
        <w:t xml:space="preserve"> d.o.o. u stečaju, </w:t>
      </w:r>
      <w:proofErr w:type="spellStart"/>
      <w:r>
        <w:t>Cernik</w:t>
      </w:r>
      <w:proofErr w:type="spellEnd"/>
      <w:r>
        <w:t xml:space="preserve"> u stečajnom postupku St-328/14 uz odgovarajuću primjenu pravila o ovrsi na nekretninama kako slijede:</w:t>
      </w:r>
    </w:p>
    <w:p w:rsidRDefault="0081741A" w:rsidP="00BC40EB" w:rsidR="0081741A">
      <w:pPr>
        <w:pStyle w:val="Odlomakpopisa"/>
        <w:ind w:left="1080"/>
        <w:jc w:val="both"/>
      </w:pPr>
    </w:p>
    <w:p w:rsidRDefault="0081741A" w:rsidP="00BC40EB" w:rsidR="0081741A">
      <w:pPr>
        <w:pStyle w:val="Odlomakpopisa"/>
        <w:numPr>
          <w:ilvl w:val="0"/>
          <w:numId w:val="5"/>
        </w:numPr>
        <w:jc w:val="both"/>
      </w:pPr>
      <w:r>
        <w:t>Vlasnički dio: 1/1 , kuća br. 37 veličine 132 m2, dvorište veličine 500 m2 i oranica veličine 196 m2, sveukupno 828 m2.</w:t>
      </w:r>
    </w:p>
    <w:p w:rsidRDefault="0081741A" w:rsidP="0081741A" w:rsidR="0081741A">
      <w:pPr>
        <w:pStyle w:val="Odlomakpopisa"/>
        <w:ind w:left="1440"/>
      </w:pPr>
    </w:p>
    <w:p w:rsidRDefault="0081741A" w:rsidP="00BC40EB" w:rsidR="0081741A">
      <w:pPr>
        <w:jc w:val="both"/>
      </w:pPr>
      <w:r>
        <w:t>Utvrđena vrijednost nekretnine iznosi pod 2. iznosi 1.764.343,00 kn, a na dražbi će se prodavati po početnoj cijeni od 952.745,17 kn.</w:t>
      </w:r>
    </w:p>
    <w:p w:rsidRDefault="0081741A" w:rsidP="00BC40EB" w:rsidR="0081741A">
      <w:pPr>
        <w:jc w:val="both"/>
      </w:pPr>
    </w:p>
    <w:p w:rsidRDefault="0081741A" w:rsidP="00BC40EB" w:rsidR="0081741A">
      <w:pPr>
        <w:jc w:val="both"/>
      </w:pPr>
      <w:r>
        <w:t xml:space="preserve">Nekretnina navedena pod 1. opterećena je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razlučnog</w:t>
      </w:r>
      <w:proofErr w:type="spellEnd"/>
      <w:r>
        <w:t xml:space="preserve"> vjerovnika B2 Kapital d.o.o. Zagreb.</w:t>
      </w:r>
    </w:p>
    <w:p w:rsidRDefault="0081741A" w:rsidP="0081741A" w:rsidR="0081741A"/>
    <w:p w:rsidRDefault="0081741A" w:rsidP="00BC40EB" w:rsidR="0081741A">
      <w:pPr>
        <w:pStyle w:val="Odlomakpopisa"/>
        <w:numPr>
          <w:ilvl w:val="0"/>
          <w:numId w:val="1"/>
        </w:numPr>
        <w:jc w:val="both"/>
      </w:pPr>
      <w:r>
        <w:t>Ovaj zaključak bit će objavljen na mrežnoj stranici e-Oglasnoj ploči suda, web stečaju i na stranicama Hrvatske gospodarske komore.</w:t>
      </w:r>
    </w:p>
    <w:p w:rsidRDefault="0081741A" w:rsidP="00BC40EB" w:rsidR="0081741A">
      <w:pPr>
        <w:pStyle w:val="Odlomakpopisa"/>
        <w:numPr>
          <w:ilvl w:val="0"/>
          <w:numId w:val="1"/>
        </w:numPr>
        <w:jc w:val="both"/>
      </w:pPr>
      <w:r>
        <w:t>Uvjeti prodaje</w:t>
      </w:r>
    </w:p>
    <w:p w:rsidRDefault="0081741A" w:rsidP="00BC40EB" w:rsidR="0081741A">
      <w:pPr>
        <w:pStyle w:val="Odlomakpopisa"/>
        <w:numPr>
          <w:ilvl w:val="0"/>
          <w:numId w:val="3"/>
        </w:numPr>
        <w:jc w:val="both"/>
      </w:pPr>
      <w:r>
        <w:t>Nekretnina iz točke I ovog zaključka se na ročištu na dražbu za dražbu ne može prodati za cijenu ispod početne cijene navedene u točki I ovog zaključka.</w:t>
      </w:r>
    </w:p>
    <w:p w:rsidRDefault="0081741A" w:rsidP="00BC40EB" w:rsidR="0081741A">
      <w:pPr>
        <w:pStyle w:val="Odlomakpopisa"/>
        <w:numPr>
          <w:ilvl w:val="0"/>
          <w:numId w:val="3"/>
        </w:numPr>
        <w:jc w:val="both"/>
      </w:pPr>
      <w:r>
        <w:t>Poreze, pristojbe i troškove nastale prodajom nekretnina dužan je platiti kupac.</w:t>
      </w:r>
    </w:p>
    <w:p w:rsidRDefault="0081741A" w:rsidP="00BC40EB" w:rsidR="0081741A">
      <w:pPr>
        <w:pStyle w:val="Odlomakpopisa"/>
        <w:numPr>
          <w:ilvl w:val="0"/>
          <w:numId w:val="3"/>
        </w:numPr>
        <w:jc w:val="both"/>
      </w:pPr>
      <w:r>
        <w:t>Nekretnina navedena u točki I zaključka prodaje se po načelu "viđeno-kupljeno", te se neće priznati naknade pritužbe na pravne ili materijalne nedostatke iste.</w:t>
      </w:r>
    </w:p>
    <w:p w:rsidRDefault="0081741A" w:rsidP="00BC40EB" w:rsidR="008327EF">
      <w:pPr>
        <w:pStyle w:val="Odlomakpopisa"/>
        <w:numPr>
          <w:ilvl w:val="0"/>
          <w:numId w:val="3"/>
        </w:numPr>
        <w:jc w:val="both"/>
      </w:pPr>
      <w:r>
        <w:t xml:space="preserve">Pravo nadmetanja imaju sve prave i fizičke osobe, u skladu sa zakonskim propisima RH, a kao ponuditelj na usmenoj javnoj dražbi mogu sudjelovati osobe koje najkasnije dva dana prije održavanja ročište uplate osiguranje u </w:t>
      </w:r>
      <w:r>
        <w:lastRenderedPageBreak/>
        <w:t xml:space="preserve">visini 10% početne cijene utvrđene u  točki I ovog zaključka, na račun Trgovačkog suda Osijek, Stalna služba Trgovačkog suda u </w:t>
      </w:r>
      <w:r w:rsidR="008327EF">
        <w:t>Slavonskom Brodu, IBAN: HR3123900011300000200, model: 05, s pozivom na broj: 221-328-2014, te dokaz o tome predoče stečajnom sucu, a što:</w:t>
      </w:r>
    </w:p>
    <w:p w:rsidRDefault="00BC40EB" w:rsidP="00BC40EB" w:rsidR="00BC40EB">
      <w:pPr>
        <w:pStyle w:val="Odlomakpopisa"/>
        <w:ind w:left="1440"/>
        <w:jc w:val="both"/>
      </w:pPr>
    </w:p>
    <w:p w:rsidRDefault="008327EF" w:rsidP="00BC40EB" w:rsidR="008327EF">
      <w:pPr>
        <w:pStyle w:val="Odlomakpopisa"/>
        <w:numPr>
          <w:ilvl w:val="0"/>
          <w:numId w:val="2"/>
        </w:numPr>
        <w:jc w:val="both"/>
      </w:pPr>
      <w:r>
        <w:t xml:space="preserve">za </w:t>
      </w:r>
      <w:proofErr w:type="spellStart"/>
      <w:r>
        <w:t>nekretinu</w:t>
      </w:r>
      <w:proofErr w:type="spellEnd"/>
      <w:r>
        <w:t xml:space="preserve"> pod 1. iznosi 95.274,52 kn.</w:t>
      </w:r>
    </w:p>
    <w:p w:rsidRDefault="008327EF" w:rsidP="00BC40EB" w:rsidR="008327EF">
      <w:pPr>
        <w:jc w:val="both"/>
      </w:pPr>
    </w:p>
    <w:p w:rsidRDefault="008327EF" w:rsidP="008327EF" w:rsidR="008327EF">
      <w:pPr>
        <w:pStyle w:val="Odlomakpopisa"/>
        <w:numPr>
          <w:ilvl w:val="0"/>
          <w:numId w:val="3"/>
        </w:numPr>
      </w:pPr>
      <w:r>
        <w:t>Punomoćnici ponuditelja mogu sudjelovati na dražbi samo uz ovjerenu specijalnu punomoć.</w:t>
      </w:r>
      <w:r w:rsidR="00BC40EB">
        <w:br/>
      </w:r>
    </w:p>
    <w:p w:rsidRDefault="008327EF" w:rsidP="008327EF" w:rsidR="008327EF">
      <w:pPr>
        <w:pStyle w:val="Odlomakpopisa"/>
        <w:numPr>
          <w:ilvl w:val="0"/>
          <w:numId w:val="3"/>
        </w:numPr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  <w:r w:rsidR="00BC40EB">
        <w:br/>
      </w:r>
    </w:p>
    <w:p w:rsidRDefault="008327EF" w:rsidP="008327EF" w:rsidR="0081741A">
      <w:pPr>
        <w:pStyle w:val="Odlomakpopisa"/>
        <w:numPr>
          <w:ilvl w:val="0"/>
          <w:numId w:val="3"/>
        </w:numPr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jedini namiruje iz </w:t>
      </w:r>
      <w:proofErr w:type="spellStart"/>
      <w:r>
        <w:t>kupovnine</w:t>
      </w:r>
      <w:proofErr w:type="spellEnd"/>
      <w:r>
        <w:t xml:space="preserve"> ili se namiruje prije tražbina svih ostalih vjerovnika koji imaju pravo na namirenje iz iste </w:t>
      </w:r>
      <w:proofErr w:type="spellStart"/>
      <w:r>
        <w:t>kupovnine</w:t>
      </w:r>
      <w:proofErr w:type="spellEnd"/>
      <w:r>
        <w:t xml:space="preserve">, nije dužan položiti </w:t>
      </w:r>
      <w:proofErr w:type="spellStart"/>
      <w:r>
        <w:t>kupovninu</w:t>
      </w:r>
      <w:proofErr w:type="spellEnd"/>
      <w:r>
        <w:t>, ako</w:t>
      </w:r>
      <w:r w:rsidR="0081741A">
        <w:t xml:space="preserve"> </w:t>
      </w:r>
      <w:r>
        <w:t>ona iznosi kao i njegova tražbina ili manje, a ako iznosi više tada je dužan položiti razliku.</w:t>
      </w:r>
      <w:r w:rsidR="00BC40EB">
        <w:br/>
      </w:r>
    </w:p>
    <w:p w:rsidRDefault="008327EF" w:rsidP="008327EF" w:rsidR="008327EF">
      <w:pPr>
        <w:pStyle w:val="Odlomakpopisa"/>
        <w:numPr>
          <w:ilvl w:val="0"/>
          <w:numId w:val="3"/>
        </w:numPr>
      </w:pPr>
      <w:r>
        <w:t xml:space="preserve">Nekretnine iz točke I. ovog zaključka sud će dosuditi ponuditelju (kupcu) koji ponudi, najveću cijenu i ispunjava sve uvjete iz ovog zaključka, a ukoliko na javnoj dražbi sudjeluje više kupaca sud će nekretnine dosuditi 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  <w:r w:rsidR="00BC40EB">
        <w:br/>
      </w:r>
    </w:p>
    <w:p w:rsidRDefault="008327EF" w:rsidP="008327EF" w:rsidR="008327EF">
      <w:pPr>
        <w:pStyle w:val="Odlomakpopisa"/>
        <w:numPr>
          <w:ilvl w:val="0"/>
          <w:numId w:val="3"/>
        </w:numPr>
      </w:pP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I.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 postignute na prijašnjoj dražbi i novoj dražbi.</w:t>
      </w:r>
      <w:r w:rsidR="00BC40EB">
        <w:br/>
      </w:r>
    </w:p>
    <w:p w:rsidRDefault="008327EF" w:rsidP="008327EF" w:rsidR="008327EF">
      <w:pPr>
        <w:pStyle w:val="Odlomakpopisa"/>
        <w:numPr>
          <w:ilvl w:val="0"/>
          <w:numId w:val="3"/>
        </w:numPr>
      </w:pP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prodaju nekretnina kupcu, upis prava vlasništva u korist kupca i brisanje založnih prava.</w:t>
      </w:r>
      <w:r w:rsidR="00BC40EB">
        <w:br/>
      </w:r>
    </w:p>
    <w:p w:rsidRDefault="008327EF" w:rsidP="008327EF" w:rsidR="008327EF">
      <w:pPr>
        <w:pStyle w:val="Odlomakpopisa"/>
        <w:numPr>
          <w:ilvl w:val="0"/>
          <w:numId w:val="3"/>
        </w:numPr>
      </w:pPr>
      <w:r>
        <w:t>Razgledavanje imovine i uvid u procjene vrijednosti iste mogu se obaviti uz prethodni dogovor sa stečajnim upraviteljem na broj 091/5763575.</w:t>
      </w:r>
    </w:p>
    <w:p w:rsidRDefault="008327EF" w:rsidP="008327EF" w:rsidR="008327EF"/>
    <w:p w:rsidRDefault="008327EF" w:rsidP="008327EF" w:rsidR="008327EF">
      <w:pPr>
        <w:jc w:val="center"/>
      </w:pPr>
      <w:r>
        <w:t>O b r a z l o ž e n j e</w:t>
      </w:r>
    </w:p>
    <w:p w:rsidRDefault="008327EF" w:rsidP="008327EF" w:rsidR="008327EF">
      <w:pPr>
        <w:jc w:val="center"/>
      </w:pPr>
    </w:p>
    <w:p w:rsidRDefault="008327EF" w:rsidP="00224921" w:rsidR="008327EF">
      <w:pPr>
        <w:jc w:val="both"/>
      </w:pPr>
      <w:r>
        <w:t xml:space="preserve">Pismenim očitovanjem od 20. lipnja 2017. godine </w:t>
      </w:r>
      <w:proofErr w:type="spellStart"/>
      <w:r>
        <w:t>razlučni</w:t>
      </w:r>
      <w:proofErr w:type="spellEnd"/>
      <w:r>
        <w:t xml:space="preserve"> vjerovnik je prihvatio način i uvjete prodaje navedene nekretnine kao u izreci ovog rješenja te je stoga određeno ročište za prodaju navedene nekretnine usmenom javnom dražbom, pod uvjetom sukladno čl. 102. Ovršnog zakona.</w:t>
      </w:r>
    </w:p>
    <w:p w:rsidRDefault="008327EF" w:rsidP="008327EF" w:rsidR="008327EF">
      <w:pPr>
        <w:jc w:val="center"/>
      </w:pPr>
      <w:r>
        <w:t>U Slavonskom Brodu 26. listopada 2017.</w:t>
      </w:r>
    </w:p>
    <w:p w:rsidRDefault="00541DB9" w:rsidP="00EF7314" w:rsidR="00541DB9">
      <w:pPr>
        <w:jc w:val="both"/>
      </w:pPr>
    </w:p>
    <w:p w:rsidRDefault="00EF7314" w:rsidP="00EF7314" w:rsidR="00EF7314">
      <w:pPr>
        <w:jc w:val="both"/>
      </w:pPr>
      <w:r>
        <w:t>                                                                                                          S u d a c:</w:t>
      </w:r>
    </w:p>
    <w:p w:rsidRDefault="00EF7314" w:rsidP="00EF7314" w:rsidR="00EF7314">
      <w:pPr>
        <w:jc w:val="both"/>
      </w:pPr>
      <w:r>
        <w:t xml:space="preserve">                                                                                                     Davorin Pavičić </w:t>
      </w:r>
    </w:p>
    <w:p w:rsidRDefault="00EF7314" w:rsidP="00EF7314" w:rsidR="00EF7314">
      <w:pPr>
        <w:jc w:val="both"/>
        <w:rPr>
          <w:sz w:val="20"/>
          <w:szCs w:val="20"/>
        </w:rPr>
      </w:pPr>
    </w:p>
    <w:p w:rsidRDefault="00753355" w:rsidP="00EF7314" w:rsidR="00EF7314">
      <w:pPr>
        <w:jc w:val="both"/>
      </w:pPr>
      <w:r>
        <w:t>NAPUTAK O PRAVNOM LIJEKU:</w:t>
      </w:r>
    </w:p>
    <w:p w:rsidRDefault="00753355" w:rsidP="00EF7314" w:rsidR="00425C92">
      <w:pPr>
        <w:jc w:val="both"/>
      </w:pPr>
      <w:r>
        <w:t>Protiv ovog</w:t>
      </w:r>
      <w:r w:rsidR="00425C92">
        <w:t xml:space="preserve"> zaključka nije dopuštena žalba.</w:t>
      </w:r>
    </w:p>
    <w:p w:rsidRDefault="00425C92" w:rsidP="00EF7314" w:rsidR="00425C92">
      <w:pPr>
        <w:jc w:val="both"/>
      </w:pPr>
    </w:p>
    <w:p w:rsidRDefault="00425C92" w:rsidP="00EF7314" w:rsidR="00425C92">
      <w:pPr>
        <w:jc w:val="both"/>
      </w:pPr>
      <w:r>
        <w:t>DNA:</w:t>
      </w:r>
    </w:p>
    <w:p w:rsidRDefault="00425C92" w:rsidP="00425C92" w:rsidR="00425C92">
      <w:pPr>
        <w:pStyle w:val="Odlomakpopisa"/>
        <w:numPr>
          <w:ilvl w:val="0"/>
          <w:numId w:val="4"/>
        </w:numPr>
        <w:jc w:val="both"/>
      </w:pPr>
      <w:r>
        <w:t>Stečajnom upravitelju.</w:t>
      </w:r>
    </w:p>
    <w:p w:rsidRDefault="00425C92" w:rsidP="00425C92" w:rsidR="00425C92">
      <w:pPr>
        <w:pStyle w:val="Odlomakpopisa"/>
        <w:numPr>
          <w:ilvl w:val="0"/>
          <w:numId w:val="4"/>
        </w:numPr>
        <w:jc w:val="both"/>
      </w:pPr>
      <w:r>
        <w:t>e-Oglasna ploča</w:t>
      </w:r>
    </w:p>
    <w:p w:rsidRDefault="00EF7314" w:rsidP="00EF7314" w:rsidR="00EF7314">
      <w:pPr>
        <w:jc w:val="both"/>
      </w:pPr>
    </w:p>
    <w:p w:rsidRDefault="0096293C" w:rsidR="0096293C"/>
    <w:sectPr w:rsidR="009629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81D7B"/>
    <w:multiLevelType w:val="hybridMultilevel"/>
    <w:tmpl w:val="D4A2050C"/>
    <w:lvl w:tplc="32E84C2E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A7C6750"/>
    <w:multiLevelType w:val="hybridMultilevel"/>
    <w:tmpl w:val="C71889E8"/>
    <w:lvl w:tplc="F634C9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F7B6454"/>
    <w:multiLevelType w:val="hybridMultilevel"/>
    <w:tmpl w:val="2222CD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2C232FF"/>
    <w:multiLevelType w:val="hybridMultilevel"/>
    <w:tmpl w:val="253A81F2"/>
    <w:lvl w:tplc="00565C8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5C3C46D1"/>
    <w:multiLevelType w:val="hybridMultilevel"/>
    <w:tmpl w:val="BF9A238A"/>
    <w:lvl w:tplc="628883C6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314"/>
    <w:rsid w:val="00224921"/>
    <w:rsid w:val="00284D26"/>
    <w:rsid w:val="00424961"/>
    <w:rsid w:val="00425C92"/>
    <w:rsid w:val="00541DB9"/>
    <w:rsid w:val="006F629C"/>
    <w:rsid w:val="00753355"/>
    <w:rsid w:val="0081741A"/>
    <w:rsid w:val="008327EF"/>
    <w:rsid w:val="0094069D"/>
    <w:rsid w:val="0096293C"/>
    <w:rsid w:val="009E3950"/>
    <w:rsid w:val="00AC75C2"/>
    <w:rsid w:val="00B95883"/>
    <w:rsid w:val="00BA6A71"/>
    <w:rsid w:val="00BC40EB"/>
    <w:rsid w:val="00CC4DF6"/>
    <w:rsid w:val="00D038EA"/>
    <w:rsid w:val="00D81328"/>
    <w:rsid w:val="00E302C3"/>
    <w:rsid w:val="00EB3A35"/>
    <w:rsid w:val="00EF7314"/>
    <w:rsid w:val="00F03D9B"/>
    <w:rsid w:val="00F4081F"/>
    <w:rsid w:val="00F5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7314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73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731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74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62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2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2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2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2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7314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73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731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74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62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2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2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2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2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6440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30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DDD5.1348DB0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St-328/2014-300</izvorni_sadrzaj>
    <derivirana_varijabla naziv="DomainObject.Oznaka_1">St-328/2014-300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2014.</izvorni_sadrzaj>
    <derivirana_varijabla naziv="DomainObject.Predmet.DatumOsnivanja_1">10.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1155785.69</izvorni_sadrzaj>
    <derivirana_varijabla naziv="DomainObject.Predmet.InicijalnaVrijednost_1">1155785.69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dostavljena na VTS RH radi donošenja odluke u povodu 
žalbe 8. prosinca 2015. gd.</izvorni_sadrzaj>
    <derivirana_varijabla naziv="DomainObject.Predmet.Opis_1">Preslika dijela spisa dostavljena na VTS RH radi donošenja odluke u povodu 
žalbe 8. prosinca 2015. gd.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St-328/2014</izvorni_sadrzaj>
    <derivirana_varijabla naziv="DomainObject.Predmet.OznakaBroj_1">St-328/2014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IZVADAK ZA METALAC d.o.o. Bjelovar otp. OD Zlatko Gregurić, Bjelovar------spis u kal.4.
Spis OVR-7500/2015 Općinski građanski sud Zg.     _----- I-VII---ormar hodnik     , VIII,  IX ,X  u kal</izvorni_sadrzaj>
    <derivirana_varijabla naziv="DomainObject.Predmet.PrimjedbaSuca_1">IZVADAK ZA METALAC d.o.o. Bjelovar otp. OD Zlatko Gregurić, Bjelovar------spis u kal.4.
Spis OVR-7500/2015 Općinski građanski sud Zg.     _----- I-VII---ormar hodnik     , VIII,  IX ,X  u kal</derivirana_varijabla>
  </DomainObject.Predmet.PrimjedbaSuca>
  <DomainObject.Predmet.ProtustrankaFormated>
    <izvorni_sadrzaj>  GP GRADING d. o. o. za izvođenje graditeljskih radova, usluge, uvoz-izvoz</izvorni_sadrzaj>
    <derivirana_varijabla naziv="DomainObject.Predmet.ProtustrankaFormated_1">  GP GRADING d. o. o. za izvođenje graditeljskih radova, usluge, uvoz-izvoz</derivirana_varijabla>
  </DomainObject.Predmet.ProtustrankaFormated>
  <DomainObject.Predmet.ProtustrankaFormatedOIB>
    <izvorni_sadrzaj>  GP GRADING d. o. o. za izvođenje graditeljskih radova, usluge, uvoz-izvoz, OIB 13868937119</izvorni_sadrzaj>
    <derivirana_varijabla naziv="DomainObject.Predmet.ProtustrankaFormatedOIB_1">  GP GRADING d. o. o. za izvođenje graditeljskih radova, usluge, uvoz-izvoz, OIB 13868937119</derivirana_varijabla>
  </DomainObject.Predmet.ProtustrankaFormatedOIB>
  <DomainObject.Predmet.ProtustrankaFormatedWithAdress>
    <izvorni_sadrzaj> GP GRADING d. o. o. za izvođenje graditeljskih radova, usluge, uvoz-izvoz, Požeška 169, 35400 Cernik</izvorni_sadrzaj>
    <derivirana_varijabla naziv="DomainObject.Predmet.ProtustrankaFormatedWithAdress_1"> GP GRADING d. o. o. za izvođenje graditeljskih radova, usluge, uvoz-izvoz, Požeška 169, 35400 Cernik</derivirana_varijabla>
  </DomainObject.Predmet.ProtustrankaFormatedWithAdress>
  <DomainObject.Predmet.ProtustrankaFormatedWithAdressOIB>
    <izvorni_sadrzaj> GP GRADING d. o. o. za izvođenje graditeljskih radova, usluge, uvoz-izvoz, OIB 13868937119, Požeška 169, 35400 Cernik</izvorni_sadrzaj>
    <derivirana_varijabla naziv="DomainObject.Predmet.ProtustrankaFormatedWithAdressOIB_1"> GP GRADING d. o. o. za izvođenje graditeljskih radova, usluge, uvoz-izvoz, OIB 13868937119, Požeška 169, 35400 Cernik</derivirana_varijabla>
  </DomainObject.Predmet.ProtustrankaFormatedWithAdressOIB>
  <DomainObject.Predmet.ProtustrankaWithAdress>
    <izvorni_sadrzaj>GP GRADING d. o. o. za izvođenje graditeljskih radova, usluge, uvoz-izvoz Požeška 169, 35400 Cernik</izvorni_sadrzaj>
    <derivirana_varijabla naziv="DomainObject.Predmet.ProtustrankaWithAdress_1">GP GRADING d. o. o. za izvođenje graditeljskih radova, usluge, uvoz-izvoz Požeška 169, 35400 Cernik</derivirana_varijabla>
  </DomainObject.Predmet.ProtustrankaWithAdress>
  <DomainObject.Predmet.ProtustrankaWithAdressOIB>
    <izvorni_sadrzaj>GP GRADING d. o. o. za izvođenje graditeljskih radova, usluge, uvoz-izvoz, OIB 13868937119, Požeška 169, 35400 Cernik</izvorni_sadrzaj>
    <derivirana_varijabla naziv="DomainObject.Predmet.ProtustrankaWithAdressOIB_1">GP GRADING d. o. o. za izvođenje graditeljskih radova, usluge, uvoz-izvoz, OIB 13868937119, Požeška 169, 35400 Cernik</derivirana_varijabla>
  </DomainObject.Predmet.ProtustrankaWithAdressOIB>
  <DomainObject.Predmet.ProtustrankaNazivFormated>
    <izvorni_sadrzaj>GP GRADING d. o. o. za izvođenje graditeljskih radova, usluge, uvoz-izvoz</izvorni_sadrzaj>
    <derivirana_varijabla naziv="DomainObject.Predmet.ProtustrankaNazivFormated_1">GP GRADING d. o. o. za izvođenje graditeljskih radova, usluge, uvoz-izvoz</derivirana_varijabla>
  </DomainObject.Predmet.ProtustrankaNazivFormated>
  <DomainObject.Predmet.ProtustrankaNazivFormatedOIB>
    <izvorni_sadrzaj>GP GRADING d. o. o. za izvođenje graditeljskih radova, usluge, uvoz-izvoz, OIB 13868937119</izvorni_sadrzaj>
    <derivirana_varijabla naziv="DomainObject.Predmet.ProtustrankaNazivFormatedOIB_1">GP GRADING d. o. o. za izvođenje graditeljskih radova, usluge, uvoz-izvoz, OIB 13868937119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MATIJEVIĆ; Vjekoslav Oršulić; Slavko Mihaljević; Ivica Kalizan</izvorni_sadrzaj>
    <derivirana_varijabla naziv="DomainObject.Predmet.StrankaFormated_1">  IVAN MATIJEVIĆ; Vjekoslav Oršulić; Slavko Mihaljević; Ivica Kalizan</derivirana_varijabla>
  </DomainObject.Predmet.StrankaFormated>
  <DomainObject.Predmet.StrankaFormatedOIB>
    <izvorni_sadrzaj>  IVAN MATIJEVIĆ, OIB 59361887196; Vjekoslav Oršulić, OIB 94905642183; Slavko Mihaljević, OIB 20970119491; Ivica Kalizan, OIB 53287752841</izvorni_sadrzaj>
    <derivirana_varijabla naziv="DomainObject.Predmet.StrankaFormatedOIB_1">  IVAN MATIJEVIĆ, OIB 59361887196; Vjekoslav Oršulić, OIB 94905642183; Slavko Mihaljević, OIB 20970119491; Ivica Kalizan, OIB 53287752841</derivirana_varijabla>
  </DomainObject.Predmet.StrankaFormatedOIB>
  <DomainObject.Predmet.StrankaFormatedWithAdress>
    <izvorni_sadrzaj> IVAN MATIJEVIĆ, Dolina 107, 35400 Vrbje; Vjekoslav Oršulić, Kralja Tomislava 56, 35428 Dragalić; Slavko Mihaljević, Ljupina 162, 35400 Ljupina; Ivica Kalizan, Dolina 54, 35400 Dolina</izvorni_sadrzaj>
    <derivirana_varijabla naziv="DomainObject.Predmet.StrankaFormatedWithAdress_1"> IVAN MATIJEVIĆ, Dolina 107, 35400 Vrbje; Vjekoslav Oršulić, Kralja Tomislava 56, 35428 Dragalić; Slavko Mihaljević, Ljupina 162, 35400 Ljupina; Ivica Kalizan, Dolina 54, 35400 Dolina</derivirana_varijabla>
  </DomainObject.Predmet.StrankaFormatedWithAdress>
  <DomainObject.Predmet.StrankaFormatedWithAdressOIB>
    <izvorni_sadrzaj> IVAN MATIJEVIĆ, OIB 59361887196, Dolina 107, 35400 Vrbje; Vjekoslav Oršulić, OIB 94905642183, Kralja Tomislava 56, 35428 Dragalić; Slavko Mihaljević, OIB 20970119491, Ljupina 162, 35400 Ljupina; Ivica Kalizan, OIB 53287752841, Dolina 54, 35400 Dolina</izvorni_sadrzaj>
    <derivirana_varijabla naziv="DomainObject.Predmet.StrankaFormatedWithAdressOIB_1"> IVAN MATIJEVIĆ, OIB 59361887196, Dolina 107, 35400 Vrbje; Vjekoslav Oršulić, OIB 94905642183, Kralja Tomislava 56, 35428 Dragalić; Slavko Mihaljević, OIB 20970119491, Ljupina 162, 35400 Ljupina; Ivica Kalizan, OIB 53287752841, Dolina 54, 35400 Dolina</derivirana_varijabla>
  </DomainObject.Predmet.StrankaFormatedWithAdressOIB>
  <DomainObject.Predmet.StrankaWithAdress>
    <izvorni_sadrzaj>IVAN MATIJEVIĆ Dolina 107,35400 Vrbje,Vjekoslav Oršulić Kralja Tomislava 56,35428 Dragalić,Slavko Mihaljević Ljupina 162,35400 Ljupina,Ivica Kalizan Dolina 54,35400 Dolina</izvorni_sadrzaj>
    <derivirana_varijabla naziv="DomainObject.Predmet.StrankaWithAdress_1">IVAN MATIJEVIĆ Dolina 107,35400 Vrbje,Vjekoslav Oršulić Kralja Tomislava 56,35428 Dragalić,Slavko Mihaljević Ljupina 162,35400 Ljupina,Ivica Kalizan Dolina 54,35400 Dolina</derivirana_varijabla>
  </DomainObject.Predmet.StrankaWithAdress>
  <DomainObject.Predmet.StrankaWithAdressOIB>
    <izvorni_sadrzaj>IVAN MATIJEVIĆ, OIB 59361887196, Dolina 107,35400 Vrbje,Vjekoslav Oršulić, OIB 94905642183, Kralja Tomislava 56,35428 Dragalić,Slavko Mihaljević, OIB 20970119491, Ljupina 162,35400 Ljupina,Ivica Kalizan, OIB 53287752841, Dolina 54,35400 Dolina</izvorni_sadrzaj>
    <derivirana_varijabla naziv="DomainObject.Predmet.StrankaWithAdressOIB_1">IVAN MATIJEVIĆ, OIB 59361887196, Dolina 107,35400 Vrbje,Vjekoslav Oršulić, OIB 94905642183, Kralja Tomislava 56,35428 Dragalić,Slavko Mihaljević, OIB 20970119491, Ljupina 162,35400 Ljupina,Ivica Kalizan, OIB 53287752841, Dolina 54,35400 Dolina</derivirana_varijabla>
  </DomainObject.Predmet.StrankaWithAdressOIB>
  <DomainObject.Predmet.StrankaNazivFormated>
    <izvorni_sadrzaj>IVAN MATIJEVIĆ,Vjekoslav Oršulić,Slavko Mihaljević,Ivica Kalizan</izvorni_sadrzaj>
    <derivirana_varijabla naziv="DomainObject.Predmet.StrankaNazivFormated_1">IVAN MATIJEVIĆ,Vjekoslav Oršulić,Slavko Mihaljević,Ivica Kalizan</derivirana_varijabla>
  </DomainObject.Predmet.StrankaNazivFormated>
  <DomainObject.Predmet.StrankaNazivFormatedOIB>
    <izvorni_sadrzaj>IVAN MATIJEVIĆ, OIB 59361887196,Vjekoslav Oršulić, OIB 94905642183,Slavko Mihaljević, OIB 20970119491,Ivica Kalizan, OIB 53287752841</izvorni_sadrzaj>
    <derivirana_varijabla naziv="DomainObject.Predmet.StrankaNazivFormatedOIB_1">IVAN MATIJEVIĆ, OIB 59361887196,Vjekoslav Oršulić, OIB 94905642183,Slavko Mihaljević, OIB 20970119491,Ivica Kalizan, OIB 53287752841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IVAN MATIJEVIĆ</item>
      <item>Vjekoslav Oršulić</item>
      <item>Slavko Mihaljević</item>
      <item>Ivica Kalizan</item>
    </izvorni_sadrzaj>
    <derivirana_varijabla naziv="DomainObject.Predmet.StrankaListFormated_1">
      <item>IVAN MATIJEVIĆ</item>
      <item>Vjekoslav Oršulić</item>
      <item>Slavko Mihaljević</item>
      <item>Ivica Kalizan</item>
    </derivirana_varijabla>
  </DomainObject.Predmet.StrankaListFormated>
  <DomainObject.Predmet.StrankaList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FormatedOIB>
  <DomainObject.Predmet.StrankaListFormatedWithAdress>
    <izvorni_sadrzaj>
      <item>IVAN MATIJEVIĆ, Dolina 107, 35400 Vrbje</item>
      <item>Vjekoslav Oršulić, Kralja Tomislava 56, 35428 Dragalić</item>
      <item>Slavko Mihaljević, Ljupina 162, 35400 Ljupina</item>
      <item>Ivica Kalizan, Dolina 54, 35400 Dolina</item>
    </izvorni_sadrzaj>
    <derivirana_varijabla naziv="DomainObject.Predmet.StrankaListFormatedWithAdress_1">
      <item>IVAN MATIJEVIĆ, Dolina 107, 35400 Vrbje</item>
      <item>Vjekoslav Oršulić, Kralja Tomislava 56, 35428 Dragalić</item>
      <item>Slavko Mihaljević, Ljupina 162, 35400 Ljupina</item>
      <item>Ivica Kalizan, Dolina 54, 35400 Dolina</item>
    </derivirana_varijabla>
  </DomainObject.Predmet.StrankaListFormatedWithAdress>
  <DomainObject.Predmet.StrankaListFormatedWithAdressOIB>
    <izvorni_sadrzaj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izvorni_sadrzaj>
    <derivirana_varijabla naziv="DomainObject.Predmet.StrankaListFormatedWithAdressOIB_1"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derivirana_varijabla>
  </DomainObject.Predmet.StrankaListFormatedWithAdressOIB>
  <DomainObject.Predmet.StrankaListNazivFormated>
    <izvorni_sadrzaj>
      <item>IVAN MATIJEVIĆ</item>
      <item>Vjekoslav Oršulić</item>
      <item>Slavko Mihaljević</item>
      <item>Ivica Kalizan</item>
    </izvorni_sadrzaj>
    <derivirana_varijabla naziv="DomainObject.Predmet.StrankaListNazivFormated_1">
      <item>IVAN MATIJEVIĆ</item>
      <item>Vjekoslav Oršulić</item>
      <item>Slavko Mihaljević</item>
      <item>Ivica Kalizan</item>
    </derivirana_varijabla>
  </DomainObject.Predmet.StrankaListNazivFormated>
  <DomainObject.Predmet.StrankaListNaziv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Naziv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NazivFormatedOIB>
  <DomainObject.Predmet.ProtuStrankaListFormated>
    <izvorni_sadrzaj>
      <item>GP GRADING d. o. o. za izvođenje graditeljskih radova, usluge, uvoz-izvoz</item>
    </izvorni_sadrzaj>
    <derivirana_varijabla naziv="DomainObject.Predmet.ProtuStrankaListFormated_1">
      <item>GP GRADING d. o. o. za izvođenje graditeljskih radova, usluge, uvoz-izvoz</item>
    </derivirana_varijabla>
  </DomainObject.Predmet.ProtuStrankaListFormated>
  <DomainObject.Predmet.ProtuStrankaListFormatedOIB>
    <izvorni_sadrzaj>
      <item>GP GRADING d. o. o. za izvođenje graditeljskih radova, usluge, uvoz-izvoz, OIB 13868937119</item>
    </izvorni_sadrzaj>
    <derivirana_varijabla naziv="DomainObject.Predmet.ProtuStrankaListFormatedOIB_1">
      <item>GP GRADING d. o. o. za izvođenje graditeljskih radova, usluge, uvoz-izvoz, OIB 13868937119</item>
    </derivirana_varijabla>
  </DomainObject.Predmet.ProtuStrankaListFormatedOIB>
  <DomainObject.Predmet.ProtuStrankaListFormatedWithAdress>
    <izvorni_sadrzaj>
      <item>GP GRADING d. o. o. za izvođenje graditeljskih radova, usluge, uvoz-izvoz, Požeška 169, 35400 Cernik</item>
    </izvorni_sadrzaj>
    <derivirana_varijabla naziv="DomainObject.Predmet.ProtuStrankaListFormatedWithAdress_1">
      <item>GP GRADING d. o. o. za izvođenje graditeljskih radova, usluge, uvoz-izvoz, Požeška 169, 35400 Cernik</item>
    </derivirana_varijabla>
  </DomainObject.Predmet.ProtuStrankaListFormatedWithAdress>
  <DomainObject.Predmet.ProtuStrankaListFormatedWithAdressOIB>
    <izvorni_sadrzaj>
      <item>GP GRADING d. o. o. za izvođenje graditeljskih radova, usluge, uvoz-izvoz, OIB 13868937119, Požeška 169, 35400 Cernik</item>
    </izvorni_sadrzaj>
    <derivirana_varijabla naziv="DomainObject.Predmet.ProtuStrankaListFormatedWithAdressOIB_1">
      <item>GP GRADING d. o. o. za izvođenje graditeljskih radova, usluge, uvoz-izvoz, OIB 13868937119, Požeška 169, 35400 Cernik</item>
    </derivirana_varijabla>
  </DomainObject.Predmet.ProtuStrankaListFormatedWithAdressOIB>
  <DomainObject.Predmet.ProtuStrankaListNazivFormated>
    <izvorni_sadrzaj>
      <item>GP GRADING d. o. o. za izvođenje graditeljskih radova, usluge, uvoz-izvoz</item>
    </izvorni_sadrzaj>
    <derivirana_varijabla naziv="DomainObject.Predmet.ProtuStrankaListNazivFormated_1">
      <item>GP GRADING d. o. o. za izvođenje graditeljskih radova, usluge, uvoz-izvoz</item>
    </derivirana_varijabla>
  </DomainObject.Predmet.ProtuStrankaListNazivFormated>
  <DomainObject.Predmet.ProtuStrankaListNazivFormatedOIB>
    <izvorni_sadrzaj>
      <item>GP GRADING d. o. o. za izvođenje graditeljskih radova, usluge, uvoz-izvoz, OIB 13868937119</item>
    </izvorni_sadrzaj>
    <derivirana_varijabla naziv="DomainObject.Predmet.ProtuStrankaListNazivFormatedOIB_1">
      <item>GP GRADING d. o. o. za izvođenje graditeljskih radova, usluge, uvoz-izvoz, OIB 13868937119</item>
    </derivirana_varijabla>
  </DomainObject.Predmet.ProtuStrankaListNazivFormatedOIB>
  <DomainObject.Predmet.OstaliListFormated>
    <izvorni_sadrzaj>
      <item>TADIJA AKALOVIĆ</item>
      <item>RUŽICA ZMAIĆ</item>
      <item>ANTE JERKIN</item>
      <item>DRAGOMIR URBAN</item>
      <item>HRVATSKA POŠTANSKA BANKA, dioničko društvo</item>
      <item>MIJO RONČEVIĆ- stečajni upravitelj</item>
    </izvorni_sadrzaj>
    <derivirana_varijabla naziv="DomainObject.Predmet.OstaliListFormated_1">
      <item>TADIJA AKALOVIĆ</item>
      <item>RUŽICA ZMAIĆ</item>
      <item>ANTE JERKIN</item>
      <item>DRAGOMIR URBAN</item>
      <item>HRVATSKA POŠTANSKA BANKA, dioničko društvo</item>
      <item>MIJO RONČEVIĆ- stečajni upravitelj</item>
    </derivirana_varijabla>
  </DomainObject.Predmet.OstaliListFormated>
  <DomainObject.Predmet.OstaliListFormatedOIB>
    <izvorni_sadrzaj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</izvorni_sadrzaj>
    <derivirana_varijabla naziv="DomainObject.Predmet.OstaliListFormatedOIB_1"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</derivirana_varijabla>
  </DomainObject.Predmet.OstaliListFormatedOIB>
  <DomainObject.Predmet.OstaliListFormatedWithAdress>
    <izvorni_sadrzaj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  <item>MIJO RONČEVIĆ- stečajni upravitelj, Vijenac Ivana Meštrovića 74, 31000 Osijek</item>
    </izvorni_sadrzaj>
    <derivirana_varijabla naziv="DomainObject.Predmet.OstaliListFormatedWithAdress_1"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  <item>MIJO RONČEVIĆ- stečajni upravitelj, Vijenac Ivana Meštrovića 74, 31000 Osijek</item>
    </derivirana_varijabla>
  </DomainObject.Predmet.OstaliListFormatedWithAdress>
  <DomainObject.Predmet.OstaliListFormatedWithAdressOIB>
    <izvorni_sadrzaj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  <item>MIJO RONČEVIĆ- stečajni upravitelj, Vijenac Ivana Meštrovića 74, 31000 Osijek</item>
    </izvorni_sadrzaj>
    <derivirana_varijabla naziv="DomainObject.Predmet.OstaliListFormatedWithAdressOIB_1"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  <item>MIJO RONČEVIĆ- stečajni upravitelj, Vijenac Ivana Meštrovića 74, 31000 Osijek</item>
    </derivirana_varijabla>
  </DomainObject.Predmet.OstaliListFormatedWithAdressOIB>
  <DomainObject.Predmet.OstaliListNazivFormated>
    <izvorni_sadrzaj>
      <item>TADIJA AKALOVIĆ</item>
      <item>RUŽICA ZMAIĆ</item>
      <item>ANTE JERKIN</item>
      <item>DRAGOMIR URBAN</item>
      <item>HRVATSKA POŠTANSKA BANKA, dioničko društvo</item>
      <item>MIJO RONČEVIĆ- stečajni upravitelj</item>
    </izvorni_sadrzaj>
    <derivirana_varijabla naziv="DomainObject.Predmet.OstaliListNazivFormated_1">
      <item>TADIJA AKALOVIĆ</item>
      <item>RUŽICA ZMAIĆ</item>
      <item>ANTE JERKIN</item>
      <item>DRAGOMIR URBAN</item>
      <item>HRVATSKA POŠTANSKA BANKA, dioničko društvo</item>
      <item>MIJO RONČEVIĆ- stečajni upravitelj</item>
    </derivirana_varijabla>
  </DomainObject.Predmet.OstaliListNazivFormated>
  <DomainObject.Predmet.OstaliListNazivFormatedOIB>
    <izvorni_sadrzaj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</izvorni_sadrzaj>
    <derivirana_varijabla naziv="DomainObject.Predmet.OstaliListNazivFormatedOIB_1"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St-328/2014-300</izvorni_sadrzaj>
    <derivirana_varijabla naziv="DomainObject.PoslovniBrojDokumenta_1">St-328/2014-300</derivirana_varijabla>
  </DomainObject.PoslovniBrojDokumenta>
  <DomainObject.Predmet.StrankaIDrugi>
    <izvorni_sadrzaj>IVAN MATIJEVIĆ i dr.</izvorni_sadrzaj>
    <derivirana_varijabla naziv="DomainObject.Predmet.StrankaIDrugi_1">IVAN MATIJEVIĆ i dr.</derivirana_varijabla>
  </DomainObject.Predmet.StrankaIDrugi>
  <DomainObject.Predmet.ProtustrankaIDrugi>
    <izvorni_sadrzaj>GP GRADING d. o. o. za izvođenje graditeljskih radova, usluge, uvoz-izvoz</izvorni_sadrzaj>
    <derivirana_varijabla naziv="DomainObject.Predmet.ProtustrankaIDrugi_1">GP GRADING d. o. o. za izvođenje graditeljskih radova, usluge, uvoz-izvoz</derivirana_varijabla>
  </DomainObject.Predmet.ProtustrankaIDrugi>
  <DomainObject.Predmet.StrankaIDrugiAdressOIB>
    <izvorni_sadrzaj>IVAN MATIJEVIĆ, OIB 59361887196, Dolina 107, 35400 Vrbje i dr.</izvorni_sadrzaj>
    <derivirana_varijabla naziv="DomainObject.Predmet.StrankaIDrugiAdressOIB_1">IVAN MATIJEVIĆ, OIB 59361887196, Dolina 107, 35400 Vrbje i dr.</derivirana_varijabla>
  </DomainObject.Predmet.StrankaIDrugiAdressOIB>
  <DomainObject.Predmet.ProtustrankaIDrugiAdressOIB>
    <izvorni_sadrzaj>GP GRADING d. o. o. za izvođenje graditeljskih radova, usluge, uvoz-izvoz, OIB 13868937119, Požeška 169, 35400 Cernik</izvorni_sadrzaj>
    <derivirana_varijabla naziv="DomainObject.Predmet.ProtustrankaIDrugiAdressOIB_1">GP GRADING d. o. o. za izvođenje graditeljskih radova, usluge, uvoz-izvoz, OIB 13868937119, Požeška 169,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  <item>MIJO RONČEVIĆ- stečajni upravitelj</item>
    </izvorni_sadrzaj>
    <derivirana_varijabla naziv="DomainObject.Predmet.SudioniciListNaziv_1"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  <item>MIJO RONČEVIĆ- stečajni upravitelj</item>
    </derivirana_varijabla>
  </DomainObject.Predmet.SudioniciListNaziv>
  <DomainObject.Predmet.SudioniciListAdressOIB>
    <izvorni_sadrzaj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  <item>MIJO RONČEVIĆ- stečajni upravitelj, Vijenac Ivana Meštrovića 74,31000 Osijek</item>
    </izvorni_sadrzaj>
    <derivirana_varijabla naziv="DomainObject.Predmet.SudioniciListAdressOIB_1"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  <item>MIJO RONČEVIĆ- stečajni upravitelj, Vijenac Ivana Meštrovića 74,31000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  <item>, OIB null</item>
    </izvorni_sadrzaj>
    <derivirana_varijabla naziv="DomainObject.Predmet.SudioniciListNazivOIB_1"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704</properties:Words>
  <properties:Characters>3798</properties:Characters>
  <properties:Lines>101</properties:Lines>
  <properties:Paragraphs>36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2017-10-26T10:10:00Z</dcterms:created>
  <dc:creator>wsadmin</dc:creator>
  <cp:lastModifiedBy>wsadmin</cp:lastModifiedBy>
  <cp:lastPrinted>2017-10-26T11:13:00Z</cp:lastPrinted>
  <dcterms:modified xmlns:xsi="http://www.w3.org/2001/XMLSchema-instance" xsi:type="dcterms:W3CDTF">2017-10-26T11:16:00Z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St-328/2014-300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