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3d3c" w14:paraId="9023d3c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610703">
        <w:t xml:space="preserve">        </w:t>
      </w:r>
      <w:r w:rsidR="005001E5">
        <w:t xml:space="preserve">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610703">
        <w:rPr>
          <w:b/>
        </w:rPr>
        <w:t>295/2018-16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15001" w:rsidR="00015001">
      <w:pPr>
        <w:jc w:val="both"/>
      </w:pPr>
      <w:r>
        <w:tab/>
      </w:r>
      <w:r w:rsidR="00015001">
        <w:t xml:space="preserve">TRGOVAČKI SUD U OSIJEKU STALNA SLUŽBA U SLAVONSKOM BRODU, po stečajnoj sutkinji Vesni Vukelić, u </w:t>
      </w:r>
      <w:r w:rsidR="00610703">
        <w:t>prethodnom postupku radi utvrđivanja pretpostavki za otvaranje stečajnog postupka nad dužnikom MAJER AUTO d.o.o. Slavonski Brod, Slavka Pokaza 6, OIB 36373922858</w:t>
      </w:r>
      <w:r w:rsidR="00015001">
        <w:t xml:space="preserve">, dana </w:t>
      </w:r>
      <w:r w:rsidR="00610703">
        <w:t>19. rujna</w:t>
      </w:r>
      <w:r w:rsidR="006D47EF">
        <w:t xml:space="preserve"> 2018</w:t>
      </w:r>
      <w:r w:rsidR="00610703">
        <w:t>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3952ED">
        <w:t xml:space="preserve"> Privremenoj</w:t>
      </w:r>
      <w:r>
        <w:t xml:space="preserve"> s</w:t>
      </w:r>
      <w:r w:rsidR="003952ED">
        <w:t>tečajnoj upraviteljici</w:t>
      </w:r>
      <w:r w:rsidR="00024F13">
        <w:t xml:space="preserve"> </w:t>
      </w:r>
      <w:r w:rsidR="00610703">
        <w:rPr>
          <w:b/>
        </w:rPr>
        <w:t>MIRJANI VIDUKA VARENINA, dipl. ekonomistici iz Osijeka, Dubrovačka 107, OIB 98866841784</w:t>
      </w:r>
      <w:r w:rsidR="003952ED">
        <w:rPr>
          <w:b/>
        </w:rPr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12BEB">
        <w:rPr>
          <w:b/>
        </w:rPr>
        <w:t>ukupan trošak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857D06" w:rsidP="00610703" w:rsidR="00610703">
      <w:pPr>
        <w:ind w:firstLine="708"/>
        <w:jc w:val="both"/>
      </w:pPr>
      <w:r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ovog  rješenja ispla</w:t>
      </w:r>
      <w:r w:rsidR="00015001">
        <w:t>ti odmjerenu nagradu pri</w:t>
      </w:r>
      <w:r w:rsidR="003952ED">
        <w:t>vremenoj</w:t>
      </w:r>
      <w:r>
        <w:t xml:space="preserve"> </w:t>
      </w:r>
      <w:proofErr w:type="spellStart"/>
      <w:r>
        <w:t>steč.uprav</w:t>
      </w:r>
      <w:r w:rsidR="003952ED">
        <w:t>iteljici</w:t>
      </w:r>
      <w:proofErr w:type="spellEnd"/>
      <w:r w:rsidR="00015001">
        <w:t xml:space="preserve"> </w:t>
      </w:r>
      <w:r w:rsidR="00610703">
        <w:t>iz sredstava položenih na depozitni račun u svrhu podmirenja troškova prethodnog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610703">
        <w:t xml:space="preserve">oslovni račun stečajne </w:t>
      </w:r>
      <w:r w:rsidR="003952ED">
        <w:t>upraviteljice</w:t>
      </w:r>
      <w:r>
        <w:t xml:space="preserve"> IBAN </w:t>
      </w:r>
      <w:r w:rsidR="00610703">
        <w:t>HR5323600003117799121</w:t>
      </w:r>
      <w:r w:rsidR="006D47EF">
        <w:t>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610703">
        <w:t>295/2018-3</w:t>
      </w:r>
      <w:r w:rsidR="00024F13">
        <w:t xml:space="preserve"> od </w:t>
      </w:r>
      <w:r w:rsidR="00610703">
        <w:t>17. travnja 2018.</w:t>
      </w:r>
      <w:r w:rsidR="00A619F7">
        <w:t xml:space="preserve">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3952ED">
        <w:t xml:space="preserve"> </w:t>
      </w:r>
      <w:r w:rsidR="00610703">
        <w:t xml:space="preserve">MAJER AUTO d.o.o. Slavonski Brod, a rješenjem br. St-295/2018-10 od 23. srpnja 2018. imenovana je privremena </w:t>
      </w:r>
      <w:r w:rsidR="002153A1">
        <w:t>steč</w:t>
      </w:r>
      <w:r w:rsidR="00610703">
        <w:t xml:space="preserve">ajna </w:t>
      </w:r>
      <w:r w:rsidR="002153A1">
        <w:t>upravitelj</w:t>
      </w:r>
      <w:r w:rsidR="003952ED">
        <w:t>ica</w:t>
      </w:r>
      <w:r w:rsidR="00F007E0">
        <w:t xml:space="preserve"> </w:t>
      </w:r>
      <w:r w:rsidR="00610703">
        <w:t xml:space="preserve">u osobi Mirjane Viduka </w:t>
      </w:r>
      <w:proofErr w:type="spellStart"/>
      <w:r w:rsidR="00610703">
        <w:t>Varenina</w:t>
      </w:r>
      <w:proofErr w:type="spellEnd"/>
      <w:r w:rsidR="00610703">
        <w:t xml:space="preserve">, </w:t>
      </w:r>
      <w:r w:rsidR="006D47EF">
        <w:t xml:space="preserve"> </w:t>
      </w:r>
      <w:proofErr w:type="spellStart"/>
      <w:r w:rsidR="006D47EF">
        <w:t>dipl.ekonomistica</w:t>
      </w:r>
      <w:proofErr w:type="spellEnd"/>
      <w:r w:rsidR="006D47EF">
        <w:t xml:space="preserve"> iz </w:t>
      </w:r>
      <w:r w:rsidR="00610703">
        <w:t>Osijeka</w:t>
      </w:r>
      <w:r w:rsidR="006D47EF">
        <w:t>.</w:t>
      </w:r>
    </w:p>
    <w:p w:rsidRDefault="00610703" w:rsidP="005753D5" w:rsidR="00610703">
      <w:pPr>
        <w:jc w:val="both"/>
      </w:pPr>
    </w:p>
    <w:p w:rsidRDefault="003952ED" w:rsidP="005753D5" w:rsidR="00931F75">
      <w:pPr>
        <w:jc w:val="both"/>
      </w:pPr>
      <w:r>
        <w:tab/>
        <w:t>Privremena</w:t>
      </w:r>
      <w:r w:rsidR="00015001">
        <w:t xml:space="preserve"> stečajn</w:t>
      </w:r>
      <w:r>
        <w:t>a</w:t>
      </w:r>
      <w:r w:rsidR="005753D5">
        <w:t xml:space="preserve"> upravitelj</w:t>
      </w:r>
      <w:r>
        <w:t>ica</w:t>
      </w:r>
      <w:r w:rsidR="00015001">
        <w:t xml:space="preserve"> je po nalogu </w:t>
      </w:r>
      <w:proofErr w:type="spellStart"/>
      <w:r w:rsidR="00015001">
        <w:t>steč.suca</w:t>
      </w:r>
      <w:proofErr w:type="spellEnd"/>
      <w:r w:rsidR="00015001">
        <w:t xml:space="preserve"> obavi</w:t>
      </w:r>
      <w:r>
        <w:t>la</w:t>
      </w:r>
      <w:r w:rsidR="005753D5">
        <w:t xml:space="preserve"> 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>
        <w:t>masu, te je o tome podnijela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610703">
        <w:t>16. kolovoza 2018</w:t>
      </w:r>
      <w:r w:rsidR="009839AD">
        <w:t>.</w:t>
      </w:r>
      <w:r w:rsidR="00621B7A">
        <w:t xml:space="preserve"> </w:t>
      </w:r>
    </w:p>
    <w:p w:rsidRDefault="00610703" w:rsidP="005753D5" w:rsidR="00610703">
      <w:pPr>
        <w:jc w:val="both"/>
      </w:pPr>
    </w:p>
    <w:p w:rsidRDefault="00931F75" w:rsidP="00D41971" w:rsidR="00610703">
      <w:pPr>
        <w:jc w:val="both"/>
      </w:pPr>
      <w:r>
        <w:tab/>
      </w:r>
    </w:p>
    <w:p w:rsidRDefault="00610703" w:rsidP="00D41971" w:rsidR="00610703">
      <w:pPr>
        <w:jc w:val="both"/>
      </w:pPr>
    </w:p>
    <w:p w:rsidRDefault="00610703" w:rsidP="00610703" w:rsidR="00610703">
      <w:pPr>
        <w:ind w:firstLine="708"/>
        <w:jc w:val="right"/>
        <w:rPr>
          <w:b/>
        </w:rPr>
      </w:pPr>
      <w:r w:rsidRPr="00644CC1">
        <w:rPr>
          <w:b/>
        </w:rPr>
        <w:lastRenderedPageBreak/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>
        <w:rPr>
          <w:b/>
        </w:rPr>
        <w:t>295/2018-16</w:t>
      </w:r>
    </w:p>
    <w:p w:rsidRDefault="00610703" w:rsidP="00D41971" w:rsidR="00610703">
      <w:pPr>
        <w:jc w:val="both"/>
      </w:pPr>
    </w:p>
    <w:p w:rsidRDefault="00610703" w:rsidP="00D41971" w:rsidR="00610703">
      <w:pPr>
        <w:jc w:val="both"/>
      </w:pPr>
    </w:p>
    <w:p w:rsidRDefault="003952ED" w:rsidP="00610703" w:rsidR="00D41971">
      <w:pPr>
        <w:ind w:firstLine="708"/>
        <w:jc w:val="both"/>
      </w:pPr>
      <w:r>
        <w:t>Obzirom da je privremena stečajna</w:t>
      </w:r>
      <w:r w:rsidR="00D41971">
        <w:t xml:space="preserve"> upravitelj</w:t>
      </w:r>
      <w:r>
        <w:t>ica</w:t>
      </w:r>
      <w:r w:rsidR="00015001">
        <w:t xml:space="preserve"> </w:t>
      </w:r>
      <w:r>
        <w:t>time obavila</w:t>
      </w:r>
      <w:r w:rsidR="00D41971">
        <w:t xml:space="preserve"> zadatke koje </w:t>
      </w:r>
      <w:r>
        <w:t>joj</w:t>
      </w:r>
      <w:r w:rsidR="00D41971">
        <w:t xml:space="preserve"> je naložio </w:t>
      </w:r>
      <w:r>
        <w:t xml:space="preserve">stečajni sudac, valjalo je istoj </w:t>
      </w:r>
      <w:r w:rsidR="00D41971">
        <w:t xml:space="preserve">sukladno odredbi čl. 94 st. 2  Stečajnog zakona (NN br. 71/15, </w:t>
      </w:r>
      <w:r w:rsidR="006D47EF">
        <w:t xml:space="preserve">104/17, </w:t>
      </w:r>
      <w:r w:rsidR="00D41971">
        <w:t>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BC3524" w:rsidP="0053249A" w:rsidR="00BC3524">
      <w:pPr>
        <w:jc w:val="both"/>
      </w:pPr>
    </w:p>
    <w:p w:rsidRDefault="006D47EF" w:rsidP="00B438A7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610703">
        <w:t>19. rujna</w:t>
      </w:r>
      <w:r>
        <w:t xml:space="preserve"> 2018</w:t>
      </w:r>
      <w:r w:rsidR="002E5EFB">
        <w:t>.</w:t>
      </w:r>
      <w:r w:rsidR="00043E83">
        <w:t xml:space="preserve"> </w:t>
      </w:r>
    </w:p>
    <w:p w:rsidRDefault="00610703" w:rsidP="00B438A7" w:rsidR="00610703">
      <w:pPr>
        <w:jc w:val="center"/>
      </w:pPr>
    </w:p>
    <w:p w:rsidRDefault="007A2787" w:rsidR="007A2787"/>
    <w:p w:rsidRDefault="005753D5" w:rsidR="005753D5">
      <w:r>
        <w:t xml:space="preserve">                                                                                                   </w:t>
      </w:r>
      <w:r w:rsidR="00012BEB">
        <w:t>STEČAJNA SUTKINJA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</w:t>
      </w:r>
      <w:r w:rsidR="00610703">
        <w:t xml:space="preserve">        </w:t>
      </w:r>
      <w:r>
        <w:t xml:space="preserve">   </w:t>
      </w:r>
      <w:r w:rsidR="00E62885">
        <w:t>Vesna Vukelić</w:t>
      </w:r>
      <w:r w:rsidR="00446123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D47EF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6D47EF">
        <w:t>r</w:t>
      </w:r>
      <w:r>
        <w:t>anice e-Oglasna ploča suda:</w:t>
      </w:r>
    </w:p>
    <w:p w:rsidRDefault="00610703" w:rsidP="006D47EF" w:rsidR="00A619F7">
      <w:pPr>
        <w:pStyle w:val="Odlomakpopisa"/>
        <w:numPr>
          <w:ilvl w:val="0"/>
          <w:numId w:val="4"/>
        </w:numPr>
      </w:pPr>
      <w:r>
        <w:t>privremenoj stečajnoj</w:t>
      </w:r>
      <w:r w:rsidR="003952ED">
        <w:t xml:space="preserve"> upraviteljici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5E306D"/>
    <w:multiLevelType w:val="hybridMultilevel"/>
    <w:tmpl w:val="1784785C"/>
    <w:lvl w:tplc="5296CC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12BEB"/>
    <w:rsid w:val="00015001"/>
    <w:rsid w:val="00024F13"/>
    <w:rsid w:val="00041609"/>
    <w:rsid w:val="00043E83"/>
    <w:rsid w:val="00064D24"/>
    <w:rsid w:val="000B2C32"/>
    <w:rsid w:val="00137EF8"/>
    <w:rsid w:val="00146355"/>
    <w:rsid w:val="00161CD6"/>
    <w:rsid w:val="00176DA0"/>
    <w:rsid w:val="00177FA8"/>
    <w:rsid w:val="001B560B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66E89"/>
    <w:rsid w:val="00376F3F"/>
    <w:rsid w:val="00383E62"/>
    <w:rsid w:val="00393187"/>
    <w:rsid w:val="003952ED"/>
    <w:rsid w:val="003B2597"/>
    <w:rsid w:val="003B32FF"/>
    <w:rsid w:val="003E0525"/>
    <w:rsid w:val="00405BE5"/>
    <w:rsid w:val="004233ED"/>
    <w:rsid w:val="00446123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10703"/>
    <w:rsid w:val="00621B7A"/>
    <w:rsid w:val="00636C4F"/>
    <w:rsid w:val="00642DD1"/>
    <w:rsid w:val="00644CC1"/>
    <w:rsid w:val="006538E2"/>
    <w:rsid w:val="00660E7A"/>
    <w:rsid w:val="00674132"/>
    <w:rsid w:val="006A3B92"/>
    <w:rsid w:val="006C3AE9"/>
    <w:rsid w:val="006D47EF"/>
    <w:rsid w:val="006E2E1A"/>
    <w:rsid w:val="007278F7"/>
    <w:rsid w:val="00752704"/>
    <w:rsid w:val="00770B6D"/>
    <w:rsid w:val="007A2787"/>
    <w:rsid w:val="007E5958"/>
    <w:rsid w:val="00846817"/>
    <w:rsid w:val="00857D06"/>
    <w:rsid w:val="00863E25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9AD"/>
    <w:rsid w:val="009E260D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B786F"/>
    <w:rsid w:val="00ED422E"/>
    <w:rsid w:val="00EF48E0"/>
    <w:rsid w:val="00F007E0"/>
    <w:rsid w:val="00F0640A"/>
    <w:rsid w:val="00F312BB"/>
    <w:rsid w:val="00F40416"/>
    <w:rsid w:val="00F4605A"/>
    <w:rsid w:val="00F4741B"/>
    <w:rsid w:val="00F84B5E"/>
    <w:rsid w:val="00FD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6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18003.43</izvorni_sadrzaj>
    <derivirana_varijabla naziv="DomainObject.Predmet.InicijalnaVrijednost_1">18003.43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MAJER AUTO d.o.o. za trgovinu i usluge</izvorni_sadrzaj>
    <derivirana_varijabla naziv="DomainObject.Predmet.ProtustrankaFormated_1">  MAJER AUTO d.o.o. za trgovinu i usluge</derivirana_varijabla>
  </DomainObject.Predmet.ProtustrankaFormated>
  <DomainObject.Predmet.ProtustrankaFormatedOIB>
    <izvorni_sadrzaj>  MAJER AUTO d.o.o. za trgovinu i usluge, OIB 36373922858</izvorni_sadrzaj>
    <derivirana_varijabla naziv="DomainObject.Predmet.ProtustrankaFormatedOIB_1">  MAJER AUTO d.o.o. za trgovinu i usluge, OIB 36373922858</derivirana_varijabla>
  </DomainObject.Predmet.ProtustrankaFormatedOIB>
  <DomainObject.Predmet.ProtustrankaFormatedWithAdress>
    <izvorni_sadrzaj> MAJER AUTO d.o.o. za trgovinu i usluge, Slavka Pokaza 6, 35000 Slavonski Brod</izvorni_sadrzaj>
    <derivirana_varijabla naziv="DomainObject.Predmet.ProtustrankaFormatedWithAdress_1"> MAJER AUTO d.o.o. za trgovinu i usluge, Slavka Pokaza 6, 35000 Slavonski Brod</derivirana_varijabla>
  </DomainObject.Predmet.ProtustrankaFormatedWithAdress>
  <DomainObject.Predmet.ProtustrankaFormatedWithAdressOIB>
    <izvorni_sadrzaj> MAJER AUTO d.o.o. za trgovinu i usluge, OIB 36373922858, Slavka Pokaza 6, 35000 Slavonski Brod</izvorni_sadrzaj>
    <derivirana_varijabla naziv="DomainObject.Predmet.ProtustrankaFormatedWithAdressOIB_1"> MAJER AUTO d.o.o. za trgovinu i usluge, OIB 36373922858, Slavka Pokaza 6, 35000 Slavonski Brod</derivirana_varijabla>
  </DomainObject.Predmet.ProtustrankaFormatedWithAdressOIB>
  <DomainObject.Predmet.ProtustrankaWithAdress>
    <izvorni_sadrzaj>MAJER AUTO d.o.o. za trgovinu i usluge Slavka Pokaza 6, 35000 Slavonski Brod</izvorni_sadrzaj>
    <derivirana_varijabla naziv="DomainObject.Predmet.ProtustrankaWithAdress_1">MAJER AUTO d.o.o. za trgovinu i usluge Slavka Pokaza 6, 35000 Slavonski Brod</derivirana_varijabla>
  </DomainObject.Predmet.ProtustrankaWithAdress>
  <DomainObject.Predmet.ProtustrankaWithAdressOIB>
    <izvorni_sadrzaj>MAJER AUTO d.o.o. za trgovinu i usluge, OIB 36373922858, Slavka Pokaza 6, 35000 Slavonski Brod</izvorni_sadrzaj>
    <derivirana_varijabla naziv="DomainObject.Predmet.ProtustrankaWithAdressOIB_1">MAJER AUTO d.o.o. za trgovinu i usluge, OIB 36373922858, Slavka Pokaza 6, 35000 Slavonski Brod</derivirana_varijabla>
  </DomainObject.Predmet.ProtustrankaWithAdressOIB>
  <DomainObject.Predmet.ProtustrankaNazivFormated>
    <izvorni_sadrzaj>MAJER AUTO d.o.o. za trgovinu i usluge</izvorni_sadrzaj>
    <derivirana_varijabla naziv="DomainObject.Predmet.ProtustrankaNazivFormated_1">MAJER AUTO d.o.o. za trgovinu i usluge</derivirana_varijabla>
  </DomainObject.Predmet.ProtustrankaNazivFormated>
  <DomainObject.Predmet.ProtustrankaNazivFormatedOIB>
    <izvorni_sadrzaj>MAJER AUTO d.o.o. za trgovinu i usluge, OIB 36373922858</izvorni_sadrzaj>
    <derivirana_varijabla naziv="DomainObject.Predmet.ProtustrankaNazivFormatedOIB_1">MAJER AUTO d.o.o. za trgovinu i usluge, OIB 36373922858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MAJER AUTO d.o.o. za trgovinu i usluge</item>
    </izvorni_sadrzaj>
    <derivirana_varijabla naziv="DomainObject.Predmet.ProtuStrankaListFormated_1">
      <item>MAJER AUTO d.o.o. za trgovinu i usluge</item>
    </derivirana_varijabla>
  </DomainObject.Predmet.ProtuStrankaListFormated>
  <DomainObject.Predmet.ProtuStrankaListFormatedOIB>
    <izvorni_sadrzaj>
      <item>MAJER AUTO d.o.o. za trgovinu i usluge, OIB 36373922858</item>
    </izvorni_sadrzaj>
    <derivirana_varijabla naziv="DomainObject.Predmet.ProtuStrankaListFormatedOIB_1">
      <item>MAJER AUTO d.o.o. za trgovinu i usluge, OIB 36373922858</item>
    </derivirana_varijabla>
  </DomainObject.Predmet.ProtuStrankaListFormatedOIB>
  <DomainObject.Predmet.ProtuStrankaListFormatedWithAdress>
    <izvorni_sadrzaj>
      <item>MAJER AUTO d.o.o. za trgovinu i usluge, Slavka Pokaza 6, 35000 Slavonski Brod</item>
    </izvorni_sadrzaj>
    <derivirana_varijabla naziv="DomainObject.Predmet.ProtuStrankaListFormatedWithAdress_1">
      <item>MAJER AUTO d.o.o. za trgovinu i usluge, Slavka Pokaza 6, 35000 Slavonski Brod</item>
    </derivirana_varijabla>
  </DomainObject.Predmet.ProtuStrankaListFormatedWithAdress>
  <DomainObject.Predmet.ProtuStrankaListFormatedWithAdressOIB>
    <izvorni_sadrzaj>
      <item>MAJER AUTO d.o.o. za trgovinu i usluge, OIB 36373922858, Slavka Pokaza 6, 35000 Slavonski Brod</item>
    </izvorni_sadrzaj>
    <derivirana_varijabla naziv="DomainObject.Predmet.ProtuStrankaListFormatedWithAdressOIB_1">
      <item>MAJER AUTO d.o.o. za trgovinu i usluge, OIB 36373922858, Slavka Pokaza 6, 35000 Slavonski Brod</item>
    </derivirana_varijabla>
  </DomainObject.Predmet.ProtuStrankaListFormatedWithAdressOIB>
  <DomainObject.Predmet.ProtuStrankaListNazivFormated>
    <izvorni_sadrzaj>
      <item>MAJER AUTO d.o.o. za trgovinu i usluge</item>
    </izvorni_sadrzaj>
    <derivirana_varijabla naziv="DomainObject.Predmet.ProtuStrankaListNazivFormated_1">
      <item>MAJER AUTO d.o.o. za trgovinu i usluge</item>
    </derivirana_varijabla>
  </DomainObject.Predmet.ProtuStrankaListNazivFormated>
  <DomainObject.Predmet.ProtuStrankaListNazivFormatedOIB>
    <izvorni_sadrzaj>
      <item>MAJER AUTO d.o.o. za trgovinu i usluge, OIB 36373922858</item>
    </izvorni_sadrzaj>
    <derivirana_varijabla naziv="DomainObject.Predmet.ProtuStrankaListNazivFormatedOIB_1">
      <item>MAJER AUTO d.o.o. za trgovinu i usluge, OIB 36373922858</item>
    </derivirana_varijabla>
  </DomainObject.Predmet.ProtuStrankaListNazivFormatedOIB>
  <DomainObject.Predmet.OstaliListFormated>
    <izvorni_sadrzaj>
      <item>Katica Majer</item>
      <item>Mirjan Viduka Varenina</item>
    </izvorni_sadrzaj>
    <derivirana_varijabla naziv="DomainObject.Predmet.OstaliListFormated_1">
      <item>Katica Majer</item>
      <item>Mirjan Viduka Varenina</item>
    </derivirana_varijabla>
  </DomainObject.Predmet.OstaliListFormated>
  <DomainObject.Predmet.OstaliListFormatedOIB>
    <izvorni_sadrzaj>
      <item>Katica Majer, OIB 70960216919</item>
      <item>Mirjan Viduka Varenina</item>
    </izvorni_sadrzaj>
    <derivirana_varijabla naziv="DomainObject.Predmet.OstaliListFormatedOIB_1">
      <item>Katica Majer, OIB 70960216919</item>
      <item>Mirjan Viduka Varenina</item>
    </derivirana_varijabla>
  </DomainObject.Predmet.OstaliListFormatedOIB>
  <DomainObject.Predmet.OstaliListFormatedWithAdress>
    <izvorni_sadrzaj>
      <item>Katica Majer, Slavka Pokaza 6, 35000 Slavonski Brod</item>
      <item>Mirjan Viduka Varenina</item>
    </izvorni_sadrzaj>
    <derivirana_varijabla naziv="DomainObject.Predmet.OstaliListFormatedWithAdress_1">
      <item>Katica Majer, Slavka Pokaza 6, 35000 Slavonski Brod</item>
      <item>Mirjan Viduka Varenina</item>
    </derivirana_varijabla>
  </DomainObject.Predmet.OstaliListFormatedWithAdress>
  <DomainObject.Predmet.OstaliListFormatedWithAdressOIB>
    <izvorni_sadrzaj>
      <item>Katica Majer, OIB 70960216919, Slavka Pokaza 6, 35000 Slavonski Brod</item>
      <item>Mirjan Viduka Varenina</item>
    </izvorni_sadrzaj>
    <derivirana_varijabla naziv="DomainObject.Predmet.OstaliListFormatedWithAdressOIB_1">
      <item>Katica Majer, OIB 70960216919, Slavka Pokaza 6, 35000 Slavonski Brod</item>
      <item>Mirjan Viduka Varenina</item>
    </derivirana_varijabla>
  </DomainObject.Predmet.OstaliListFormatedWithAdressOIB>
  <DomainObject.Predmet.OstaliListNazivFormated>
    <izvorni_sadrzaj>
      <item>Katica Majer</item>
      <item>Mirjan Viduka Varenina</item>
    </izvorni_sadrzaj>
    <derivirana_varijabla naziv="DomainObject.Predmet.OstaliListNazivFormated_1">
      <item>Katica Majer</item>
      <item>Mirjan Viduka Varenina</item>
    </derivirana_varijabla>
  </DomainObject.Predmet.OstaliListNazivFormated>
  <DomainObject.Predmet.OstaliListNazivFormatedOIB>
    <izvorni_sadrzaj>
      <item>Katica Majer, OIB 70960216919</item>
      <item>Mirjan Viduka Varenina</item>
    </izvorni_sadrzaj>
    <derivirana_varijabla naziv="DomainObject.Predmet.OstaliListNazivFormatedOIB_1">
      <item>Katica Majer, OIB 70960216919</item>
      <item>Mirjan Viduka Varenina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MAJER AUTO d.o.o. za trgovinu i usluge</izvorni_sadrzaj>
    <derivirana_varijabla naziv="DomainObject.Predmet.ProtustrankaIDrugi_1">MAJER AUTO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MAJER AUTO d.o.o. za trgovinu i usluge, OIB 36373922858, Slavka Pokaza 6, 35000 Slavonski Brod</izvorni_sadrzaj>
    <derivirana_varijabla naziv="DomainObject.Predmet.ProtustrankaIDrugiAdressOIB_1">MAJER AUTO d.o.o. za trgovinu i usluge, OIB 36373922858, Slavka Pokaza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MAJER AUTO d.o.o. za trgovinu i usluge</item>
      <item>Katica Majer</item>
      <item>Mirjan Viduka Varenina</item>
    </izvorni_sadrzaj>
    <derivirana_varijabla naziv="DomainObject.Predmet.SudioniciListNaziv_1">
      <item>Financijska agencija</item>
      <item>MAJER AUTO d.o.o. za trgovinu i usluge</item>
      <item>Katica Majer</item>
      <item>Mirjan Viduka Varenina</item>
    </derivirana_varijabla>
  </DomainObject.Predmet.SudioniciListNaziv>
  <DomainObject.Predmet.SudioniciListAdressOIB>
    <izvorni_sadrzaj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  <item>Mirjan Viduka Varenina</item>
    </izvorni_sadrzaj>
    <derivirana_varijabla naziv="DomainObject.Predmet.SudioniciListAdressOIB_1"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  <item>Mirjan Viduka Varenina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36373922858</item>
      <item>, OIB 70960216919</item>
      <item>, OIB null</item>
    </izvorni_sadrzaj>
    <derivirana_varijabla naziv="DomainObject.Predmet.SudioniciListNazivOIB_1">
      <item>, OIB 85821130368</item>
      <item>, OIB 36373922858</item>
      <item>, OIB 70960216919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421</properties:Words>
  <properties:Characters>2376</properties:Characters>
  <properties:Lines>76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2017-11-14T12:27:00Z</dcterms:created>
  <dc:creator>Korisnik</dc:creator>
  <cp:lastModifiedBy>wsadmin</cp:lastModifiedBy>
  <cp:lastPrinted>2018-09-19T10:10:00Z</cp:lastPrinted>
  <dcterms:modified xmlns:xsi="http://www.w3.org/2001/XMLSchema-instance" xsi:type="dcterms:W3CDTF">2018-09-19T10:10:00Z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(RJEŠENJE-Nagrada 295-2018..docx)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