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028f" w14:paraId="70c028f" w:rsidRDefault="00572818" w:rsidP="00572818" w:rsidR="00DE39D2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9806E3" w:rsidRPr="00886961">
        <w:t>1 St-</w:t>
      </w:r>
      <w:r w:rsidR="0077336D">
        <w:t>486/17</w:t>
      </w:r>
      <w:r w:rsidR="00B87D25">
        <w:t>-</w:t>
      </w:r>
      <w:r w:rsidR="0077336D">
        <w:t>20</w:t>
      </w:r>
    </w:p>
    <w:p w:rsidRDefault="00572818" w:rsidP="00572818" w:rsidR="00572818">
      <w:pPr>
        <w:jc w:val="right"/>
      </w:pPr>
    </w:p>
    <w:p w:rsidRDefault="00572818" w:rsidP="00572818" w:rsidR="00572818">
      <w:pPr>
        <w:jc w:val="right"/>
      </w:pPr>
    </w:p>
    <w:p w:rsidRDefault="00572818" w:rsidP="00572818" w:rsidR="00572818">
      <w:pPr>
        <w:jc w:val="right"/>
      </w:pPr>
    </w:p>
    <w:p w:rsidRDefault="00572818" w:rsidP="00572818" w:rsidR="00572818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572818" w:rsidP="00572818" w:rsidR="00572818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572818" w:rsidP="00572818" w:rsidR="00572818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572818" w:rsidP="00572818" w:rsidR="00572818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9806E3" w:rsidP="009806E3" w:rsidR="009806E3">
      <w:pPr>
        <w:jc w:val="center"/>
      </w:pPr>
    </w:p>
    <w:p w:rsidRDefault="00886961" w:rsidP="009806E3" w:rsidR="00886961" w:rsidRPr="00886961">
      <w:pPr>
        <w:jc w:val="center"/>
      </w:pPr>
      <w:r>
        <w:t>R E P U B L I K A   H R V A T S K A</w:t>
      </w:r>
    </w:p>
    <w:p w:rsidRDefault="009806E3" w:rsidP="009806E3" w:rsidR="009806E3" w:rsidRPr="00886961"/>
    <w:p w:rsidRDefault="00E74A52" w:rsidP="00572818" w:rsidR="009806E3" w:rsidRPr="00886961">
      <w:pPr>
        <w:jc w:val="center"/>
      </w:pPr>
      <w:r>
        <w:t>Z A K LJ U Č A K</w:t>
      </w:r>
    </w:p>
    <w:p w:rsidRDefault="009806E3" w:rsidP="000631A7" w:rsidR="000631A7" w:rsidRPr="007E0FEA">
      <w:r w:rsidRPr="00886961">
        <w:tab/>
      </w:r>
    </w:p>
    <w:p w:rsidRDefault="000631A7" w:rsidP="000631A7" w:rsidR="000631A7" w:rsidRPr="007E0FEA">
      <w:pPr>
        <w:ind w:firstLine="708"/>
        <w:jc w:val="both"/>
      </w:pPr>
      <w:r w:rsidRPr="007E0FEA">
        <w:t>Trgovački sud u Zadru, po su</w:t>
      </w:r>
      <w:r>
        <w:t>tkinji</w:t>
      </w:r>
      <w:r w:rsidRPr="007E0FEA">
        <w:t xml:space="preserve"> ovog suda Ardeni Bajlo</w:t>
      </w:r>
      <w:r>
        <w:t xml:space="preserve">, </w:t>
      </w:r>
      <w:r w:rsidR="00333395">
        <w:t>u stečajnom postupku nad Stečajnom masom</w:t>
      </w:r>
      <w:r>
        <w:t xml:space="preserve"> </w:t>
      </w:r>
      <w:r w:rsidRPr="007E0FEA">
        <w:t>stečajn</w:t>
      </w:r>
      <w:r>
        <w:t>og</w:t>
      </w:r>
      <w:r w:rsidRPr="007E0FEA">
        <w:t xml:space="preserve"> dužnik</w:t>
      </w:r>
      <w:r>
        <w:t xml:space="preserve">a </w:t>
      </w:r>
      <w:r w:rsidR="0077336D">
        <w:t>MINOS SPLIT d</w:t>
      </w:r>
      <w:r w:rsidR="00333395">
        <w:t xml:space="preserve">.o.o., </w:t>
      </w:r>
      <w:proofErr w:type="spellStart"/>
      <w:r w:rsidR="00333395">
        <w:t>Otavice</w:t>
      </w:r>
      <w:proofErr w:type="spellEnd"/>
      <w:r w:rsidR="00333395">
        <w:t xml:space="preserve">, </w:t>
      </w:r>
      <w:proofErr w:type="spellStart"/>
      <w:r w:rsidR="00333395">
        <w:t>Sučići</w:t>
      </w:r>
      <w:proofErr w:type="spellEnd"/>
      <w:r w:rsidR="00333395">
        <w:t xml:space="preserve"> 13</w:t>
      </w:r>
      <w:r w:rsidRPr="007E0FEA">
        <w:t xml:space="preserve">, </w:t>
      </w:r>
      <w:r w:rsidR="00333395">
        <w:t>15</w:t>
      </w:r>
      <w:r w:rsidR="00F32367">
        <w:t>.</w:t>
      </w:r>
      <w:r w:rsidR="00B83E12">
        <w:t xml:space="preserve"> </w:t>
      </w:r>
      <w:r w:rsidR="0077336D">
        <w:t>siječnja</w:t>
      </w:r>
      <w:r>
        <w:t xml:space="preserve"> 201</w:t>
      </w:r>
      <w:r w:rsidR="0077336D">
        <w:t>9</w:t>
      </w:r>
      <w:r w:rsidRPr="007E0FEA">
        <w:t>.,</w:t>
      </w:r>
    </w:p>
    <w:p w:rsidRDefault="007473A0" w:rsidP="007473A0" w:rsidR="007473A0" w:rsidRPr="007E0FEA">
      <w:pPr>
        <w:rPr>
          <w:b/>
        </w:rPr>
      </w:pPr>
    </w:p>
    <w:p w:rsidRDefault="00E74A52" w:rsidP="007473A0" w:rsidR="009806E3" w:rsidRPr="00886961">
      <w:pPr>
        <w:jc w:val="center"/>
      </w:pPr>
      <w:r>
        <w:t>z a k l j u č i o</w:t>
      </w:r>
      <w:r w:rsidR="009806E3" w:rsidRPr="00886961">
        <w:t xml:space="preserve">  j e</w:t>
      </w:r>
    </w:p>
    <w:p w:rsidRDefault="009806E3" w:rsidP="009806E3" w:rsidR="009806E3" w:rsidRPr="00886961">
      <w:pPr>
        <w:jc w:val="both"/>
      </w:pPr>
    </w:p>
    <w:p w:rsidRDefault="009806E3" w:rsidP="00333395" w:rsidR="003649CA">
      <w:pPr>
        <w:ind w:firstLine="705"/>
        <w:jc w:val="both"/>
      </w:pPr>
      <w:r w:rsidRPr="00886961">
        <w:t>Nalaže se</w:t>
      </w:r>
      <w:r w:rsidR="007C287E">
        <w:t xml:space="preserve"> stečajnoj upraviteljici</w:t>
      </w:r>
      <w:r w:rsidR="00A02FAF">
        <w:t xml:space="preserve"> </w:t>
      </w:r>
      <w:r w:rsidR="0077336D">
        <w:t>Marini Mamić</w:t>
      </w:r>
      <w:r w:rsidR="000631A7">
        <w:t xml:space="preserve"> </w:t>
      </w:r>
      <w:r w:rsidR="003649CA">
        <w:t xml:space="preserve">da </w:t>
      </w:r>
      <w:r w:rsidR="00333395">
        <w:t xml:space="preserve">nakon upisa stečajne mase u Sudski registar i dobivanja OIB poduzme sve potrebne radnje radi uplate iznosa koji se potražuje od 2.174,66 eura na račun stečajne mase, nakon čega će se donijeti odluka o eventualnom nastavku stečajnog postupka. </w:t>
      </w:r>
    </w:p>
    <w:p w:rsidRDefault="003649CA" w:rsidP="003649CA" w:rsidR="003649CA">
      <w:pPr>
        <w:ind w:firstLine="705"/>
        <w:jc w:val="both"/>
      </w:pPr>
    </w:p>
    <w:p w:rsidRDefault="009806E3" w:rsidP="009806E3" w:rsidR="009806E3" w:rsidRPr="00886961">
      <w:pPr>
        <w:ind w:hanging="705" w:left="705"/>
        <w:jc w:val="center"/>
      </w:pPr>
      <w:r w:rsidRPr="00886961">
        <w:t xml:space="preserve">U Zadru </w:t>
      </w:r>
      <w:r w:rsidR="00333395">
        <w:t>15</w:t>
      </w:r>
      <w:r w:rsidR="00F32367">
        <w:t>.</w:t>
      </w:r>
      <w:r w:rsidR="00B83E12">
        <w:t xml:space="preserve"> </w:t>
      </w:r>
      <w:r w:rsidR="0077336D">
        <w:t>siječnja</w:t>
      </w:r>
      <w:r w:rsidR="00B87D25">
        <w:t xml:space="preserve"> 201</w:t>
      </w:r>
      <w:r w:rsidR="0077336D">
        <w:t>9</w:t>
      </w:r>
      <w:r w:rsidRPr="00886961">
        <w:t>.</w:t>
      </w:r>
    </w:p>
    <w:p w:rsidRDefault="009806E3" w:rsidP="009806E3" w:rsidR="009806E3" w:rsidRPr="00886961">
      <w:pPr>
        <w:ind w:hanging="705" w:left="705"/>
        <w:jc w:val="center"/>
      </w:pPr>
    </w:p>
    <w:p w:rsidRDefault="009806E3" w:rsidP="009806E3" w:rsidR="009806E3" w:rsidRPr="00886961">
      <w:pPr>
        <w:ind w:hanging="705" w:left="705"/>
        <w:jc w:val="both"/>
      </w:pPr>
    </w:p>
    <w:p w:rsidRDefault="009806E3" w:rsidP="009806E3" w:rsidR="009806E3" w:rsidRPr="00886961">
      <w:pPr>
        <w:ind w:hanging="705" w:left="705"/>
        <w:jc w:val="right"/>
      </w:pPr>
    </w:p>
    <w:p w:rsidRDefault="00B31476" w:rsidP="00D51D4D" w:rsidR="009806E3" w:rsidRPr="00886961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77336D">
        <w:tab/>
      </w:r>
      <w:r w:rsidR="0077336D">
        <w:tab/>
      </w:r>
      <w:r w:rsidR="0077336D">
        <w:tab/>
      </w:r>
      <w:r w:rsidR="0077336D">
        <w:tab/>
      </w:r>
      <w:r w:rsidR="0077336D">
        <w:tab/>
      </w:r>
      <w:r w:rsidR="00D51D4D">
        <w:t>S</w:t>
      </w:r>
      <w:r w:rsidR="00F32367">
        <w:t>utkinja</w:t>
      </w:r>
    </w:p>
    <w:p w:rsidRDefault="00B31476" w:rsidP="00D51D4D" w:rsidR="00E37140" w:rsidRPr="00886961">
      <w:r>
        <w:t xml:space="preserve">Ante </w:t>
      </w:r>
      <w:proofErr w:type="spellStart"/>
      <w:r>
        <w:t>Rubelj</w:t>
      </w:r>
      <w:proofErr w:type="spellEnd"/>
      <w:r w:rsidR="00D51D4D">
        <w:tab/>
      </w:r>
      <w:r w:rsidR="00D51D4D">
        <w:tab/>
      </w:r>
      <w:r w:rsidR="00D51D4D">
        <w:tab/>
      </w:r>
      <w:r w:rsidR="00D51D4D">
        <w:tab/>
      </w:r>
      <w:r w:rsidR="00D51D4D">
        <w:tab/>
      </w:r>
      <w:r w:rsidR="00D51D4D">
        <w:tab/>
      </w:r>
      <w:r w:rsidR="00D51D4D">
        <w:tab/>
      </w:r>
      <w:r w:rsidR="00D51D4D">
        <w:tab/>
      </w:r>
      <w:r w:rsidR="00D51D4D">
        <w:tab/>
      </w:r>
      <w:r w:rsidR="00806923" w:rsidRPr="00886961">
        <w:t xml:space="preserve">Ardena </w:t>
      </w:r>
      <w:proofErr w:type="spellStart"/>
      <w:r w:rsidR="00806923" w:rsidRPr="00886961">
        <w:t>Bajlo</w:t>
      </w:r>
      <w:proofErr w:type="spellEnd"/>
      <w:r>
        <w:t>, v.r.</w:t>
      </w:r>
    </w:p>
    <w:p w:rsidRDefault="009806E3" w:rsidP="009806E3" w:rsidR="009806E3" w:rsidRPr="00886961"/>
    <w:p w:rsidRDefault="009806E3" w:rsidP="009806E3" w:rsidR="009806E3" w:rsidRPr="00886961">
      <w:pPr>
        <w:ind w:firstLine="3" w:left="6369"/>
      </w:pPr>
    </w:p>
    <w:p w:rsidRDefault="00572818" w:rsidP="009806E3" w:rsidR="009806E3" w:rsidRPr="00886961">
      <w:r>
        <w:t>Pouka o pravnom lijeku</w:t>
      </w:r>
      <w:r w:rsidR="009806E3" w:rsidRPr="00886961">
        <w:t xml:space="preserve">: </w:t>
      </w:r>
    </w:p>
    <w:p w:rsidRDefault="009806E3" w:rsidP="009806E3" w:rsidR="009806E3" w:rsidRPr="00886961">
      <w:r w:rsidRPr="00886961">
        <w:t>Protiv ovog rješenja nije dozvoljena žalba.</w:t>
      </w:r>
    </w:p>
    <w:p w:rsidRDefault="009806E3" w:rsidP="009806E3" w:rsidR="009806E3" w:rsidRPr="00886961"/>
    <w:p w:rsidRDefault="009806E3" w:rsidP="009806E3" w:rsidR="009806E3" w:rsidRPr="00886961"/>
    <w:p w:rsidRDefault="009806E3" w:rsidP="009806E3" w:rsidR="009806E3" w:rsidRPr="00886961">
      <w:r w:rsidRPr="00886961">
        <w:t xml:space="preserve">Dostaviti : </w:t>
      </w:r>
    </w:p>
    <w:p w:rsidRDefault="009806E3" w:rsidP="009806E3" w:rsidR="009806E3">
      <w:pPr>
        <w:numPr>
          <w:ilvl w:val="0"/>
          <w:numId w:val="1"/>
        </w:numPr>
      </w:pPr>
      <w:r w:rsidRPr="00886961">
        <w:t>u spis</w:t>
      </w:r>
    </w:p>
    <w:p w:rsidRDefault="00A02FAF" w:rsidP="009806E3" w:rsidR="00A02FAF">
      <w:pPr>
        <w:numPr>
          <w:ilvl w:val="0"/>
          <w:numId w:val="1"/>
        </w:numPr>
      </w:pPr>
      <w:r>
        <w:t>stečajnom upravitelju</w:t>
      </w:r>
      <w:r w:rsidR="006A3569">
        <w:t xml:space="preserve"> – e-</w:t>
      </w:r>
      <w:proofErr w:type="spellStart"/>
      <w:r w:rsidR="006A3569">
        <w:t>mailom</w:t>
      </w:r>
      <w:proofErr w:type="spellEnd"/>
    </w:p>
    <w:p w:rsidRDefault="003649CA" w:rsidP="009806E3" w:rsidR="003649CA" w:rsidRPr="00886961">
      <w:pPr>
        <w:numPr>
          <w:ilvl w:val="0"/>
          <w:numId w:val="1"/>
        </w:numPr>
      </w:pPr>
      <w:r>
        <w:t>e-Oglasna ploča</w:t>
      </w:r>
    </w:p>
    <w:p w:rsidRDefault="009806E3" w:rsidP="009806E3" w:rsidR="009806E3" w:rsidRPr="00886961"/>
    <w:p w:rsidRDefault="009806E3" w:rsidP="009806E3" w:rsidR="009806E3" w:rsidRPr="00886961"/>
    <w:p w:rsidRDefault="009806E3" w:rsidP="009806E3" w:rsidR="009806E3" w:rsidRPr="00886961"/>
    <w:p w:rsidRDefault="009806E3" w:rsidR="009806E3" w:rsidRPr="00886961"/>
    <w:sectPr w:rsidR="009806E3" w:rsidRPr="0088696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44325"/>
    <w:multiLevelType w:val="hybridMultilevel"/>
    <w:tmpl w:val="DF5A178E"/>
    <w:lvl w:tplc="089A50E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6F36D51"/>
    <w:multiLevelType w:val="hybridMultilevel"/>
    <w:tmpl w:val="EFAADC26"/>
    <w:lvl w:tplc="342A9F0A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739449D0"/>
    <w:multiLevelType w:val="hybridMultilevel"/>
    <w:tmpl w:val="18246182"/>
    <w:lvl w:tplc="67D823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6E3"/>
    <w:rsid w:val="00047447"/>
    <w:rsid w:val="00053171"/>
    <w:rsid w:val="000631A7"/>
    <w:rsid w:val="000D0338"/>
    <w:rsid w:val="001313B6"/>
    <w:rsid w:val="001659EB"/>
    <w:rsid w:val="001A0B1C"/>
    <w:rsid w:val="001E4831"/>
    <w:rsid w:val="00202423"/>
    <w:rsid w:val="00235611"/>
    <w:rsid w:val="00263B8B"/>
    <w:rsid w:val="00333395"/>
    <w:rsid w:val="00343F19"/>
    <w:rsid w:val="003649CA"/>
    <w:rsid w:val="003C22AA"/>
    <w:rsid w:val="00425168"/>
    <w:rsid w:val="00457BC7"/>
    <w:rsid w:val="00535C37"/>
    <w:rsid w:val="005452A6"/>
    <w:rsid w:val="00572818"/>
    <w:rsid w:val="005775AA"/>
    <w:rsid w:val="005B1520"/>
    <w:rsid w:val="005B2BB3"/>
    <w:rsid w:val="005C76DB"/>
    <w:rsid w:val="005C7731"/>
    <w:rsid w:val="005E0AF8"/>
    <w:rsid w:val="00634927"/>
    <w:rsid w:val="00677C02"/>
    <w:rsid w:val="00685044"/>
    <w:rsid w:val="006A3569"/>
    <w:rsid w:val="006D5EF5"/>
    <w:rsid w:val="007473A0"/>
    <w:rsid w:val="0077336D"/>
    <w:rsid w:val="007C287E"/>
    <w:rsid w:val="00806923"/>
    <w:rsid w:val="00847E49"/>
    <w:rsid w:val="00856D56"/>
    <w:rsid w:val="00886961"/>
    <w:rsid w:val="008D2805"/>
    <w:rsid w:val="0094302A"/>
    <w:rsid w:val="009806E3"/>
    <w:rsid w:val="009962B3"/>
    <w:rsid w:val="009A04E9"/>
    <w:rsid w:val="009E5E29"/>
    <w:rsid w:val="00A02FAF"/>
    <w:rsid w:val="00A30B5D"/>
    <w:rsid w:val="00A924F9"/>
    <w:rsid w:val="00B31476"/>
    <w:rsid w:val="00B83E12"/>
    <w:rsid w:val="00B87D25"/>
    <w:rsid w:val="00BC34CE"/>
    <w:rsid w:val="00C02555"/>
    <w:rsid w:val="00C57836"/>
    <w:rsid w:val="00CB30C6"/>
    <w:rsid w:val="00CF2126"/>
    <w:rsid w:val="00D51D4D"/>
    <w:rsid w:val="00DA1DB8"/>
    <w:rsid w:val="00DD1871"/>
    <w:rsid w:val="00DE39D2"/>
    <w:rsid w:val="00DE5261"/>
    <w:rsid w:val="00E37140"/>
    <w:rsid w:val="00E74A52"/>
    <w:rsid w:val="00F32367"/>
    <w:rsid w:val="00F7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06E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57281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43F1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5261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57281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14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4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4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4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4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06E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57281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43F1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5261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57281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14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4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4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4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4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ožujka 2018.</izvorni_sadrzaj>
    <derivirana_varijabla naziv="DomainObject.Predmet.DatumRjesavanja_1">9.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St-486/2017</izvorni_sadrzaj>
    <derivirana_varijabla naziv="DomainObject.Predmet.OznakaBroj_1">St-486/2017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ANAMARIJA</izvorni_sadrzaj>
    <derivirana_varijabla naziv="DomainObject.Predmet.PredmetRijesio.Ime_1">ANAMARIJA</derivirana_varijabla>
  </DomainObject.Predmet.PredmetRijesio.Ime>
  <DomainObject.Predmet.PredmetRijesio.Oib>
    <izvorni_sadrzaj>29816457174</izvorni_sadrzaj>
    <derivirana_varijabla naziv="DomainObject.Predmet.PredmetRijesio.Oib_1">29816457174</derivirana_varijabla>
  </DomainObject.Predmet.PredmetRijesio.Oib>
  <DomainObject.Predmet.PredmetRijesio.Prezime>
    <izvorni_sadrzaj>KOVAČIĆ-MILKOVIĆ</izvorni_sadrzaj>
    <derivirana_varijabla naziv="DomainObject.Predmet.PredmetRijesio.Prezime_1">KOVAČIĆ-MILKOVIĆ</derivirana_varijabla>
  </DomainObject.Predmet.PredmetRijesio.Prezime>
  <DomainObject.Predmet.PrimjedbaSuca>
    <izvorni_sadrzaj>priručna arhiva</izvorni_sadrzaj>
    <derivirana_varijabla naziv="DomainObject.Predmet.PrimjedbaSuca_1">priručna arhiva</derivirana_varijabla>
  </DomainObject.Predmet.PrimjedbaSuca>
  <DomainObject.Predmet.ProtustrankaFormated>
    <izvorni_sadrzaj>  MINOS SPLIT d.o.o. za ugostiteljstvo</izvorni_sadrzaj>
    <derivirana_varijabla naziv="DomainObject.Predmet.ProtustrankaFormated_1">  MINOS SPLIT d.o.o. za ugostiteljstvo</derivirana_varijabla>
  </DomainObject.Predmet.ProtustrankaFormated>
  <DomainObject.Predmet.ProtustrankaFormatedOIB>
    <izvorni_sadrzaj>  MINOS SPLIT d.o.o. za ugostiteljstvo, OIB 87624397889</izvorni_sadrzaj>
    <derivirana_varijabla naziv="DomainObject.Predmet.ProtustrankaFormatedOIB_1">  MINOS SPLIT d.o.o. za ugostiteljstvo, OIB 87624397889</derivirana_varijabla>
  </DomainObject.Predmet.ProtustrankaFormatedOIB>
  <DomainObject.Predmet.ProtustrankaFormatedWithAdress>
    <izvorni_sadrzaj> MINOS SPLIT d.o.o. za ugostiteljstvo, Sučići 13 , 22320 Otavice</izvorni_sadrzaj>
    <derivirana_varijabla naziv="DomainObject.Predmet.ProtustrankaFormatedWithAdress_1"> MINOS SPLIT d.o.o. za ugostiteljstvo, Sučići 13 , 22320 Otavice</derivirana_varijabla>
  </DomainObject.Predmet.ProtustrankaFormatedWithAdress>
  <DomainObject.Predmet.ProtustrankaFormatedWithAdressOIB>
    <izvorni_sadrzaj> MINOS SPLIT d.o.o. za ugostiteljstvo, OIB 87624397889, Sučići 13 , 22320 Otavice</izvorni_sadrzaj>
    <derivirana_varijabla naziv="DomainObject.Predmet.ProtustrankaFormatedWithAdressOIB_1"> MINOS SPLIT d.o.o. za ugostiteljstvo, OIB 87624397889, Sučići 13 , 22320 Otavice</derivirana_varijabla>
  </DomainObject.Predmet.ProtustrankaFormatedWithAdressOIB>
  <DomainObject.Predmet.ProtustrankaWithAdress>
    <izvorni_sadrzaj>MINOS SPLIT d.o.o. za ugostiteljstvo Sučići 13 , 22320 Otavice</izvorni_sadrzaj>
    <derivirana_varijabla naziv="DomainObject.Predmet.ProtustrankaWithAdress_1">MINOS SPLIT d.o.o. za ugostiteljstvo Sučići 13 , 22320 Otavice</derivirana_varijabla>
  </DomainObject.Predmet.ProtustrankaWithAdress>
  <DomainObject.Predmet.ProtustrankaWithAdressOIB>
    <izvorni_sadrzaj>MINOS SPLIT d.o.o. za ugostiteljstvo, OIB 87624397889, Sučići 13 , 22320 Otavice</izvorni_sadrzaj>
    <derivirana_varijabla naziv="DomainObject.Predmet.ProtustrankaWithAdressOIB_1">MINOS SPLIT d.o.o. za ugostiteljstvo, OIB 87624397889, Sučići 13 , 22320 Otavice</derivirana_varijabla>
  </DomainObject.Predmet.ProtustrankaWithAdressOIB>
  <DomainObject.Predmet.ProtustrankaNazivFormated>
    <izvorni_sadrzaj>MINOS SPLIT d.o.o. za ugostiteljstvo</izvorni_sadrzaj>
    <derivirana_varijabla naziv="DomainObject.Predmet.ProtustrankaNazivFormated_1">MINOS SPLIT d.o.o. za ugostiteljstvo</derivirana_varijabla>
  </DomainObject.Predmet.ProtustrankaNazivFormated>
  <DomainObject.Predmet.ProtustrankaNazivFormatedOIB>
    <izvorni_sadrzaj>MINOS SPLIT d.o.o. za ugostiteljstvo, OIB 87624397889</izvorni_sadrzaj>
    <derivirana_varijabla naziv="DomainObject.Predmet.ProtustrankaNazivFormatedOIB_1">MINOS SPLIT d.o.o. za ugostiteljstvo, OIB 87624397889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MINOS SPLIT d.o.o. za ugostiteljstvo</item>
    </izvorni_sadrzaj>
    <derivirana_varijabla naziv="DomainObject.Predmet.ProtuStrankaListFormated_1">
      <item>MINOS SPLIT d.o.o. za ugostiteljstvo</item>
    </derivirana_varijabla>
  </DomainObject.Predmet.ProtuStrankaListFormated>
  <DomainObject.Predmet.ProtuStrankaListFormatedOIB>
    <izvorni_sadrzaj>
      <item>MINOS SPLIT d.o.o. za ugostiteljstvo, OIB 87624397889</item>
    </izvorni_sadrzaj>
    <derivirana_varijabla naziv="DomainObject.Predmet.ProtuStrankaListFormatedOIB_1">
      <item>MINOS SPLIT d.o.o. za ugostiteljstvo, OIB 87624397889</item>
    </derivirana_varijabla>
  </DomainObject.Predmet.ProtuStrankaListFormatedOIB>
  <DomainObject.Predmet.ProtuStrankaListFormatedWithAdress>
    <izvorni_sadrzaj>
      <item>MINOS SPLIT d.o.o. za ugostiteljstvo, Sučići 13 , 22320 Otavice</item>
    </izvorni_sadrzaj>
    <derivirana_varijabla naziv="DomainObject.Predmet.ProtuStrankaListFormatedWithAdress_1">
      <item>MINOS SPLIT d.o.o. za ugostiteljstvo, Sučići 13 , 22320 Otavice</item>
    </derivirana_varijabla>
  </DomainObject.Predmet.ProtuStrankaListFormatedWithAdress>
  <DomainObject.Predmet.ProtuStrankaListFormatedWithAdressOIB>
    <izvorni_sadrzaj>
      <item>MINOS SPLIT d.o.o. za ugostiteljstvo, OIB 87624397889, Sučići 13 , 22320 Otavice</item>
    </izvorni_sadrzaj>
    <derivirana_varijabla naziv="DomainObject.Predmet.ProtuStrankaListFormatedWithAdressOIB_1">
      <item>MINOS SPLIT d.o.o. za ugostiteljstvo, OIB 87624397889, Sučići 13 , 22320 Otavice</item>
    </derivirana_varijabla>
  </DomainObject.Predmet.ProtuStrankaListFormatedWithAdressOIB>
  <DomainObject.Predmet.ProtuStrankaListNazivFormated>
    <izvorni_sadrzaj>
      <item>MINOS SPLIT d.o.o. za ugostiteljstvo</item>
    </izvorni_sadrzaj>
    <derivirana_varijabla naziv="DomainObject.Predmet.ProtuStrankaListNazivFormated_1">
      <item>MINOS SPLIT d.o.o. za ugostiteljstvo</item>
    </derivirana_varijabla>
  </DomainObject.Predmet.ProtuStrankaListNazivFormated>
  <DomainObject.Predmet.ProtuStrankaListNazivFormatedOIB>
    <izvorni_sadrzaj>
      <item>MINOS SPLIT d.o.o. za ugostiteljstvo, OIB 87624397889</item>
    </izvorni_sadrzaj>
    <derivirana_varijabla naziv="DomainObject.Predmet.ProtuStrankaListNazivFormatedOIB_1">
      <item>MINOS SPLIT d.o.o. za ugostiteljstvo, OIB 87624397889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MINOS SPLIT d.o.o. za ugostiteljstvo</izvorni_sadrzaj>
    <derivirana_varijabla naziv="DomainObject.Predmet.ProtustrankaIDrugi_1">MINOS SPLIT 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MINOS SPLIT d.o.o. za ugostiteljstvo, OIB 87624397889, Sučići 13 , 22320 Otavice</izvorni_sadrzaj>
    <derivirana_varijabla naziv="DomainObject.Predmet.ProtustrankaIDrugiAdressOIB_1">MINOS SPLIT d.o.o. za ugostiteljstvo, OIB 87624397889, Sučići 13 , 22320 Otavice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ožujka 2018.</izvorni_sadrzaj>
    <derivirana_varijabla naziv="DomainObject.Predmet.OdlukaRjesenje.DatumDonosenjaOdluke_1">7. ožujka 2018.</derivirana_varijabla>
  </DomainObject.Predmet.OdlukaRjesenje.DatumDonosenjaOdluke>
  <DomainObject.Predmet.OdlukaRjesenje.DatumPravomocnosti>
    <izvorni_sadrzaj>24. ožujka 2018.</izvorni_sadrzaj>
    <derivirana_varijabla naziv="DomainObject.Predmet.OdlukaRjesenje.DatumPravomocnosti_1">24. ožujka 2018.</derivirana_varijabla>
  </DomainObject.Predmet.OdlukaRjesenje.DatumPravomocnosti>
  <DomainObject.Predmet.OdlukaRjesenje.Oznaka>
    <izvorni_sadrzaj>St-486/2017-8</izvorni_sadrzaj>
    <derivirana_varijabla naziv="DomainObject.Predmet.OdlukaRjesenje.Oznaka_1">St-486/2017-8</derivirana_varijabla>
  </DomainObject.Predmet.OdlukaRjesenje.Oznaka>
  <DomainObject.Predmet.SudioniciListNaziv>
    <izvorni_sadrzaj>
      <item>FINA - Podružnica Šibenik</item>
      <item>MINOS SPLIT d.o.o. za ugostiteljstvo</item>
    </izvorni_sadrzaj>
    <derivirana_varijabla naziv="DomainObject.Predmet.SudioniciListNaziv_1">
      <item>FINA - Podružnica Šibenik</item>
      <item>MINOS SPLIT 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MINOS SPLIT d.o.o. za ugostiteljstvo, OIB 87624397889, Sučići 13 ,22320 Otavice</item>
    </izvorni_sadrzaj>
    <derivirana_varijabla naziv="DomainObject.Predmet.SudioniciListAdressOIB_1">
      <item>FINA - Podružnica Šibenik, OIB 85821130368, Perivoj L. Marune 1,22000 Šibenik</item>
      <item>MINOS SPLIT d.o.o. za ugostiteljstvo, OIB 87624397889, Sučići 13 ,22320 Otavice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87624397889</item>
    </izvorni_sadrzaj>
    <derivirana_varijabla naziv="DomainObject.Predmet.SudioniciListNazivOIB_1">
      <item>, OIB 85821130368</item>
      <item>, OIB 87624397889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St-486/2017-15</izvorni_sadrzaj>
    <derivirana_varijabla naziv="DomainObject.PredzadnjaOdlukaIzPredmeta.Oznaka_1">St-486/2017-15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2B5F8A-9251-4D38-84FE-1B89A2EFED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735</properties:Characters>
  <properties:Lines>43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2019-01-15T07:05:00Z</dcterms:created>
  <dc:creator>Ardena Bajlo</dc:creator>
  <cp:lastModifiedBy>Ante Rubelj</cp:lastModifiedBy>
  <cp:lastPrinted>2017-10-30T08:42:00Z</cp:lastPrinted>
  <dcterms:modified xmlns:xsi="http://www.w3.org/2001/XMLSchema-instance" xsi:type="dcterms:W3CDTF">2019-01-22T12:34:00Z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 St-486-17 zaključak st.up- uplata.docx)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