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05bd" w14:paraId="fd905bd" w:rsidRDefault="002823B3" w:rsidP="002823B3" w:rsidR="002823B3">
      <w:pPr>
        <w15:collapsed w:val="false"/>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r w:rsidR="00193C02">
        <w:t xml:space="preserve">   </w:t>
      </w:r>
      <w:r w:rsidR="005D0B9B">
        <w:rPr>
          <w:b/>
        </w:rPr>
        <w:t>Broj: 7/St-</w:t>
      </w:r>
      <w:r w:rsidR="000F2EDB">
        <w:rPr>
          <w:b/>
        </w:rPr>
        <w:t>728</w:t>
      </w:r>
      <w:r w:rsidR="00602F7F">
        <w:rPr>
          <w:b/>
        </w:rPr>
        <w:t>/2016-</w:t>
      </w:r>
      <w:r w:rsidR="000F2EDB">
        <w:rPr>
          <w:b/>
        </w:rPr>
        <w:t>22</w:t>
      </w:r>
    </w:p>
    <w:p w:rsidRDefault="002823B3" w:rsidP="002823B3" w:rsidR="002823B3">
      <w:pPr>
        <w:rPr>
          <w:b/>
        </w:rPr>
      </w:pPr>
      <w:r>
        <w:rPr>
          <w:b/>
        </w:rPr>
        <w:t>REPUBLIKA HRVATSKA</w:t>
      </w:r>
    </w:p>
    <w:p w:rsidRDefault="002823B3" w:rsidP="002823B3" w:rsidR="002823B3">
      <w:pPr>
        <w:rPr>
          <w:b/>
        </w:rPr>
      </w:pPr>
      <w:r>
        <w:rPr>
          <w:b/>
        </w:rPr>
        <w:t>TRGOVAČKI SUD U OSIJEKU</w:t>
      </w:r>
    </w:p>
    <w:p w:rsidRDefault="002823B3" w:rsidP="002823B3" w:rsidR="002823B3">
      <w:pPr>
        <w:rPr>
          <w:b/>
        </w:rPr>
      </w:pPr>
      <w:r>
        <w:rPr>
          <w:b/>
        </w:rPr>
        <w:t>STALNA SLUŽBA U SLAVONSKOM BRODU</w:t>
      </w:r>
      <w:r>
        <w:rPr>
          <w:b/>
        </w:rPr>
        <w:tab/>
      </w:r>
      <w:r>
        <w:rPr>
          <w:b/>
        </w:rPr>
        <w:tab/>
      </w:r>
      <w:r>
        <w:rPr>
          <w:b/>
        </w:rPr>
        <w:tab/>
      </w:r>
    </w:p>
    <w:p w:rsidRDefault="002823B3" w:rsidP="002823B3" w:rsidR="002823B3">
      <w:pPr>
        <w:rPr>
          <w:b/>
        </w:rPr>
      </w:pPr>
      <w:r>
        <w:rPr>
          <w:b/>
        </w:rPr>
        <w:t>Trg pobjede 13</w:t>
      </w:r>
    </w:p>
    <w:p w:rsidRDefault="002823B3" w:rsidP="002823B3" w:rsidR="00A93168">
      <w:pPr>
        <w:rPr>
          <w:b/>
        </w:rPr>
      </w:pPr>
      <w:r>
        <w:rPr>
          <w:b/>
        </w:rPr>
        <w:t>Slavonski Brod</w:t>
      </w:r>
    </w:p>
    <w:p w:rsidRDefault="002823B3" w:rsidP="002823B3" w:rsidR="002823B3">
      <w:pPr>
        <w:jc w:val="center"/>
        <w:rPr>
          <w:b/>
        </w:rPr>
      </w:pPr>
      <w:r>
        <w:rPr>
          <w:b/>
        </w:rPr>
        <w:t>R E P U B L I K A  H R V A T S K A</w:t>
      </w:r>
    </w:p>
    <w:p w:rsidRDefault="002823B3" w:rsidP="002823B3" w:rsidR="002823B3">
      <w:pPr>
        <w:jc w:val="center"/>
        <w:rPr>
          <w:b/>
        </w:rPr>
      </w:pPr>
    </w:p>
    <w:p w:rsidRDefault="002823B3" w:rsidP="002823B3" w:rsidR="002823B3">
      <w:pPr>
        <w:jc w:val="center"/>
        <w:rPr>
          <w:b/>
        </w:rPr>
      </w:pPr>
      <w:r>
        <w:rPr>
          <w:b/>
        </w:rPr>
        <w:t>R J E Š E N J E</w:t>
      </w:r>
    </w:p>
    <w:p w:rsidRDefault="006901A8" w:rsidP="00193C02" w:rsidR="006901A8">
      <w:pPr>
        <w:rPr>
          <w:b/>
        </w:rPr>
      </w:pPr>
    </w:p>
    <w:p w:rsidRDefault="006901A8" w:rsidP="002823B3" w:rsidR="006901A8">
      <w:r>
        <w:t xml:space="preserve">                      </w:t>
      </w:r>
    </w:p>
    <w:p w:rsidRDefault="002823B3" w:rsidP="00BC4E74" w:rsidR="002823B3">
      <w:pPr>
        <w:ind w:firstLine="1440"/>
        <w:jc w:val="both"/>
      </w:pPr>
      <w:r>
        <w:t xml:space="preserve">TRGOVAČKI SUD U OSIJEKU, STALNA SLUŽBA U SLAVONSKOM BRODU, po stečajnoj sutkinji Mirni Vujčić, </w:t>
      </w:r>
      <w:r w:rsidR="005D0B9B" w:rsidRPr="005D0B9B">
        <w:t xml:space="preserve">postupajući po prijedlogu  predlagatelja FINANCIJSKE AGENCIJE, Regionalnog centra Osijek, Podružnice Slavonski Brod, za otvaranje stečajnog postupka nad stečajnim dužnikom </w:t>
      </w:r>
      <w:r w:rsidR="006901A8" w:rsidRPr="000A4A2F">
        <w:t xml:space="preserve">SERIUS GRADNJA j.d.o.o. za gradnju i usluge, skraćena tvrtka: SERIUS GRADNJA j.d.o.o., </w:t>
      </w:r>
      <w:proofErr w:type="spellStart"/>
      <w:r w:rsidR="006901A8" w:rsidRPr="000A4A2F">
        <w:t>Vidovci</w:t>
      </w:r>
      <w:proofErr w:type="spellEnd"/>
      <w:r w:rsidR="006901A8" w:rsidRPr="000A4A2F">
        <w:t xml:space="preserve"> ( Grad Požega ), Vilima </w:t>
      </w:r>
      <w:proofErr w:type="spellStart"/>
      <w:r w:rsidR="006901A8" w:rsidRPr="000A4A2F">
        <w:t>Korajca</w:t>
      </w:r>
      <w:proofErr w:type="spellEnd"/>
      <w:r w:rsidR="006901A8" w:rsidRPr="000A4A2F">
        <w:t xml:space="preserve"> 18, OIB 93312251774</w:t>
      </w:r>
      <w:r w:rsidR="006901A8">
        <w:t xml:space="preserve"> </w:t>
      </w:r>
      <w:r>
        <w:t xml:space="preserve">nakon održanog ročišta dana </w:t>
      </w:r>
      <w:r w:rsidR="00EA5971">
        <w:t>19</w:t>
      </w:r>
      <w:r>
        <w:t>. prosinca 2016. godine radi rasprave o pretpostavkama za otvaranje stečajnog postupka i očitovanja o prijedlogu za otvar</w:t>
      </w:r>
      <w:r w:rsidR="002B5CE2">
        <w:t>anje stečajnog postupka,</w:t>
      </w:r>
      <w:r w:rsidR="00BC4E74" w:rsidRPr="00BC4E74">
        <w:t xml:space="preserve">  te proteka roka za uplatu predujma za pokriće troškova prethodnog i otvorenog stečajnog postupk</w:t>
      </w:r>
      <w:r w:rsidR="00BC4E74">
        <w:t>a</w:t>
      </w:r>
      <w:r w:rsidR="00BC4E74" w:rsidRPr="00BC4E74">
        <w:t xml:space="preserve"> </w:t>
      </w:r>
      <w:r w:rsidR="002B5CE2">
        <w:t>dana 1</w:t>
      </w:r>
      <w:r w:rsidR="000F2EDB">
        <w:t>0</w:t>
      </w:r>
      <w:r>
        <w:t xml:space="preserve">. </w:t>
      </w:r>
      <w:r w:rsidR="000F2EDB">
        <w:t>ožujka</w:t>
      </w:r>
      <w:r>
        <w:t xml:space="preserve"> 2017. godine </w:t>
      </w:r>
    </w:p>
    <w:p w:rsidRDefault="002823B3" w:rsidP="00BC4E74" w:rsidR="002823B3">
      <w:pPr>
        <w:jc w:val="both"/>
      </w:pPr>
    </w:p>
    <w:p w:rsidRDefault="002823B3" w:rsidP="00283C54" w:rsidR="002823B3">
      <w:pPr>
        <w:jc w:val="center"/>
      </w:pPr>
      <w:r>
        <w:t>r i j e š i o     j e</w:t>
      </w:r>
    </w:p>
    <w:p w:rsidRDefault="002823B3" w:rsidP="00BC4E74" w:rsidR="002823B3">
      <w:pPr>
        <w:jc w:val="both"/>
      </w:pPr>
    </w:p>
    <w:p w:rsidRDefault="002B5CE2" w:rsidP="00BC4E74" w:rsidR="002B5CE2" w:rsidRPr="002B5CE2">
      <w:pPr>
        <w:jc w:val="both"/>
      </w:pPr>
      <w:r>
        <w:t xml:space="preserve">  </w:t>
      </w:r>
      <w:r>
        <w:tab/>
      </w:r>
      <w:r>
        <w:tab/>
      </w:r>
      <w:r w:rsidRPr="002B5CE2">
        <w:t>I.  Otvara se stečajni postupak nad stečajnim dužnikom</w:t>
      </w:r>
      <w:r w:rsidR="00EA5971" w:rsidRPr="00EA5971">
        <w:t xml:space="preserve"> </w:t>
      </w:r>
      <w:r w:rsidR="00EA5971" w:rsidRPr="000A4A2F">
        <w:t xml:space="preserve">SERIUS GRADNJA j.d.o.o. za gradnju i usluge, skraćena tvrtka: SERIUS GRADNJA j.d.o.o., </w:t>
      </w:r>
      <w:proofErr w:type="spellStart"/>
      <w:r w:rsidR="00EA5971" w:rsidRPr="000A4A2F">
        <w:t>Vidovci</w:t>
      </w:r>
      <w:proofErr w:type="spellEnd"/>
      <w:r w:rsidR="00EA5971" w:rsidRPr="000A4A2F">
        <w:t xml:space="preserve"> ( Grad Požega ), Vilima </w:t>
      </w:r>
      <w:proofErr w:type="spellStart"/>
      <w:r w:rsidR="00EA5971" w:rsidRPr="000A4A2F">
        <w:t>Korajca</w:t>
      </w:r>
      <w:proofErr w:type="spellEnd"/>
      <w:r w:rsidR="00EA5971" w:rsidRPr="000A4A2F">
        <w:t xml:space="preserve"> 18, OIB 93312251774</w:t>
      </w:r>
      <w:r w:rsidR="00EA5971">
        <w:t xml:space="preserve"> </w:t>
      </w:r>
      <w:r w:rsidRPr="002B5CE2">
        <w:t>.</w:t>
      </w:r>
    </w:p>
    <w:p w:rsidRDefault="002B5CE2" w:rsidP="00BC4E74" w:rsidR="002B5CE2" w:rsidRPr="002B5CE2">
      <w:pPr>
        <w:jc w:val="both"/>
      </w:pPr>
    </w:p>
    <w:p w:rsidRDefault="002B5CE2" w:rsidP="00BC4E74" w:rsidR="002B5CE2" w:rsidRPr="002B5CE2">
      <w:pPr>
        <w:jc w:val="both"/>
      </w:pPr>
      <w:r>
        <w:t xml:space="preserve">  </w:t>
      </w:r>
      <w:r>
        <w:tab/>
      </w:r>
      <w:r>
        <w:tab/>
      </w:r>
      <w:r w:rsidRPr="002B5CE2">
        <w:t xml:space="preserve">II. Za stečajnog upravitelja imenuje se </w:t>
      </w:r>
      <w:proofErr w:type="spellStart"/>
      <w:r w:rsidR="00BB0670">
        <w:t>Julka</w:t>
      </w:r>
      <w:proofErr w:type="spellEnd"/>
      <w:r w:rsidR="00BB0670">
        <w:t xml:space="preserve"> Bandić iz Osijeka, Ilirska ulica br.11</w:t>
      </w:r>
      <w:r w:rsidR="00BC4E74">
        <w:t xml:space="preserve">, OIB </w:t>
      </w:r>
      <w:r w:rsidR="00BB0670">
        <w:t>04946287686.</w:t>
      </w:r>
    </w:p>
    <w:p w:rsidRDefault="002B5CE2" w:rsidP="00BC4E74" w:rsidR="002B5CE2" w:rsidRPr="002B5CE2">
      <w:pPr>
        <w:jc w:val="both"/>
      </w:pPr>
      <w:r w:rsidRPr="002B5CE2">
        <w:t xml:space="preserve">  </w:t>
      </w:r>
    </w:p>
    <w:p w:rsidRDefault="002B5CE2" w:rsidP="00BC4E74" w:rsidR="002B5CE2" w:rsidRPr="002B5CE2">
      <w:pPr>
        <w:jc w:val="both"/>
      </w:pPr>
      <w:r>
        <w:t xml:space="preserve">  </w:t>
      </w:r>
      <w:r>
        <w:tab/>
      </w:r>
      <w:r>
        <w:tab/>
      </w:r>
      <w:r w:rsidRPr="002B5CE2">
        <w:t>III. Zaključuje se stečajni postupak nad</w:t>
      </w:r>
      <w:r w:rsidR="00BB0670">
        <w:t xml:space="preserve"> </w:t>
      </w:r>
      <w:r w:rsidR="00BB0670" w:rsidRPr="000A4A2F">
        <w:t xml:space="preserve">SERIUS GRADNJA j.d.o.o. za gradnju i usluge, skraćena tvrtka: SERIUS GRADNJA j.d.o.o., </w:t>
      </w:r>
      <w:proofErr w:type="spellStart"/>
      <w:r w:rsidR="00BB0670" w:rsidRPr="000A4A2F">
        <w:t>Vidovci</w:t>
      </w:r>
      <w:proofErr w:type="spellEnd"/>
      <w:r w:rsidR="00BB0670" w:rsidRPr="000A4A2F">
        <w:t xml:space="preserve"> ( Grad Požega ), Vilima </w:t>
      </w:r>
      <w:proofErr w:type="spellStart"/>
      <w:r w:rsidR="00BB0670" w:rsidRPr="000A4A2F">
        <w:t>Korajca</w:t>
      </w:r>
      <w:proofErr w:type="spellEnd"/>
      <w:r w:rsidR="00BB0670" w:rsidRPr="000A4A2F">
        <w:t xml:space="preserve"> 18, OIB 93312251774</w:t>
      </w:r>
      <w:r w:rsidRPr="002B5CE2">
        <w:t>, jer stečajna masa nije dostatna ni za namirenje troškova stečajnog postupka.</w:t>
      </w:r>
    </w:p>
    <w:p w:rsidRDefault="002B5CE2" w:rsidP="00BC4E74" w:rsidR="002B5CE2" w:rsidRPr="002B5CE2">
      <w:pPr>
        <w:jc w:val="both"/>
      </w:pPr>
    </w:p>
    <w:p w:rsidRDefault="002B5CE2" w:rsidP="00BC4E74" w:rsidR="002B5CE2">
      <w:pPr>
        <w:jc w:val="both"/>
      </w:pPr>
      <w:r w:rsidRPr="002B5CE2">
        <w:t xml:space="preserve">                         IV. Po pravomoćnosti ovog rješenja navedeni stečajni dužnik brisat će se iz sudskog registra.</w:t>
      </w:r>
    </w:p>
    <w:p w:rsidRDefault="00C315EF" w:rsidP="00BC4E74" w:rsidR="00C315EF" w:rsidRPr="002B5CE2">
      <w:pPr>
        <w:jc w:val="both"/>
      </w:pPr>
    </w:p>
    <w:p w:rsidRDefault="002823B3" w:rsidP="00283C54" w:rsidR="002823B3">
      <w:pPr>
        <w:jc w:val="center"/>
      </w:pPr>
      <w:r>
        <w:t>Obrazloženje</w:t>
      </w:r>
    </w:p>
    <w:p w:rsidRDefault="0043304A" w:rsidP="0043304A" w:rsidR="0043304A">
      <w:pPr>
        <w:jc w:val="both"/>
      </w:pPr>
    </w:p>
    <w:p w:rsidRDefault="00A93168" w:rsidP="0043304A" w:rsidR="00A93168">
      <w:pPr>
        <w:jc w:val="both"/>
      </w:pPr>
    </w:p>
    <w:p w:rsidRDefault="0043304A" w:rsidP="008C68B4" w:rsidR="002175C5">
      <w:pPr>
        <w:jc w:val="both"/>
      </w:pPr>
      <w:r>
        <w:t xml:space="preserve"> </w:t>
      </w:r>
      <w:r>
        <w:tab/>
      </w:r>
      <w:r>
        <w:tab/>
        <w:t>Na temelju prijedloga Financijske agencije, Regio</w:t>
      </w:r>
      <w:r w:rsidR="0011410C">
        <w:t xml:space="preserve">nalnog centra Osijek Podružnice Slavonski </w:t>
      </w:r>
      <w:r w:rsidR="008C68B4">
        <w:t>Brod</w:t>
      </w:r>
      <w:r>
        <w:t xml:space="preserve"> podnesenog na temelju odredbe čl. 110. st. 1. Stečajnog</w:t>
      </w:r>
      <w:r w:rsidR="008C68B4">
        <w:t xml:space="preserve"> zako</w:t>
      </w:r>
      <w:r w:rsidR="005C6CB4">
        <w:t>na (dalje: SZ, NN 71/15) zak</w:t>
      </w:r>
      <w:r w:rsidR="00663ACB">
        <w:t>a</w:t>
      </w:r>
      <w:r w:rsidR="005C6CB4">
        <w:t>zana</w:t>
      </w:r>
      <w:r w:rsidR="008C68B4">
        <w:t xml:space="preserve"> su ročišta</w:t>
      </w:r>
      <w:r w:rsidR="00C315EF" w:rsidRPr="00C315EF">
        <w:t xml:space="preserve"> rasprave o pretpostavkama za otvaranje stečajnog postupka i očitovanja o prijedlogu za otvaranje stečajnog postupka nad stečajnim dužnikom </w:t>
      </w:r>
      <w:r w:rsidR="008C68B4" w:rsidRPr="000A4A2F">
        <w:t xml:space="preserve">SERIUS GRADNJA j.d.o.o. za gradnju i usluge, skraćena tvrtka: SERIUS GRADNJA j.d.o.o., </w:t>
      </w:r>
      <w:proofErr w:type="spellStart"/>
      <w:r w:rsidR="008C68B4" w:rsidRPr="000A4A2F">
        <w:t>Vidovci</w:t>
      </w:r>
      <w:proofErr w:type="spellEnd"/>
      <w:r w:rsidR="008C68B4" w:rsidRPr="000A4A2F">
        <w:t xml:space="preserve"> ( Grad Požega ), Vilima </w:t>
      </w:r>
      <w:proofErr w:type="spellStart"/>
      <w:r w:rsidR="008C68B4" w:rsidRPr="000A4A2F">
        <w:t>Korajca</w:t>
      </w:r>
      <w:proofErr w:type="spellEnd"/>
      <w:r w:rsidR="008C68B4" w:rsidRPr="000A4A2F">
        <w:t xml:space="preserve"> 18, OIB 93312251774</w:t>
      </w:r>
      <w:r w:rsidR="008C68B4">
        <w:t xml:space="preserve"> </w:t>
      </w:r>
    </w:p>
    <w:p w:rsidRDefault="002175C5" w:rsidP="008C68B4" w:rsidR="00A93168">
      <w:pPr>
        <w:jc w:val="both"/>
      </w:pPr>
      <w:r>
        <w:lastRenderedPageBreak/>
        <w:tab/>
      </w:r>
      <w:r>
        <w:tab/>
      </w:r>
      <w:r>
        <w:tab/>
      </w:r>
      <w:r>
        <w:tab/>
      </w:r>
      <w:r>
        <w:tab/>
      </w:r>
      <w:r>
        <w:tab/>
        <w:t>-2-</w:t>
      </w:r>
      <w:r>
        <w:tab/>
      </w:r>
      <w:r>
        <w:tab/>
      </w:r>
      <w:r>
        <w:tab/>
      </w:r>
      <w:r w:rsidR="00A93168">
        <w:t xml:space="preserve">      </w:t>
      </w:r>
      <w:r>
        <w:rPr>
          <w:b/>
        </w:rPr>
        <w:t>Broj: 7/St-728/2016-22</w:t>
      </w:r>
      <w:r w:rsidR="00A93168">
        <w:t xml:space="preserve"> </w:t>
      </w:r>
    </w:p>
    <w:p w:rsidRDefault="00A93168" w:rsidP="008C68B4" w:rsidR="00A93168">
      <w:pPr>
        <w:jc w:val="both"/>
      </w:pPr>
    </w:p>
    <w:p w:rsidRDefault="008C68B4" w:rsidP="008C68B4" w:rsidR="00C315EF" w:rsidRPr="00C315EF">
      <w:pPr>
        <w:jc w:val="both"/>
        <w:rPr>
          <w:b/>
        </w:rPr>
      </w:pPr>
      <w:r>
        <w:t xml:space="preserve">na koje nije pristupio član uprave dužnika, pa je </w:t>
      </w:r>
      <w:r w:rsidR="00C315EF" w:rsidRPr="00C315EF">
        <w:t xml:space="preserve">rješenjem posl.br. 7/St-728/2016-17 od 14. studenog 2016. </w:t>
      </w:r>
      <w:r>
        <w:t xml:space="preserve">godine imenovana </w:t>
      </w:r>
      <w:r w:rsidR="00C315EF" w:rsidRPr="00C315EF">
        <w:t xml:space="preserve">privremena stečajna upraviteljica </w:t>
      </w:r>
      <w:proofErr w:type="spellStart"/>
      <w:r w:rsidR="00C315EF" w:rsidRPr="00C315EF">
        <w:t>Julka</w:t>
      </w:r>
      <w:proofErr w:type="spellEnd"/>
      <w:r w:rsidR="00C315EF" w:rsidRPr="00C315EF">
        <w:t xml:space="preserve"> Bandić iz Osijeka sa dužnostima utvrditi mogu li se imovinom dužnika namiriti troškovi postupka te da li postoje razlozi za otvaranje stečajnog postupka nad stečajnim dužnikom odnosno da li je otpao razlog n</w:t>
      </w:r>
      <w:r w:rsidR="005C6CB4">
        <w:t xml:space="preserve">esposobnosti za plaćanje te </w:t>
      </w:r>
      <w:r w:rsidR="005E098A">
        <w:t xml:space="preserve">je </w:t>
      </w:r>
      <w:r w:rsidR="005C6CB4">
        <w:t xml:space="preserve">održano ročište </w:t>
      </w:r>
      <w:r w:rsidR="00C315EF" w:rsidRPr="00C315EF">
        <w:t>dan 19. prosinca 2016. godine.</w:t>
      </w:r>
    </w:p>
    <w:p w:rsidRDefault="00777A54" w:rsidP="00C315EF" w:rsidR="00C315EF" w:rsidRPr="00C315EF">
      <w:pPr>
        <w:ind w:firstLine="1440"/>
        <w:jc w:val="both"/>
      </w:pPr>
      <w:r>
        <w:t>P</w:t>
      </w:r>
      <w:r w:rsidR="00C315EF" w:rsidRPr="00C315EF">
        <w:t xml:space="preserve">o službenoj dužnosti pribavljeno je posljednje javno objavljeno  financijsko izvješće – Bilanca za 2015. godinu , podaci o vlasništvu motornih vozila i nekretnina dužnika te  je izvršen uvid u sve isprave priložene spisu. </w:t>
      </w:r>
    </w:p>
    <w:p w:rsidRDefault="00C315EF" w:rsidP="00C315EF" w:rsidR="00C315EF" w:rsidRPr="00C315EF">
      <w:pPr>
        <w:ind w:firstLine="1440"/>
        <w:jc w:val="both"/>
      </w:pPr>
      <w:r w:rsidRPr="00C315EF">
        <w:t>Iz prijedloga za otvaranje stečajnog postupka</w:t>
      </w:r>
      <w:r w:rsidR="008C68B4">
        <w:t xml:space="preserve"> FINA-e </w:t>
      </w:r>
      <w:r w:rsidRPr="00C315EF">
        <w:t>proizlazi da je dužnik na dan 17.ožujka  2016. godine u Očevidniku redoslijeda osnova za plaćanje ima evidentirane neizvršene osnove za plaćanje u neprekinutom razdoblju od 120 dana u ukupnom iznosu od 21.272,50 Kn te jednu zaposlenu osobu.</w:t>
      </w:r>
    </w:p>
    <w:p w:rsidRDefault="00C315EF" w:rsidP="00C315EF" w:rsidR="00C315EF" w:rsidRPr="00C315EF">
      <w:pPr>
        <w:ind w:firstLine="1440"/>
        <w:jc w:val="both"/>
      </w:pPr>
      <w:r w:rsidRPr="00C315EF">
        <w:t>Uvidom u potvrdu Zemljišnoknjižnog odjela Općinskog suda Požega od 01. lipnja 2016.godine utvrđeno je da dužnik nije vlasnikom nekretnina na  području nadležnosti toga suda, a uvidom u Uvjerenje Policijske uprave Požeško – slavonske od 02. lipnja 2016.godine utvrđeno je da nije vlasnik motornih vozila.</w:t>
      </w:r>
    </w:p>
    <w:p w:rsidRDefault="00C315EF" w:rsidP="00C315EF" w:rsidR="00C315EF" w:rsidRPr="00C315EF">
      <w:pPr>
        <w:ind w:firstLine="1440"/>
        <w:jc w:val="both"/>
      </w:pPr>
      <w:r w:rsidRPr="00C315EF">
        <w:t xml:space="preserve"> Saslušanjem privremene stečajne upraviteljice, uvidom u </w:t>
      </w:r>
      <w:r w:rsidR="008C68B4">
        <w:t xml:space="preserve">njeno </w:t>
      </w:r>
      <w:r w:rsidRPr="00C315EF">
        <w:t>izvješće</w:t>
      </w:r>
      <w:r w:rsidR="008C68B4">
        <w:t xml:space="preserve"> </w:t>
      </w:r>
      <w:r w:rsidRPr="00C315EF">
        <w:t>i priloge izvješću utvrđeno je da je stečajni dužnik nesposoban za plaćanje jer je na dan 16. prosinca 2016. godine evidentirano 393 dana neprekidne blokade, a nepodmirene obveze</w:t>
      </w:r>
      <w:r w:rsidR="008C68B4">
        <w:t xml:space="preserve"> dužnika</w:t>
      </w:r>
      <w:r w:rsidRPr="00C315EF">
        <w:t xml:space="preserve"> iznose 78.431,05 Kn, a to proizlazi i iz Potvrde o blokadi računa i novčanih sredstava </w:t>
      </w:r>
      <w:proofErr w:type="spellStart"/>
      <w:r w:rsidRPr="00C315EF">
        <w:t>ovršenika</w:t>
      </w:r>
      <w:proofErr w:type="spellEnd"/>
      <w:r w:rsidRPr="00C315EF">
        <w:t xml:space="preserve"> Financijske agencije. Privremena stečajna upraviteljica se očitovala  da</w:t>
      </w:r>
      <w:r w:rsidR="00777A54">
        <w:t xml:space="preserve"> su,</w:t>
      </w:r>
      <w:r w:rsidRPr="00C315EF">
        <w:t xml:space="preserve">  kako je zakonski zastupnik dužnika uposlen u društvu</w:t>
      </w:r>
      <w:r w:rsidR="00777A54">
        <w:t>,</w:t>
      </w:r>
      <w:r w:rsidRPr="00C315EF">
        <w:t xml:space="preserve"> obveze dužnika  i veće i iznose 121.960,97 Kn, a odnose se na obveze prema zaposleniku, Gra</w:t>
      </w:r>
      <w:r w:rsidR="008C68B4">
        <w:t xml:space="preserve">du Požegi i Republici Hrvatskoj te </w:t>
      </w:r>
      <w:r w:rsidRPr="00C315EF">
        <w:t xml:space="preserve">da je dužnik </w:t>
      </w:r>
      <w:r w:rsidR="00777A54">
        <w:t xml:space="preserve">tako </w:t>
      </w:r>
      <w:r w:rsidRPr="00C315EF">
        <w:t>i prezadužen jer su obveze dužnika veće od njegove imovine, da dužnik nije vlasnik nekretnina, pokretnina, motornih vozila, niti je nositelj imovinskih prava, niti dionica i poslovnih udjela u drugim društvima, a niti vodi parnične postupke, te da u imovini iskazuje samo tražbine i to tražbin</w:t>
      </w:r>
      <w:r w:rsidR="008C68B4">
        <w:t>e</w:t>
      </w:r>
      <w:r w:rsidRPr="00C315EF">
        <w:t xml:space="preserve"> za dane pozajmice članu društva u iznosu od 50.695,48 Kn koja je nenaplativa iz razloga što je član društva i uposlenik u društvu i ima tražbinu prema društvu po osnovi radnog odnosa</w:t>
      </w:r>
      <w:r w:rsidR="00777A54">
        <w:t xml:space="preserve"> koja je veća od ove pozajmice, </w:t>
      </w:r>
      <w:r w:rsidRPr="00C315EF">
        <w:t xml:space="preserve">a nema niti imovinu u odnosu na koju bi se tražbina mogla naplatiti. Iz iskaza privremene stečajne upraviteljice proizlazi da dužnik iskazuje i tražbinu u iznosu od 23.366,27 Kn prema Nadi Jukić koja je prema očitovanju gospođe Jukić ispunjena, a u poslovnoj dokumentaciji dužnika osim računa  koji glasi na veći iznos i koji je dijelom sufinanciran od strane Fonda za zaštitu okoliša i energetsku učinkovitost nije pronađen nikakav trag za </w:t>
      </w:r>
      <w:proofErr w:type="spellStart"/>
      <w:r w:rsidRPr="00C315EF">
        <w:t>utuženje</w:t>
      </w:r>
      <w:proofErr w:type="spellEnd"/>
      <w:r w:rsidRPr="00C315EF">
        <w:t xml:space="preserve"> tražbine. Privremena stečajna upraviteljica</w:t>
      </w:r>
      <w:r w:rsidR="008C68B4">
        <w:t xml:space="preserve"> se </w:t>
      </w:r>
      <w:r w:rsidRPr="00C315EF">
        <w:t>očitovala da</w:t>
      </w:r>
      <w:r w:rsidR="005E098A">
        <w:t xml:space="preserve"> tako</w:t>
      </w:r>
      <w:r w:rsidRPr="00C315EF">
        <w:t xml:space="preserve"> dužnik nema imovinu koja bi bila dostatna za namirenje troškova stečajnog postupka i predložila da se postupi sukladno odredbi čl.132 SZ-a.</w:t>
      </w:r>
    </w:p>
    <w:p w:rsidRDefault="008C68B4" w:rsidP="00C315EF" w:rsidR="00C315EF">
      <w:pPr>
        <w:jc w:val="both"/>
      </w:pPr>
      <w:r>
        <w:t xml:space="preserve">                         Stoga</w:t>
      </w:r>
      <w:r w:rsidR="00C315EF" w:rsidRPr="00C315EF">
        <w:t xml:space="preserve"> je utvrđeno da je stečajni dužnik nesposoban za plaćanje, ali i prezadužen jer su dužnikove obveze u trenutku odlučivanja o prijedlogu veće od njegove imovine odnosno da su ostvareni stečajni razlozi koje propisuje odredba čl. 5. SZ-a</w:t>
      </w:r>
    </w:p>
    <w:p w:rsidRDefault="00187240" w:rsidP="00BC4E74" w:rsidR="00A93168">
      <w:pPr>
        <w:jc w:val="both"/>
      </w:pPr>
      <w:r>
        <w:tab/>
      </w:r>
      <w:r>
        <w:tab/>
      </w:r>
      <w:r w:rsidR="002436B4">
        <w:t>S obzirom da</w:t>
      </w:r>
      <w:r w:rsidR="002823B3">
        <w:t xml:space="preserve"> je na temelju I</w:t>
      </w:r>
      <w:r w:rsidR="008C68B4">
        <w:t>zvješća i očitovanja privremene stečajne upraviteljice</w:t>
      </w:r>
      <w:r w:rsidR="002823B3">
        <w:t xml:space="preserve"> utvrđeno da stečajni dužnik u trenutku odlučivanja o prijedlogu nema imovine koja bi bila</w:t>
      </w:r>
      <w:r w:rsidR="002436B4">
        <w:t xml:space="preserve"> </w:t>
      </w:r>
      <w:r w:rsidR="002823B3">
        <w:t>dostatna za namirenje troškova stečajnog postupka,</w:t>
      </w:r>
      <w:r w:rsidR="002B5CE2">
        <w:t xml:space="preserve"> </w:t>
      </w:r>
      <w:r w:rsidR="00845E3E">
        <w:t>to</w:t>
      </w:r>
      <w:r w:rsidR="002B5CE2">
        <w:t xml:space="preserve"> su</w:t>
      </w:r>
      <w:r w:rsidR="002823B3">
        <w:t xml:space="preserve"> sukladno odredbi čl. 132. Stečajnog zakona </w:t>
      </w:r>
      <w:r w:rsidR="00E113B8">
        <w:t>rje</w:t>
      </w:r>
      <w:r w:rsidR="008C68B4">
        <w:t>šenjem posl.br. 7/St-728/2016-20 od 01. veljače</w:t>
      </w:r>
      <w:r w:rsidR="002B5CE2">
        <w:t xml:space="preserve"> 2017.godine pozvane osobe</w:t>
      </w:r>
      <w:r w:rsidR="002823B3">
        <w:t xml:space="preserve"> koje imaju pravni interes za provedbom stečajnog postupka da u roku od 15 dana uplate predujam za namirenje troškova prethodnog i otvorenog stečajnog postupka, jer je prije otvaranja stečajnog postupka utvrđeno da imovina dužnika koja bi ušla u stečajnu masu nije dovoljna  za namirenje troškova tog postupka odn</w:t>
      </w:r>
      <w:r w:rsidR="002B5CE2">
        <w:t xml:space="preserve">osno da je neznatne vrijednosti, a </w:t>
      </w:r>
    </w:p>
    <w:p w:rsidRDefault="00A93168" w:rsidP="00BC4E74" w:rsidR="00A93168">
      <w:pPr>
        <w:jc w:val="both"/>
      </w:pPr>
    </w:p>
    <w:p w:rsidRDefault="00A93168" w:rsidP="00BC4E74" w:rsidR="00A93168">
      <w:pPr>
        <w:jc w:val="both"/>
        <w:rPr>
          <w:b/>
        </w:rPr>
      </w:pPr>
      <w:r>
        <w:lastRenderedPageBreak/>
        <w:tab/>
      </w:r>
      <w:r>
        <w:tab/>
      </w:r>
      <w:r>
        <w:tab/>
      </w:r>
      <w:r>
        <w:tab/>
      </w:r>
      <w:r>
        <w:tab/>
      </w:r>
      <w:r>
        <w:tab/>
        <w:t>-3-</w:t>
      </w:r>
      <w:r>
        <w:tab/>
      </w:r>
      <w:r>
        <w:tab/>
      </w:r>
      <w:r>
        <w:tab/>
        <w:t xml:space="preserve">     </w:t>
      </w:r>
      <w:r>
        <w:rPr>
          <w:b/>
        </w:rPr>
        <w:t>Broj: 7/St-728/2016-22</w:t>
      </w:r>
    </w:p>
    <w:p w:rsidRDefault="00A93168" w:rsidP="00BC4E74" w:rsidR="00A93168" w:rsidRPr="00A93168">
      <w:pPr>
        <w:jc w:val="both"/>
        <w:rPr>
          <w:b/>
        </w:rPr>
      </w:pPr>
    </w:p>
    <w:p w:rsidRDefault="002B5CE2" w:rsidP="00BC4E74" w:rsidR="00651267">
      <w:pPr>
        <w:jc w:val="both"/>
      </w:pPr>
      <w:r>
        <w:t>rješenje je javno objavljeno na mrežnoj stranici e-Oglasna ploča sudo</w:t>
      </w:r>
      <w:r w:rsidR="008C68B4">
        <w:t>va dana 01. veljače</w:t>
      </w:r>
      <w:r w:rsidR="002436B4">
        <w:t xml:space="preserve"> 2017.godine, a u</w:t>
      </w:r>
      <w:r w:rsidRPr="002B5CE2">
        <w:t xml:space="preserve"> ostavljenom roku nitko od vjerovnika odnosno osoba koje imaju pravni </w:t>
      </w:r>
    </w:p>
    <w:p w:rsidRDefault="002B5CE2" w:rsidP="00BC4E74" w:rsidR="002B5CE2" w:rsidRPr="002B5CE2">
      <w:pPr>
        <w:jc w:val="both"/>
      </w:pPr>
      <w:r w:rsidRPr="002B5CE2">
        <w:t>interes za provedbom stečajnog postupka nije uplatio predujam za namirenje troškova postupka, a što je utvrđeno provjerom u računovodstvu suda.</w:t>
      </w:r>
    </w:p>
    <w:p w:rsidRDefault="002B5CE2" w:rsidP="00BC4E74" w:rsidR="002B5CE2" w:rsidRPr="002B5CE2">
      <w:pPr>
        <w:jc w:val="both"/>
      </w:pPr>
      <w:r w:rsidRPr="002B5CE2">
        <w:t xml:space="preserve"> </w:t>
      </w:r>
      <w:r w:rsidRPr="002B5CE2">
        <w:tab/>
        <w:t xml:space="preserve"> </w:t>
      </w:r>
      <w:r w:rsidRPr="002B5CE2">
        <w:tab/>
        <w:t>Kako je, dakle, utvrđeno da su na strani stečajnog dužnika ostvareni stečajni razlozi nesposobnosti za plaćanje i prezaduženosti propisani odredbom čl. 5. SZ-a</w:t>
      </w:r>
      <w:r w:rsidR="00947B69">
        <w:t xml:space="preserve">, </w:t>
      </w:r>
      <w:r w:rsidRPr="002B5CE2">
        <w:t>da</w:t>
      </w:r>
      <w:r w:rsidR="00E113B8">
        <w:t xml:space="preserve"> dužnik ima </w:t>
      </w:r>
      <w:r w:rsidR="00947B69">
        <w:t>zap</w:t>
      </w:r>
      <w:r w:rsidR="00D44B03">
        <w:t>o</w:t>
      </w:r>
      <w:r w:rsidR="00E113B8">
        <w:t>slenu jednu</w:t>
      </w:r>
      <w:r w:rsidR="00947B69">
        <w:t xml:space="preserve"> o</w:t>
      </w:r>
      <w:r w:rsidR="008C68B4">
        <w:t>sobu</w:t>
      </w:r>
      <w:r w:rsidR="00947B69">
        <w:t>, ali da</w:t>
      </w:r>
      <w:r w:rsidRPr="002B5CE2">
        <w:t xml:space="preserve"> imovina stečajnog dužnika u trenutku odlučivanja neznatne vrijednosti i nije dostatna za namirenje troškova stečajnog postupka, to je na temelju odredbe čl. 132. st. 2.  SZ-a valjalo donijeti odluku o otvaranju i zaključenju stečajnog postupka nad stečajnim dužnikom.</w:t>
      </w:r>
    </w:p>
    <w:p w:rsidRDefault="002B5CE2" w:rsidP="00BC4E74" w:rsidR="002B5CE2">
      <w:pPr>
        <w:jc w:val="both"/>
      </w:pPr>
      <w:r w:rsidRPr="002B5CE2">
        <w:t xml:space="preserve">                     Izbor </w:t>
      </w:r>
      <w:r w:rsidR="00947B69">
        <w:t xml:space="preserve">i imenovanje </w:t>
      </w:r>
      <w:r w:rsidR="008C68B4">
        <w:t>stečajne upravi</w:t>
      </w:r>
      <w:r w:rsidR="006D563F">
        <w:t xml:space="preserve">teljice </w:t>
      </w:r>
      <w:proofErr w:type="spellStart"/>
      <w:r w:rsidR="006D563F">
        <w:t>Julke</w:t>
      </w:r>
      <w:proofErr w:type="spellEnd"/>
      <w:r w:rsidR="006D563F">
        <w:t xml:space="preserve"> Bandić iz O</w:t>
      </w:r>
      <w:r w:rsidR="008C68B4">
        <w:t>sijeka</w:t>
      </w:r>
      <w:r w:rsidRPr="002B5CE2">
        <w:t xml:space="preserve"> izvršen je sukladno odredbama </w:t>
      </w:r>
      <w:r w:rsidR="00DE4DC4">
        <w:t>čl.</w:t>
      </w:r>
      <w:r w:rsidR="00947B69">
        <w:t xml:space="preserve"> 84., </w:t>
      </w:r>
      <w:r w:rsidR="00DE4DC4">
        <w:t xml:space="preserve"> 85 st.2 i čl.132 st. 2</w:t>
      </w:r>
      <w:r w:rsidRPr="002B5CE2">
        <w:t xml:space="preserve"> SZ-a</w:t>
      </w:r>
      <w:r w:rsidR="00DE4DC4">
        <w:t xml:space="preserve"> jer je tijekom postupka imenovan</w:t>
      </w:r>
      <w:r w:rsidR="00090D3D">
        <w:t>a</w:t>
      </w:r>
      <w:r w:rsidR="00DE4DC4">
        <w:t xml:space="preserve"> privremeni</w:t>
      </w:r>
      <w:r w:rsidR="00947B69">
        <w:t>m stečajnim upraviteljem</w:t>
      </w:r>
      <w:r w:rsidR="00090D3D">
        <w:t>, pa ju je</w:t>
      </w:r>
      <w:r w:rsidR="00DE4DC4">
        <w:t xml:space="preserve"> nastavno tome trebalo i imenovati stečajnim upraviteljem.</w:t>
      </w:r>
      <w:r w:rsidRPr="002B5CE2">
        <w:t xml:space="preserve"> </w:t>
      </w:r>
    </w:p>
    <w:p w:rsidRDefault="002823B3" w:rsidP="002823B3" w:rsidR="002823B3">
      <w:pPr>
        <w:ind w:firstLine="1440"/>
        <w:jc w:val="both"/>
      </w:pPr>
    </w:p>
    <w:p w:rsidRDefault="002823B3" w:rsidP="002823B3" w:rsidR="002823B3">
      <w:pPr>
        <w:jc w:val="both"/>
      </w:pPr>
      <w:r>
        <w:t xml:space="preserve"> </w:t>
      </w:r>
      <w:r>
        <w:tab/>
      </w:r>
      <w:r>
        <w:tab/>
      </w:r>
    </w:p>
    <w:p w:rsidRDefault="002823B3" w:rsidP="002823B3" w:rsidR="002823B3">
      <w:pPr>
        <w:jc w:val="center"/>
      </w:pPr>
      <w:r>
        <w:t>U Sl</w:t>
      </w:r>
      <w:r w:rsidR="00DE4DC4">
        <w:t>avonskom Brodu, 1</w:t>
      </w:r>
      <w:r w:rsidR="008C68B4">
        <w:t>0. ožujka</w:t>
      </w:r>
      <w:r>
        <w:t xml:space="preserve"> 2017. godine</w:t>
      </w:r>
    </w:p>
    <w:p w:rsidRDefault="002823B3" w:rsidP="002823B3" w:rsidR="002823B3">
      <w:pPr>
        <w:jc w:val="center"/>
      </w:pPr>
    </w:p>
    <w:p w:rsidRDefault="00A93168" w:rsidP="002823B3" w:rsidR="00A93168">
      <w:pPr>
        <w:jc w:val="center"/>
      </w:pPr>
    </w:p>
    <w:p w:rsidRDefault="002823B3" w:rsidP="002823B3" w:rsidR="002823B3">
      <w:pPr>
        <w:jc w:val="both"/>
      </w:pPr>
      <w:r>
        <w:t xml:space="preserve">                                                                                                          Stečajna sutkinja:</w:t>
      </w:r>
    </w:p>
    <w:p w:rsidRDefault="002823B3" w:rsidP="002823B3" w:rsidR="002823B3">
      <w:pPr>
        <w:jc w:val="both"/>
      </w:pPr>
      <w:r>
        <w:t xml:space="preserve">                                                                                                             </w:t>
      </w:r>
      <w:r w:rsidR="004B2618">
        <w:t>Mirna Vujčić</w:t>
      </w:r>
    </w:p>
    <w:p w:rsidRDefault="002823B3" w:rsidP="002823B3" w:rsidR="002823B3">
      <w:pPr>
        <w:jc w:val="both"/>
      </w:pPr>
    </w:p>
    <w:p w:rsidRDefault="002823B3" w:rsidP="002823B3" w:rsidR="002823B3">
      <w:pPr>
        <w:jc w:val="both"/>
        <w:rPr>
          <w:lang w:val="en-US"/>
        </w:rPr>
      </w:pPr>
    </w:p>
    <w:p w:rsidRDefault="002175C5" w:rsidP="002823B3" w:rsidR="002175C5">
      <w:pPr>
        <w:jc w:val="both"/>
        <w:rPr>
          <w:lang w:val="en-US"/>
        </w:rPr>
      </w:pPr>
    </w:p>
    <w:p w:rsidRDefault="002823B3" w:rsidP="002823B3" w:rsidR="002823B3">
      <w:pPr>
        <w:rPr>
          <w:b/>
          <w:sz w:val="16"/>
          <w:szCs w:val="16"/>
        </w:rPr>
      </w:pPr>
      <w:r>
        <w:rPr>
          <w:b/>
          <w:sz w:val="16"/>
          <w:szCs w:val="16"/>
        </w:rPr>
        <w:t xml:space="preserve">NAPUTAK O PRAVNOM LIJEKU   </w:t>
      </w:r>
    </w:p>
    <w:p w:rsidRDefault="002823B3" w:rsidP="002823B3" w:rsidR="002823B3">
      <w:pPr>
        <w:rPr>
          <w:sz w:val="16"/>
          <w:szCs w:val="16"/>
        </w:rPr>
      </w:pPr>
      <w:r>
        <w:rPr>
          <w:sz w:val="16"/>
          <w:szCs w:val="16"/>
        </w:rPr>
        <w:t xml:space="preserve">Protiv ovog rješenja dopuštena je žalba u roku od osam dana od </w:t>
      </w:r>
    </w:p>
    <w:p w:rsidRDefault="002823B3" w:rsidP="002823B3" w:rsidR="002823B3">
      <w:pPr>
        <w:rPr>
          <w:sz w:val="16"/>
          <w:szCs w:val="16"/>
        </w:rPr>
      </w:pPr>
      <w:r>
        <w:rPr>
          <w:sz w:val="16"/>
          <w:szCs w:val="16"/>
        </w:rPr>
        <w:t xml:space="preserve">isteka osmog dana od dana objave rješenja na mrežnoj stranici </w:t>
      </w:r>
    </w:p>
    <w:p w:rsidRDefault="002823B3" w:rsidP="002823B3" w:rsidR="002823B3">
      <w:pPr>
        <w:rPr>
          <w:sz w:val="16"/>
          <w:szCs w:val="16"/>
        </w:rPr>
      </w:pPr>
      <w:r>
        <w:rPr>
          <w:sz w:val="16"/>
          <w:szCs w:val="16"/>
        </w:rPr>
        <w:t xml:space="preserve">e-Oglasna ploča sudova. Žalba se podnosi Visokom trgovačkom </w:t>
      </w:r>
    </w:p>
    <w:p w:rsidRDefault="002823B3" w:rsidP="002823B3" w:rsidR="002823B3">
      <w:pPr>
        <w:rPr>
          <w:sz w:val="16"/>
          <w:szCs w:val="16"/>
        </w:rPr>
      </w:pPr>
      <w:r>
        <w:rPr>
          <w:sz w:val="16"/>
          <w:szCs w:val="16"/>
        </w:rPr>
        <w:t xml:space="preserve">sudu Republike Hrvatske Zagreb putem ovoga suda u tri primjerka. </w:t>
      </w:r>
    </w:p>
    <w:p w:rsidRDefault="002823B3" w:rsidP="002823B3" w:rsidR="002823B3"/>
    <w:p w:rsidRDefault="002823B3" w:rsidP="002823B3" w:rsidR="002823B3"/>
    <w:p w:rsidRDefault="002175C5" w:rsidP="002823B3" w:rsidR="002175C5"/>
    <w:p w:rsidRDefault="002823B3" w:rsidP="002823B3" w:rsidR="002823B3">
      <w:r>
        <w:t xml:space="preserve">  </w:t>
      </w:r>
    </w:p>
    <w:p w:rsidRDefault="00944CCC" w:rsidP="00944CCC" w:rsidR="00944CCC" w:rsidRPr="00944CCC">
      <w:r w:rsidRPr="00944CCC">
        <w:t>DNA:</w:t>
      </w:r>
    </w:p>
    <w:p w:rsidRDefault="00944CCC" w:rsidP="00944CCC" w:rsidR="00944CCC" w:rsidRPr="00944CCC">
      <w:r w:rsidRPr="00944CCC">
        <w:t>1.Rješenje objaviti na mrežnoj stranici e-Oglasna ploča sudova</w:t>
      </w:r>
    </w:p>
    <w:p w:rsidRDefault="00944CCC" w:rsidP="00944CCC" w:rsidR="00944CCC" w:rsidRPr="00944CCC">
      <w:r w:rsidRPr="00944CCC">
        <w:t xml:space="preserve">2. Rješenje dostaviti </w:t>
      </w:r>
    </w:p>
    <w:p w:rsidRDefault="00944CCC" w:rsidP="00944CCC" w:rsidR="00944CCC" w:rsidRPr="00944CCC">
      <w:r w:rsidRPr="00944CCC">
        <w:t>- stečajnom upravitelju</w:t>
      </w:r>
      <w:r w:rsidR="009F46E3">
        <w:t xml:space="preserve"> </w:t>
      </w:r>
    </w:p>
    <w:p w:rsidRDefault="00944CCC" w:rsidP="00944CCC" w:rsidR="00944CCC" w:rsidRPr="00944CCC">
      <w:r w:rsidRPr="00944CCC">
        <w:t>- zakonskom zastupniku dužnika</w:t>
      </w:r>
      <w:r w:rsidR="009F46E3">
        <w:t xml:space="preserve"> Daliboru Vučković</w:t>
      </w:r>
    </w:p>
    <w:p w:rsidRDefault="00944CCC" w:rsidP="00944CCC" w:rsidR="00944CCC" w:rsidRPr="00944CCC">
      <w:r w:rsidRPr="00944CCC">
        <w:t>- FINI Regionalni centar Osijek odmah i po pravomoćnosti</w:t>
      </w:r>
    </w:p>
    <w:p w:rsidRDefault="00944CCC" w:rsidP="00944CCC" w:rsidR="00944CCC" w:rsidRPr="00944CCC">
      <w:r w:rsidRPr="00944CCC">
        <w:t xml:space="preserve">- ŽDO Građansko-upravni odjel Slavonski Brod </w:t>
      </w:r>
    </w:p>
    <w:p w:rsidRDefault="00944CCC" w:rsidP="00944CCC" w:rsidR="00944CCC" w:rsidRPr="00944CCC">
      <w:r w:rsidRPr="00944CCC">
        <w:t>- Poreznoj u</w:t>
      </w:r>
      <w:r w:rsidR="002A454B">
        <w:t>pravi , Ispostavi Požega</w:t>
      </w:r>
      <w:r w:rsidRPr="00944CCC">
        <w:t xml:space="preserve"> po pravomoćnosti</w:t>
      </w:r>
    </w:p>
    <w:p w:rsidRDefault="00944CCC" w:rsidP="00944CCC" w:rsidR="00944CCC" w:rsidRPr="00944CCC">
      <w:r w:rsidRPr="00944CCC">
        <w:t>- sudskom registru odmah i po pravomoćnosti u elektronskom obliku</w:t>
      </w:r>
    </w:p>
    <w:p w:rsidRDefault="00944CCC" w:rsidP="00944CCC" w:rsidR="00845E3E" w:rsidRPr="00845E3E">
      <w:r w:rsidRPr="00944CCC">
        <w:t>- HZZO i HZMO po pravomoćnosti</w:t>
      </w:r>
    </w:p>
    <w:p w:rsidRDefault="00845E3E" w:rsidP="002823B3" w:rsidR="00845E3E"/>
    <w:p w:rsidRDefault="002823B3" w:rsidP="002823B3" w:rsidR="002823B3"/>
    <w:p w:rsidRDefault="002823B3" w:rsidP="002823B3" w:rsidR="002823B3"/>
    <w:p w:rsidRDefault="002823B3" w:rsidP="002823B3" w:rsidR="002823B3"/>
    <w:p w:rsidRDefault="002823B3" w:rsidP="002823B3" w:rsidR="002823B3"/>
    <w:p w:rsidRDefault="00DB052E" w:rsidP="002823B3" w:rsidR="00DB052E" w:rsidRPr="002823B3"/>
    <w:sectPr w:rsidSect="00537F96" w:rsidR="00DB052E" w:rsidRPr="002823B3">
      <w:headerReference w:type="default" r:id="rId9"/>
      <w:footerReference w:type="default" r:id="rId10"/>
      <w:pgSz w:h="16838" w:w="11906"/>
      <w:pgMar w:gutter="0" w:footer="708" w:header="708" w:left="1417" w:bottom="1417" w:right="1417" w:top="1417"/>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75F" w:rsidP="00537F96" w:rsidR="0078175F">
      <w:r>
        <w:separator/>
      </w:r>
    </w:p>
  </w:endnote>
  <w:endnote w:id="0" w:type="continuationSeparator">
    <w:p w:rsidRDefault="0078175F" w:rsidP="00537F96" w:rsidR="007817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7F96" w:rsidR="00537F96">
    <w:pPr>
      <w:pStyle w:val="Podnoje"/>
      <w:jc w:val="center"/>
    </w:pPr>
  </w:p>
  <w:p w:rsidRDefault="00537F96" w:rsidR="00537F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75F" w:rsidP="00537F96" w:rsidR="0078175F">
      <w:r>
        <w:separator/>
      </w:r>
    </w:p>
  </w:footnote>
  <w:footnote w:id="0" w:type="continuationSeparator">
    <w:p w:rsidRDefault="0078175F" w:rsidP="00537F96" w:rsidR="007817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618" w:rsidR="004B2618">
    <w:pPr>
      <w:pStyle w:val="Zaglavlje"/>
      <w:jc w:val="center"/>
    </w:pPr>
  </w:p>
  <w:p w:rsidRDefault="00537F96" w:rsidR="00537F9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23B3"/>
    <w:rsid w:val="00001462"/>
    <w:rsid w:val="00051C63"/>
    <w:rsid w:val="00072C4E"/>
    <w:rsid w:val="00090D3D"/>
    <w:rsid w:val="000A4814"/>
    <w:rsid w:val="000B0B16"/>
    <w:rsid w:val="000F2EDB"/>
    <w:rsid w:val="0011410C"/>
    <w:rsid w:val="00181B65"/>
    <w:rsid w:val="00187240"/>
    <w:rsid w:val="00193C02"/>
    <w:rsid w:val="001D1532"/>
    <w:rsid w:val="002175C5"/>
    <w:rsid w:val="002436B4"/>
    <w:rsid w:val="0024399B"/>
    <w:rsid w:val="002823B3"/>
    <w:rsid w:val="00283C54"/>
    <w:rsid w:val="002A454B"/>
    <w:rsid w:val="002B5CE2"/>
    <w:rsid w:val="003368E3"/>
    <w:rsid w:val="0043304A"/>
    <w:rsid w:val="004B2618"/>
    <w:rsid w:val="00537F96"/>
    <w:rsid w:val="005C6CB4"/>
    <w:rsid w:val="005D0B9B"/>
    <w:rsid w:val="005E098A"/>
    <w:rsid w:val="005F6684"/>
    <w:rsid w:val="00602F7F"/>
    <w:rsid w:val="00651267"/>
    <w:rsid w:val="00663ACB"/>
    <w:rsid w:val="006661D6"/>
    <w:rsid w:val="006901A8"/>
    <w:rsid w:val="006D563F"/>
    <w:rsid w:val="006D746F"/>
    <w:rsid w:val="00777A54"/>
    <w:rsid w:val="0078175F"/>
    <w:rsid w:val="00845E3E"/>
    <w:rsid w:val="008B1BDA"/>
    <w:rsid w:val="008C68B4"/>
    <w:rsid w:val="00944CCC"/>
    <w:rsid w:val="00947B69"/>
    <w:rsid w:val="009B01B4"/>
    <w:rsid w:val="009F46E3"/>
    <w:rsid w:val="00A93168"/>
    <w:rsid w:val="00AA4B62"/>
    <w:rsid w:val="00AF5927"/>
    <w:rsid w:val="00B94398"/>
    <w:rsid w:val="00BB0670"/>
    <w:rsid w:val="00BC4E74"/>
    <w:rsid w:val="00C315EF"/>
    <w:rsid w:val="00C866CA"/>
    <w:rsid w:val="00CE61FD"/>
    <w:rsid w:val="00D44B03"/>
    <w:rsid w:val="00DA4173"/>
    <w:rsid w:val="00DB052E"/>
    <w:rsid w:val="00DE4DC4"/>
    <w:rsid w:val="00E113B8"/>
    <w:rsid w:val="00EA5971"/>
    <w:rsid w:val="00EE7F2D"/>
    <w:rsid w:val="00EF1315"/>
    <w:rsid w:val="00F433DB"/>
    <w:rsid w:val="00F845B3"/>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23B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823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23B3"/>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7F96"/>
    <w:pPr>
      <w:tabs>
        <w:tab w:pos="4536" w:val="center"/>
        <w:tab w:pos="9072" w:val="right"/>
      </w:tabs>
    </w:pPr>
  </w:style>
  <w:style w:customStyle="true" w:styleId="ZaglavljeChar" w:type="character">
    <w:name w:val="Zaglavlje Char"/>
    <w:basedOn w:val="Zadanifontodlomka"/>
    <w:link w:val="Zaglavlje"/>
    <w:uiPriority w:val="99"/>
    <w:rsid w:val="00537F9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37F96"/>
    <w:pPr>
      <w:tabs>
        <w:tab w:pos="4536" w:val="center"/>
        <w:tab w:pos="9072" w:val="right"/>
      </w:tabs>
    </w:pPr>
  </w:style>
  <w:style w:customStyle="true" w:styleId="PodnojeChar" w:type="character">
    <w:name w:val="Podnožje Char"/>
    <w:basedOn w:val="Zadanifontodlomka"/>
    <w:link w:val="Podnoje"/>
    <w:uiPriority w:val="99"/>
    <w:rsid w:val="00537F9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B1BDA"/>
    <w:rPr>
      <w:color w:val="808080"/>
      <w:bdr w:space="0" w:sz="0" w:color="auto" w:val="none"/>
      <w:shd w:fill="auto" w:color="auto" w:val="clear"/>
    </w:rPr>
  </w:style>
  <w:style w:customStyle="true" w:styleId="eSPISCCParagraphDefaultFont" w:type="character">
    <w:name w:val="eSPIS_CC_Paragraph Default Font"/>
    <w:basedOn w:val="Zadanifontodlomka"/>
    <w:rsid w:val="008B1B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BDA"/>
    <w:rPr>
      <w:bdr w:space="0" w:sz="0" w:color="auto" w:val="none"/>
      <w:shd w:fill="FFFFCC" w:color="auto" w:val="clear"/>
      <w:lang w:val="hr-HR"/>
    </w:rPr>
  </w:style>
  <w:style w:customStyle="true" w:styleId="PozadinaSvijetloCrvena" w:type="character">
    <w:name w:val="Pozadina_SvijetloCrvena"/>
    <w:basedOn w:val="eSPISCCParagraphDefaultFont"/>
    <w:rsid w:val="008B1B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B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23B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823B3"/>
    <w:rPr>
      <w:rFonts w:ascii="Tahoma" w:cs="Tahoma" w:hAnsi="Tahoma"/>
      <w:sz w:val="16"/>
      <w:szCs w:val="16"/>
    </w:rPr>
  </w:style>
  <w:style w:customStyle="1" w:styleId="TekstbaloniaChar" w:type="character">
    <w:name w:val="Tekst balončića Char"/>
    <w:basedOn w:val="Zadanifontodlomka"/>
    <w:link w:val="Tekstbalonia"/>
    <w:uiPriority w:val="99"/>
    <w:semiHidden/>
    <w:rsid w:val="002823B3"/>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7F96"/>
    <w:pPr>
      <w:tabs>
        <w:tab w:pos="4536" w:val="center"/>
        <w:tab w:pos="9072" w:val="right"/>
      </w:tabs>
    </w:pPr>
  </w:style>
  <w:style w:customStyle="1" w:styleId="ZaglavljeChar" w:type="character">
    <w:name w:val="Zaglavlje Char"/>
    <w:basedOn w:val="Zadanifontodlomka"/>
    <w:link w:val="Zaglavlje"/>
    <w:uiPriority w:val="99"/>
    <w:rsid w:val="00537F9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37F96"/>
    <w:pPr>
      <w:tabs>
        <w:tab w:pos="4536" w:val="center"/>
        <w:tab w:pos="9072" w:val="right"/>
      </w:tabs>
    </w:pPr>
  </w:style>
  <w:style w:customStyle="1" w:styleId="PodnojeChar" w:type="character">
    <w:name w:val="Podnožje Char"/>
    <w:basedOn w:val="Zadanifontodlomka"/>
    <w:link w:val="Podnoje"/>
    <w:uiPriority w:val="99"/>
    <w:rsid w:val="00537F9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B1BDA"/>
    <w:rPr>
      <w:color w:val="808080"/>
      <w:bdr w:color="auto" w:space="0" w:sz="0" w:val="none"/>
      <w:shd w:color="auto" w:fill="auto" w:val="clear"/>
    </w:rPr>
  </w:style>
  <w:style w:customStyle="1" w:styleId="eSPISCCParagraphDefaultFont" w:type="character">
    <w:name w:val="eSPIS_CC_Paragraph Default Font"/>
    <w:basedOn w:val="Zadanifontodlomka"/>
    <w:rsid w:val="008B1B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BDA"/>
    <w:rPr>
      <w:bdr w:color="auto" w:space="0" w:sz="0" w:val="none"/>
      <w:shd w:color="auto" w:fill="FFFFCC" w:val="clear"/>
      <w:lang w:val="hr-HR"/>
    </w:rPr>
  </w:style>
  <w:style w:customStyle="1" w:styleId="PozadinaSvijetloCrvena" w:type="character">
    <w:name w:val="Pozadina_SvijetloCrvena"/>
    <w:basedOn w:val="eSPISCCParagraphDefaultFont"/>
    <w:rsid w:val="008B1B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B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138539">
      <w:bodyDiv w:val="true"/>
      <w:marLeft w:val="0"/>
      <w:marRight w:val="0"/>
      <w:marTop w:val="0"/>
      <w:marBottom w:val="0"/>
      <w:divBdr>
        <w:top w:space="0" w:sz="0" w:color="auto" w:val="none"/>
        <w:left w:space="0" w:sz="0" w:color="auto" w:val="none"/>
        <w:bottom w:space="0" w:sz="0" w:color="auto" w:val="none"/>
        <w:right w:space="0" w:sz="0" w:color="auto" w:val="none"/>
      </w:divBdr>
    </w:div>
    <w:div w:id="1212962864">
      <w:bodyDiv w:val="true"/>
      <w:marLeft w:val="0"/>
      <w:marRight w:val="0"/>
      <w:marTop w:val="0"/>
      <w:marBottom w:val="0"/>
      <w:divBdr>
        <w:top w:space="0" w:sz="0" w:color="auto" w:val="none"/>
        <w:left w:space="0" w:sz="0" w:color="auto" w:val="none"/>
        <w:bottom w:space="0" w:sz="0" w:color="auto" w:val="none"/>
        <w:right w:space="0" w:sz="0" w:color="auto" w:val="none"/>
      </w:divBdr>
    </w:div>
    <w:div w:id="12666923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ČL.110.ST.1.SZ</izvorni_sadrzaj>
    <derivirana_varijabla naziv="DomainObject.Predmet.Opis_1">ČL.110.ST.1.SZ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SERIUS GRADNJA j.d.o.o. za gradnju i usluge zastupanog po punomoćniku Dalibor Vučković; Julka Bandić</izvorni_sadrzaj>
    <derivirana_varijabla naziv="DomainObject.Predmet.ProtustrankaFormated_1">  SERIUS GRADNJA j.d.o.o. za gradnju i usluge zastupanog po punomoćniku Dalibor Vučković; Julka Bandić</derivirana_varijabla>
  </DomainObject.Predmet.ProtustrankaFormated>
  <DomainObject.Predmet.ProtustrankaFormatedOIB>
    <izvorni_sadrzaj>  SERIUS GRADNJA j.d.o.o. za gradnju i usluge, OIB 93312251774 zastupanog po punomoćniku Dalibor Vučković; Julka Bandić</izvorni_sadrzaj>
    <derivirana_varijabla naziv="DomainObject.Predmet.ProtustrankaFormatedOIB_1">  SERIUS GRADNJA j.d.o.o. za gradnju i usluge, OIB 93312251774 zastupanog po punomoćniku Dalibor Vučković; Julka Bandić</derivirana_varijabla>
  </DomainObject.Predmet.ProtustrankaFormatedOIB>
  <DomainObject.Predmet.ProtustrankaFormatedWithAdress>
    <izvorni_sadrzaj> SERIUS GRADNJA j.d.o.o. za gradnju i usluge, Vilima Korajca 18, 34000 Vidovci zastupanog po punomoćniku Dalibor Vučković; Julka Bandić</izvorni_sadrzaj>
    <derivirana_varijabla naziv="DomainObject.Predmet.ProtustrankaFormatedWithAdress_1"> SERIUS GRADNJA j.d.o.o. za gradnju i usluge, Vilima Korajca 18, 34000 Vidovci zastupanog po punomoćniku Dalibor Vučković; Julka Bandić</derivirana_varijabla>
  </DomainObject.Predmet.ProtustrankaFormatedWithAdress>
  <DomainObject.Predmet.ProtustrankaFormatedWithAdressOIB>
    <izvorni_sadrzaj> SERIUS GRADNJA j.d.o.o. za gradnju i usluge, OIB 93312251774, Vilima Korajca 18, 34000 Vidovci zastupanog po punomoćniku Dalibor Vučković; Julka Bandić</izvorni_sadrzaj>
    <derivirana_varijabla naziv="DomainObject.Predmet.ProtustrankaFormatedWithAdressOIB_1"> SERIUS GRADNJA j.d.o.o. za gradnju i usluge, OIB 93312251774, Vilima Korajca 18, 34000 Vidovci zastupanog po punomoćniku Dalibor Vučković; Julka Bandić</derivirana_varijabla>
  </DomainObject.Predmet.ProtustrankaFormatedWithAdressOIB>
  <DomainObject.Predmet.ProtustrankaWithAdress>
    <izvorni_sadrzaj>SERIUS GRADNJA j.d.o.o. za gradnju i usluge Vilima Korajca 18, 34000 Vidovci</izvorni_sadrzaj>
    <derivirana_varijabla naziv="DomainObject.Predmet.ProtustrankaWithAdress_1">SERIUS GRADNJA j.d.o.o. za gradnju i usluge Vilima Korajca 18, 34000 Vidovci</derivirana_varijabla>
  </DomainObject.Predmet.ProtustrankaWithAdress>
  <DomainObject.Predmet.ProtustrankaWithAdressOIB>
    <izvorni_sadrzaj>SERIUS GRADNJA j.d.o.o. za gradnju i usluge, OIB 93312251774, Vilima Korajca 18, 34000 Vidovci</izvorni_sadrzaj>
    <derivirana_varijabla naziv="DomainObject.Predmet.ProtustrankaWithAdressOIB_1">SERIUS GRADNJA j.d.o.o. za gradnju i usluge, OIB 93312251774, Vilima Korajca 18, 34000 Vidovci</derivirana_varijabla>
  </DomainObject.Predmet.ProtustrankaWithAdressOIB>
  <DomainObject.Predmet.ProtustrankaNazivFormated>
    <izvorni_sadrzaj>SERIUS GRADNJA j.d.o.o. za gradnju i usluge</izvorni_sadrzaj>
    <derivirana_varijabla naziv="DomainObject.Predmet.ProtustrankaNazivFormated_1">SERIUS GRADNJA j.d.o.o. za gradnju i usluge</derivirana_varijabla>
  </DomainObject.Predmet.ProtustrankaNazivFormated>
  <DomainObject.Predmet.ProtustrankaNazivFormatedOIB>
    <izvorni_sadrzaj>SERIUS GRADNJA j.d.o.o. za gradnju i usluge, OIB 93312251774</izvorni_sadrzaj>
    <derivirana_varijabla naziv="DomainObject.Predmet.ProtustrankaNazivFormatedOIB_1">SERIUS GRADNJA j.d.o.o. za gradnju i usluge, OIB 93312251774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21272.50</izvorni_sadrzaj>
    <derivirana_varijabla naziv="DomainObject.Predmet.TrenutnaVrijednost_1">21272.50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SERIUS GRADNJA j.d.o.o. za gradnju i usluge zastupanog po punomoćniku Dalibor Vučković; Julka Bandić</item>
    </izvorni_sadrzaj>
    <derivirana_varijabla naziv="DomainObject.Predmet.ProtuStrankaListFormated_1">
      <item>SERIUS GRADNJA j.d.o.o. za gradnju i usluge zastupanog po punomoćniku Dalibor Vučković; Julka Bandić</item>
    </derivirana_varijabla>
  </DomainObject.Predmet.ProtuStrankaListFormated>
  <DomainObject.Predmet.ProtuStrankaListFormatedOIB>
    <izvorni_sadrzaj>
      <item>SERIUS GRADNJA j.d.o.o. za gradnju i usluge, OIB 93312251774 zastupanog po punomoćniku Dalibor Vučković; Julka Bandić</item>
    </izvorni_sadrzaj>
    <derivirana_varijabla naziv="DomainObject.Predmet.ProtuStrankaListFormatedOIB_1">
      <item>SERIUS GRADNJA j.d.o.o. za gradnju i usluge, OIB 93312251774 zastupanog po punomoćniku Dalibor Vučković; Julka Bandić</item>
    </derivirana_varijabla>
  </DomainObject.Predmet.ProtuStrankaListFormatedOIB>
  <DomainObject.Predmet.ProtuStrankaListFormatedWithAdress>
    <izvorni_sadrzaj>
      <item>SERIUS GRADNJA j.d.o.o. za gradnju i usluge, Vilima Korajca 18, 34000 Vidovci zastupanog po punomoćniku Dalibor Vučković; Julka Bandić</item>
    </izvorni_sadrzaj>
    <derivirana_varijabla naziv="DomainObject.Predmet.ProtuStrankaListFormatedWithAdress_1">
      <item>SERIUS GRADNJA j.d.o.o. za gradnju i usluge, Vilima Korajca 18, 34000 Vidovci zastupanog po punomoćniku Dalibor Vučković; Julka Bandić</item>
    </derivirana_varijabla>
  </DomainObject.Predmet.ProtuStrankaListFormatedWithAdress>
  <DomainObject.Predmet.ProtuStrankaListFormatedWithAdressOIB>
    <izvorni_sadrzaj>
      <item>SERIUS GRADNJA j.d.o.o. za gradnju i usluge, OIB 93312251774, Vilima Korajca 18, 34000 Vidovci zastupanog po punomoćniku Dalibor Vučković; Julka Bandić</item>
    </izvorni_sadrzaj>
    <derivirana_varijabla naziv="DomainObject.Predmet.ProtuStrankaListFormatedWithAdressOIB_1">
      <item>SERIUS GRADNJA j.d.o.o. za gradnju i usluge, OIB 93312251774, Vilima Korajca 18, 34000 Vidovci zastupanog po punomoćniku Dalibor Vučković; Julka Bandić</item>
    </derivirana_varijabla>
  </DomainObject.Predmet.ProtuStrankaListFormatedWithAdressOIB>
  <DomainObject.Predmet.ProtuStrankaListNazivFormated>
    <izvorni_sadrzaj>
      <item>SERIUS GRADNJA j.d.o.o. za gradnju i usluge</item>
    </izvorni_sadrzaj>
    <derivirana_varijabla naziv="DomainObject.Predmet.ProtuStrankaListNazivFormated_1">
      <item>SERIUS GRADNJA j.d.o.o. za gradnju i usluge</item>
    </derivirana_varijabla>
  </DomainObject.Predmet.ProtuStrankaListNazivFormated>
  <DomainObject.Predmet.ProtuStrankaListNazivFormatedOIB>
    <izvorni_sadrzaj>
      <item>SERIUS GRADNJA j.d.o.o. za gradnju i usluge, OIB 93312251774</item>
    </izvorni_sadrzaj>
    <derivirana_varijabla naziv="DomainObject.Predmet.ProtuStrankaListNazivFormatedOIB_1">
      <item>SERIUS GRADNJA j.d.o.o. za gradnju i usluge, OIB 93312251774</item>
    </derivirana_varijabla>
  </DomainObject.Predmet.ProtuStrankaListNazivFormatedOIB>
  <DomainObject.Predmet.OstaliListFormated>
    <izvorni_sadrzaj>
      <item>Dalibor Vučković punomoćnik sudionika u postupku SERIUS GRADNJA j.d.o.o. za gradnju i usluge</item>
      <item>Julka Bandić punomoćnik sudionika u postupku SERIUS GRADNJA j.d.o.o. za gradnju i usluge</item>
    </izvorni_sadrzaj>
    <derivirana_varijabla naziv="DomainObject.Predmet.OstaliListFormated_1">
      <item>Dalibor Vučković punomoćnik sudionika u postupku SERIUS GRADNJA j.d.o.o. za gradnju i usluge</item>
      <item>Julka Bandić punomoćnik sudionika u postupku SERIUS GRADNJA j.d.o.o. za gradnju i usluge</item>
    </derivirana_varijabla>
  </DomainObject.Predmet.OstaliListFormated>
  <DomainObject.Predmet.OstaliListFormatedOIB>
    <izvorni_sadrzaj>
      <item>Dalibor Vučković, OIB 24087649617 punomoćnik sudionika u postupku SERIUS GRADNJA j.d.o.o. za gradnju i usluge</item>
      <item>Julka Bandić punomoćnik sudionika u postupku SERIUS GRADNJA j.d.o.o. za gradnju i usluge</item>
    </izvorni_sadrzaj>
    <derivirana_varijabla naziv="DomainObject.Predmet.OstaliListFormatedOIB_1">
      <item>Dalibor Vučković, OIB 24087649617 punomoćnik sudionika u postupku SERIUS GRADNJA j.d.o.o. za gradnju i usluge</item>
      <item>Julka Bandić punomoćnik sudionika u postupku SERIUS GRADNJA j.d.o.o. za gradnju i usluge</item>
    </derivirana_varijabla>
  </DomainObject.Predmet.OstaliListFormatedOIB>
  <DomainObject.Predmet.OstaliListFormatedWithAdress>
    <izvorni_sadrzaj>
      <item>Dalibor Vučković, Vilima Korajca 18, 34000 Vidovci punomoćnik sudionika u postupku SERIUS GRADNJA j.d.o.o. za gradnju i usluge</item>
      <item>Julka Bandić punomoćnik sudionika u postupku SERIUS GRADNJA j.d.o.o. za gradnju i usluge</item>
    </izvorni_sadrzaj>
    <derivirana_varijabla naziv="DomainObject.Predmet.OstaliListFormatedWithAdress_1">
      <item>Dalibor Vučković, Vilima Korajca 18, 34000 Vidovci punomoćnik sudionika u postupku SERIUS GRADNJA j.d.o.o. za gradnju i usluge</item>
      <item>Julka Bandić punomoćnik sudionika u postupku SERIUS GRADNJA j.d.o.o. za gradnju i usluge</item>
    </derivirana_varijabla>
  </DomainObject.Predmet.OstaliListFormatedWithAdress>
  <DomainObject.Predmet.OstaliListFormatedWithAdressOIB>
    <izvorni_sadrzaj>
      <item>Dalibor Vučković, OIB 24087649617, Vilima Korajca 18, 34000 Vidovci punomoćnik sudionika u postupku SERIUS GRADNJA j.d.o.o. za gradnju i usluge</item>
      <item>Julka Bandić punomoćnik sudionika u postupku SERIUS GRADNJA j.d.o.o. za gradnju i usluge</item>
    </izvorni_sadrzaj>
    <derivirana_varijabla naziv="DomainObject.Predmet.OstaliListFormatedWithAdressOIB_1">
      <item>Dalibor Vučković, OIB 24087649617, Vilima Korajca 18, 34000 Vidovci punomoćnik sudionika u postupku SERIUS GRADNJA j.d.o.o. za gradnju i usluge</item>
      <item>Julka Bandić punomoćnik sudionika u postupku SERIUS GRADNJA j.d.o.o. za gradnju i usluge</item>
    </derivirana_varijabla>
  </DomainObject.Predmet.OstaliListFormatedWithAdressOIB>
  <DomainObject.Predmet.OstaliListNazivFormated>
    <izvorni_sadrzaj>
      <item>Dalibor Vučković</item>
      <item>Julka Bandić</item>
    </izvorni_sadrzaj>
    <derivirana_varijabla naziv="DomainObject.Predmet.OstaliListNazivFormated_1">
      <item>Dalibor Vučković</item>
      <item>Julka Bandić</item>
    </derivirana_varijabla>
  </DomainObject.Predmet.OstaliListNazivFormated>
  <DomainObject.Predmet.OstaliListNazivFormatedOIB>
    <izvorni_sadrzaj>
      <item>Dalibor Vučković, OIB 24087649617</item>
      <item>Julka Bandić</item>
    </izvorni_sadrzaj>
    <derivirana_varijabla naziv="DomainObject.Predmet.OstaliListNazivFormatedOIB_1">
      <item>Dalibor Vučković, OIB 24087649617</item>
      <item>Julka Bandić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SERIUS GRADNJA j.d.o.o. za gradnju i usluge</izvorni_sadrzaj>
    <derivirana_varijabla naziv="DomainObject.Predmet.ProtustrankaIDrugi_1">SERIUS GRADNJA j.d.o.o. za gradnju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SERIUS GRADNJA j.d.o.o. za gradnju i usluge, OIB 93312251774, Vilima Korajca 18, 34000 Vidovci</izvorni_sadrzaj>
    <derivirana_varijabla naziv="DomainObject.Predmet.ProtustrankaIDrugiAdressOIB_1">SERIUS GRADNJA j.d.o.o. za gradnju i usluge, OIB 93312251774, Vilima Korajca 18, 34000 Vidovci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SERIUS GRADNJA j.d.o.o. za gradnju i usluge</item>
      <item>Dalibor Vučković</item>
      <item>Julka Bandić</item>
    </izvorni_sadrzaj>
    <derivirana_varijabla naziv="DomainObject.Predmet.SudioniciListNaziv_1">
      <item>Financijska agencija</item>
      <item>SERIUS GRADNJA j.d.o.o. za gradnju i usluge</item>
      <item>Dalibor Vučković</item>
      <item>Julka Bandić</item>
    </derivirana_varijabla>
  </DomainObject.Predmet.SudioniciListNaziv>
  <DomainObject.Predmet.SudioniciListAdressOIB>
    <izvorni_sadrzaj>
      <item>Financijska agencija, OIB 85821130368, Ulica grada Vukovara 70,10000 Zagreb</item>
      <item>SERIUS GRADNJA j.d.o.o. za gradnju i usluge, OIB 93312251774, Vilima Korajca 18,34000 Vidovci</item>
      <item>Dalibor Vučković, OIB 24087649617, Vilima Korajca 18,34000 Vidovci</item>
      <item>Julka Bandić</item>
    </izvorni_sadrzaj>
    <derivirana_varijabla naziv="DomainObject.Predmet.SudioniciListAdressOIB_1">
      <item>Financijska agencija, OIB 85821130368, Ulica grada Vukovara 70,10000 Zagreb</item>
      <item>SERIUS GRADNJA j.d.o.o. za gradnju i usluge, OIB 93312251774, Vilima Korajca 18,34000 Vidovci</item>
      <item>Dalibor Vučković, OIB 24087649617, Vilima Korajca 18,34000 Vidovci</item>
      <item>Julka Bandić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93312251774</item>
      <item>, OIB 24087649617</item>
      <item>, OIB null</item>
    </izvorni_sadrzaj>
    <derivirana_varijabla naziv="DomainObject.Predmet.SudioniciListNazivOIB_1">
      <item>, OIB 85821130368</item>
      <item>, OIB 93312251774</item>
      <item>, OIB 24087649617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1198</properties:Words>
  <properties:Characters>6755</properties:Characters>
  <properties:Lines>147</properties:Lines>
  <properties:Paragraphs>47</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2017-03-10T08:27:00Z</dcterms:created>
  <dc:creator>wsadmin</dc:creator>
  <cp:lastModifiedBy>wsadmin</cp:lastModifiedBy>
  <cp:lastPrinted>2017-03-10T09:46:00Z</cp:lastPrinted>
  <dcterms:modified xmlns:xsi="http://www.w3.org/2001/XMLSchema-instance" xsi:type="dcterms:W3CDTF">2017-03-10T10:09:00Z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