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41ee" w14:paraId="9d041ee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6D2A65">
        <w:rPr>
          <w:b w:val="false"/>
        </w:rPr>
        <w:t>6</w:t>
      </w:r>
      <w:r w:rsidR="007D2B6B">
        <w:rPr>
          <w:b w:val="false"/>
        </w:rPr>
        <w:t>82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78501D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</w:t>
      </w:r>
      <w:r w:rsidR="00B50ABF">
        <w:rPr>
          <w:lang w:val="hr-HR"/>
        </w:rPr>
        <w:t xml:space="preserve"> </w:t>
      </w:r>
      <w:r w:rsidR="00247522">
        <w:rPr>
          <w:lang w:val="hr-HR"/>
        </w:rPr>
        <w:t xml:space="preserve"> </w:t>
      </w:r>
      <w:r w:rsidR="004B2EF8">
        <w:rPr>
          <w:lang w:val="hr-HR"/>
        </w:rPr>
        <w:t>WÜRFEL jednostavno društvo s ograničenom odgovornošću za građenje i usluge, OIB: 64771434548, Ljubuška 1,  Split</w:t>
      </w:r>
      <w:r w:rsidR="00247522">
        <w:rPr>
          <w:lang w:val="hr-HR"/>
        </w:rPr>
        <w:t xml:space="preserve">, </w:t>
      </w:r>
      <w:r>
        <w:rPr>
          <w:lang w:val="hr-HR"/>
        </w:rPr>
        <w:t>1</w:t>
      </w:r>
      <w:r w:rsidR="00F80A5E">
        <w:rPr>
          <w:lang w:val="hr-HR"/>
        </w:rPr>
        <w:t>8</w:t>
      </w:r>
      <w:r>
        <w:rPr>
          <w:lang w:val="hr-HR"/>
        </w:rPr>
        <w:t>.veljače 2019.</w:t>
      </w:r>
    </w:p>
    <w:p w:rsidRDefault="00F80A5E" w:rsidP="002F5F70" w:rsidR="00F80A5E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4B2EF8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</w:t>
      </w:r>
      <w:r w:rsidR="004B2EF8">
        <w:rPr>
          <w:lang w:val="hr-HR"/>
        </w:rPr>
        <w:t xml:space="preserve"> WÜRFEL jednostavno društvo s ograničenom odgovornošću za građenje i usluge, OIB: 64771434548, Ljubuška 1, Split</w:t>
      </w:r>
      <w:r>
        <w:rPr>
          <w:lang w:val="hr-HR"/>
        </w:rPr>
        <w:t>.</w:t>
      </w:r>
      <w:r w:rsidR="006D2A65">
        <w:rPr>
          <w:lang w:val="hr-HR"/>
        </w:rPr>
        <w:t xml:space="preserve"> </w:t>
      </w:r>
      <w:r>
        <w:rPr>
          <w:lang w:val="hr-HR"/>
        </w:rPr>
        <w:t>Skraćeni stečajni postupak je otvoren dana 1</w:t>
      </w:r>
      <w:r w:rsidR="00F80A5E">
        <w:rPr>
          <w:lang w:val="hr-HR"/>
        </w:rPr>
        <w:t>8</w:t>
      </w:r>
      <w:r>
        <w:rPr>
          <w:lang w:val="hr-HR"/>
        </w:rPr>
        <w:t xml:space="preserve">. veljače 2019. u </w:t>
      </w:r>
      <w:r w:rsidR="004B2EF8">
        <w:rPr>
          <w:lang w:val="hr-HR"/>
        </w:rPr>
        <w:t>11</w:t>
      </w:r>
      <w:r>
        <w:rPr>
          <w:lang w:val="hr-HR"/>
        </w:rPr>
        <w:t>,</w:t>
      </w:r>
      <w:r w:rsidR="004B2EF8">
        <w:rPr>
          <w:lang w:val="hr-HR"/>
        </w:rPr>
        <w:t>0</w:t>
      </w:r>
      <w:r>
        <w:rPr>
          <w:lang w:val="hr-HR"/>
        </w:rPr>
        <w:t>0 sati, kada je ovo rješenje objavljeno na mrežnoj stranici e - Oglasna ploča sudova.</w:t>
      </w:r>
    </w:p>
    <w:p w:rsidRDefault="004B2EF8" w:rsidP="004B2EF8" w:rsidR="004B2EF8">
      <w:pPr>
        <w:pStyle w:val="Bezproreda"/>
        <w:jc w:val="both"/>
        <w:rPr>
          <w:lang w:val="hr-HR"/>
        </w:rPr>
      </w:pPr>
    </w:p>
    <w:p w:rsidRDefault="002F5F70" w:rsidP="002F5F70" w:rsidR="00F80A5E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Za stečajnog upravitelja imenuje se  </w:t>
      </w:r>
      <w:proofErr w:type="spellStart"/>
      <w:r w:rsidR="004B2EF8">
        <w:t>Damir</w:t>
      </w:r>
      <w:proofErr w:type="spellEnd"/>
      <w:r w:rsidR="004B2EF8">
        <w:t xml:space="preserve"> </w:t>
      </w:r>
      <w:proofErr w:type="spellStart"/>
      <w:r w:rsidR="004B2EF8">
        <w:t>Vrca</w:t>
      </w:r>
      <w:proofErr w:type="spellEnd"/>
      <w:r w:rsidR="004B2EF8">
        <w:t xml:space="preserve"> </w:t>
      </w:r>
      <w:proofErr w:type="spellStart"/>
      <w:r w:rsidR="004B2EF8">
        <w:t>dipl.oec</w:t>
      </w:r>
      <w:proofErr w:type="spellEnd"/>
      <w:r w:rsidR="004B2EF8">
        <w:t xml:space="preserve">., OIB: 72900552088, Split, </w:t>
      </w:r>
      <w:proofErr w:type="spellStart"/>
      <w:r w:rsidR="004B2EF8">
        <w:t>Stoci</w:t>
      </w:r>
      <w:proofErr w:type="spellEnd"/>
      <w:r w:rsidR="004B2EF8">
        <w:t xml:space="preserve"> 2 A.</w:t>
      </w:r>
    </w:p>
    <w:p w:rsidRDefault="004B2EF8" w:rsidP="002F5F70" w:rsidR="004B2EF8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4B2EF8">
        <w:rPr>
          <w:lang w:val="hr-HR"/>
        </w:rPr>
        <w:t>WÜRFEL jednostavno društvo s ograničenom odgovornošću za građenje i usluge, OIB: 64771434548, Ljubuška 1,  Split</w:t>
      </w:r>
      <w:r w:rsidR="00247522">
        <w:rPr>
          <w:lang w:val="hr-HR"/>
        </w:rPr>
        <w:t>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247522">
      <w:pPr>
        <w:pStyle w:val="Bezproreda"/>
        <w:ind w:firstLine="708"/>
        <w:rPr>
          <w:lang w:val="hr-HR"/>
        </w:rPr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</w:t>
      </w:r>
      <w:proofErr w:type="gramStart"/>
      <w:r w:rsidR="00247522">
        <w:t>1</w:t>
      </w:r>
      <w:r w:rsidR="004B2EF8">
        <w:t>2</w:t>
      </w:r>
      <w:r w:rsidR="00247522">
        <w:t>.rujna</w:t>
      </w:r>
      <w:r>
        <w:t xml:space="preserve"> </w:t>
      </w:r>
      <w:r w:rsidR="006D2A65">
        <w:t xml:space="preserve"> </w:t>
      </w:r>
      <w:r>
        <w:t>2018</w:t>
      </w:r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 </w:t>
      </w:r>
      <w:r w:rsidR="004B2EF8">
        <w:rPr>
          <w:lang w:val="hr-HR"/>
        </w:rPr>
        <w:t>WÜRFEL jednostavno društvo s ograničenom odgovornošću za građenje i usluge, OIB: 64771434548, Ljubuška 1,  Split</w:t>
      </w:r>
      <w:r w:rsidR="00F80A5E">
        <w:rPr>
          <w:lang w:val="hr-HR"/>
        </w:rPr>
        <w:t>.</w:t>
      </w:r>
    </w:p>
    <w:p w:rsidRDefault="00F80A5E" w:rsidP="00D77500" w:rsidR="00F80A5E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4B2EF8">
        <w:rPr>
          <w:lang w:val="hr-HR"/>
        </w:rPr>
        <w:t xml:space="preserve"> 3.rujna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</w:t>
      </w:r>
      <w:r w:rsidR="006D2A65">
        <w:rPr>
          <w:lang w:val="hr-HR"/>
        </w:rPr>
        <w:t>6.</w:t>
      </w:r>
      <w:r w:rsidR="004B2EF8">
        <w:rPr>
          <w:lang w:val="hr-HR"/>
        </w:rPr>
        <w:t>744,12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D77500" w:rsidR="002F5F70">
      <w:pPr>
        <w:pStyle w:val="Bezproreda"/>
        <w:rPr>
          <w:lang w:val="hr-HR"/>
        </w:rPr>
      </w:pPr>
    </w:p>
    <w:p w:rsidRDefault="002F5F70" w:rsidP="006D2A65" w:rsidR="00247522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2F5F70" w:rsidP="006D2A65" w:rsidR="00D77500" w:rsidRPr="006D2A65">
      <w:pPr>
        <w:pStyle w:val="Bezproreda"/>
        <w:ind w:firstLine="708"/>
        <w:rPr>
          <w:lang w:val="hr-HR"/>
        </w:rPr>
      </w:pPr>
      <w:r>
        <w:t xml:space="preserve">   </w:t>
      </w:r>
    </w:p>
    <w:p w:rsidRDefault="002F5F70" w:rsidP="006D2A65" w:rsidR="00D77500">
      <w:pPr>
        <w:pStyle w:val="Bezproreda"/>
        <w:ind w:left="3540"/>
      </w:pPr>
      <w:r>
        <w:lastRenderedPageBreak/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proofErr w:type="spellStart"/>
      <w:r>
        <w:t>Poslovni</w:t>
      </w:r>
      <w:proofErr w:type="spellEnd"/>
      <w:r>
        <w:t xml:space="preserve"> broj</w:t>
      </w:r>
      <w:proofErr w:type="gramStart"/>
      <w:r>
        <w:t>:1St</w:t>
      </w:r>
      <w:proofErr w:type="gramEnd"/>
      <w:r>
        <w:t>-</w:t>
      </w:r>
      <w:r w:rsidR="006D2A65">
        <w:t>6</w:t>
      </w:r>
      <w:r w:rsidR="004B2EF8">
        <w:t>82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247522" w:rsidP="00D77500" w:rsidR="002F5F70">
      <w:pPr>
        <w:pStyle w:val="Bezproreda"/>
        <w:rPr>
          <w:lang w:val="hr-HR"/>
        </w:rPr>
      </w:pPr>
      <w:r>
        <w:rPr>
          <w:lang w:val="hr-HR"/>
        </w:rPr>
        <w:t>1</w:t>
      </w:r>
      <w:r w:rsidR="004B2EF8">
        <w:rPr>
          <w:lang w:val="hr-HR"/>
        </w:rPr>
        <w:t>4</w:t>
      </w:r>
      <w:r>
        <w:rPr>
          <w:lang w:val="hr-HR"/>
        </w:rPr>
        <w:t>.rujna</w:t>
      </w:r>
      <w:r w:rsidR="002F5F70">
        <w:rPr>
          <w:lang w:val="hr-HR"/>
        </w:rPr>
        <w:t xml:space="preserve">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</w:t>
      </w:r>
      <w:r w:rsidR="00F80A5E">
        <w:rPr>
          <w:lang w:val="hr-HR"/>
        </w:rPr>
        <w:t>8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3A7A5B" w:rsidR="00F80A5E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BE6C74">
        <w:rPr>
          <w:lang w:val="hr-HR"/>
        </w:rPr>
        <w:t xml:space="preserve">      Velimir Vuković</w:t>
      </w:r>
      <w:r w:rsidR="004B2EF8">
        <w:rPr>
          <w:lang w:val="hr-HR"/>
        </w:rPr>
        <w:t xml:space="preserve"> v.r.</w:t>
      </w:r>
    </w:p>
    <w:p w:rsidRDefault="004B2EF8" w:rsidP="00D77500" w:rsidR="004B2EF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otpravka-ovlašteni službenik</w:t>
      </w:r>
    </w:p>
    <w:p w:rsidRDefault="004B2EF8" w:rsidP="00D77500" w:rsidR="004B2EF8">
      <w:pPr>
        <w:pStyle w:val="Bezproreda"/>
        <w:rPr>
          <w:lang w:val="hr-HR"/>
        </w:rPr>
      </w:pPr>
    </w:p>
    <w:p w:rsidRDefault="004B2EF8" w:rsidP="00D77500" w:rsidR="004B2EF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4B2EF8">
        <w:rPr>
          <w:lang w:val="hr-HR"/>
        </w:rPr>
        <w:t>Marija Elez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sectPr w:rsidSect="006D2A65" w:rsidR="002F5F70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47522"/>
    <w:rsid w:val="00254BDD"/>
    <w:rsid w:val="00255806"/>
    <w:rsid w:val="002854BB"/>
    <w:rsid w:val="002C36F1"/>
    <w:rsid w:val="002D0542"/>
    <w:rsid w:val="002D2D01"/>
    <w:rsid w:val="002F5F70"/>
    <w:rsid w:val="00322DE3"/>
    <w:rsid w:val="003A4819"/>
    <w:rsid w:val="003F301B"/>
    <w:rsid w:val="00407DC1"/>
    <w:rsid w:val="00435F9B"/>
    <w:rsid w:val="00440A7C"/>
    <w:rsid w:val="00442272"/>
    <w:rsid w:val="00454D6B"/>
    <w:rsid w:val="004B2EF8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501D"/>
    <w:rsid w:val="007B3A11"/>
    <w:rsid w:val="007C3695"/>
    <w:rsid w:val="007D2B6B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E6C74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53A8"/>
    <w:rsid w:val="00E2003C"/>
    <w:rsid w:val="00E52CC2"/>
    <w:rsid w:val="00E72187"/>
    <w:rsid w:val="00E747BA"/>
    <w:rsid w:val="00E87843"/>
    <w:rsid w:val="00E9030A"/>
    <w:rsid w:val="00EA1A23"/>
    <w:rsid w:val="00ED39E8"/>
    <w:rsid w:val="00EF5686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3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6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3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6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6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6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6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St-682/2018-5</izvorni_sadrzaj>
    <derivirana_varijabla naziv="DomainObject.Oznaka_1">St-682/2018-5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St-682/2018</izvorni_sadrzaj>
    <derivirana_varijabla naziv="DomainObject.Predmet.OznakaBroj_1">St-682/2018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WÜRFEL jednostavno društvo s ograničenom odgovornošću za građenje i usluge</izvorni_sadrzaj>
    <derivirana_varijabla naziv="DomainObject.Predmet.ProtustrankaFormated_1">  WÜRFEL jednostavno društvo s ograničenom odgovornošću za građenje i usluge</derivirana_varijabla>
  </DomainObject.Predmet.ProtustrankaFormated>
  <DomainObject.Predmet.ProtustrankaFormatedOIB>
    <izvorni_sadrzaj>  WÜRFEL jednostavno društvo s ograničenom odgovornošću za građenje i usluge, OIB 64771434548</izvorni_sadrzaj>
    <derivirana_varijabla naziv="DomainObject.Predmet.ProtustrankaFormatedOIB_1">  WÜRFEL jednostavno društvo s ograničenom odgovornošću za građenje i usluge, OIB 64771434548</derivirana_varijabla>
  </DomainObject.Predmet.ProtustrankaFormatedOIB>
  <DomainObject.Predmet.ProtustrankaFormatedWithAdress>
    <izvorni_sadrzaj> WÜRFEL jednostavno društvo s ograničenom odgovornošću za građenje i usluge, Ljubuška 1, 21000 Split</izvorni_sadrzaj>
    <derivirana_varijabla naziv="DomainObject.Predmet.ProtustrankaFormatedWithAdress_1"> WÜRFEL jednostavno društvo s ograničenom odgovornošću za građenje i usluge, Ljubuška 1, 21000 Split</derivirana_varijabla>
  </DomainObject.Predmet.ProtustrankaFormatedWithAdress>
  <DomainObject.Predmet.ProtustrankaFormatedWithAdressOIB>
    <izvorni_sadrzaj> WÜRFEL jednostavno društvo s ograničenom odgovornošću za građenje i usluge, OIB 64771434548, Ljubuška 1, 21000 Split</izvorni_sadrzaj>
    <derivirana_varijabla naziv="DomainObject.Predmet.ProtustrankaFormatedWithAdressOIB_1"> WÜRFEL jednostavno društvo s ograničenom odgovornošću za građenje i usluge, OIB 64771434548, Ljubuška 1, 21000 Split</derivirana_varijabla>
  </DomainObject.Predmet.ProtustrankaFormatedWithAdressOIB>
  <DomainObject.Predmet.ProtustrankaWithAdress>
    <izvorni_sadrzaj>WÜRFEL jednostavno društvo s ograničenom odgovornošću za građenje i usluge Ljubuška 1, 21000 Split</izvorni_sadrzaj>
    <derivirana_varijabla naziv="DomainObject.Predmet.ProtustrankaWithAdress_1">WÜRFEL jednostavno društvo s ograničenom odgovornošću za građenje i usluge Ljubuška 1, 21000 Split</derivirana_varijabla>
  </DomainObject.Predmet.ProtustrankaWithAdress>
  <DomainObject.Predmet.ProtustrankaWithAdressOIB>
    <izvorni_sadrzaj>WÜRFEL jednostavno društvo s ograničenom odgovornošću za građenje i usluge, OIB 64771434548, Ljubuška 1, 21000 Split</izvorni_sadrzaj>
    <derivirana_varijabla naziv="DomainObject.Predmet.ProtustrankaWithAdressOIB_1">WÜRFEL jednostavno društvo s ograničenom odgovornošću za građenje i usluge, OIB 64771434548, Ljubuška 1, 21000 Split</derivirana_varijabla>
  </DomainObject.Predmet.ProtustrankaWithAdressOIB>
  <DomainObject.Predmet.ProtustrankaNazivFormated>
    <izvorni_sadrzaj>WÜRFEL jednostavno društvo s ograničenom odgovornošću za građenje i usluge</izvorni_sadrzaj>
    <derivirana_varijabla naziv="DomainObject.Predmet.ProtustrankaNazivFormated_1">WÜRFEL jednostavno društvo s ograničenom odgovornošću za građenje i usluge</derivirana_varijabla>
  </DomainObject.Predmet.ProtustrankaNazivFormated>
  <DomainObject.Predmet.ProtustrankaNazivFormatedOIB>
    <izvorni_sadrzaj>WÜRFEL jednostavno društvo s ograničenom odgovornošću za građenje i usluge, OIB 64771434548</izvorni_sadrzaj>
    <derivirana_varijabla naziv="DomainObject.Predmet.ProtustrankaNazivFormatedOIB_1">WÜRFEL jednostavno društvo s ograničenom odgovornošću za građenje i usluge, OIB 64771434548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WÜRFEL jednostavno društvo s ograničenom odgovornošću za građenje i usluge</item>
    </izvorni_sadrzaj>
    <derivirana_varijabla naziv="DomainObject.Predmet.ProtuStrankaListFormated_1">
      <item>WÜRFEL jednostavno društvo s ograničenom odgovornošću za građenje i usluge</item>
    </derivirana_varijabla>
  </DomainObject.Predmet.ProtuStrankaListFormated>
  <DomainObject.Predmet.ProtuStrankaListFormatedOIB>
    <izvorni_sadrzaj>
      <item>WÜRFEL jednostavno društvo s ograničenom odgovornošću za građenje i usluge, OIB 64771434548</item>
    </izvorni_sadrzaj>
    <derivirana_varijabla naziv="DomainObject.Predmet.ProtuStrankaListFormatedOIB_1">
      <item>WÜRFEL jednostavno društvo s ograničenom odgovornošću za građenje i usluge, OIB 64771434548</item>
    </derivirana_varijabla>
  </DomainObject.Predmet.ProtuStrankaListFormatedOIB>
  <DomainObject.Predmet.ProtuStrankaListFormatedWithAdress>
    <izvorni_sadrzaj>
      <item>WÜRFEL jednostavno društvo s ograničenom odgovornošću za građenje i usluge, Ljubuška 1, 21000 Split</item>
    </izvorni_sadrzaj>
    <derivirana_varijabla naziv="DomainObject.Predmet.ProtuStrankaListFormatedWithAdress_1">
      <item>WÜRFEL jednostavno društvo s ograničenom odgovornošću za građenje i usluge, Ljubuška 1, 21000 Split</item>
    </derivirana_varijabla>
  </DomainObject.Predmet.ProtuStrankaListFormatedWithAdress>
  <DomainObject.Predmet.ProtuStrankaListFormatedWithAdressOIB>
    <izvorni_sadrzaj>
      <item>WÜRFEL jednostavno društvo s ograničenom odgovornošću za građenje i usluge, OIB 64771434548, Ljubuška 1, 21000 Split</item>
    </izvorni_sadrzaj>
    <derivirana_varijabla naziv="DomainObject.Predmet.ProtuStrankaListFormatedWithAdressOIB_1">
      <item>WÜRFEL jednostavno društvo s ograničenom odgovornošću za građenje i usluge, OIB 64771434548, Ljubuška 1, 21000 Split</item>
    </derivirana_varijabla>
  </DomainObject.Predmet.ProtuStrankaListFormatedWithAdressOIB>
  <DomainObject.Predmet.ProtuStrankaListNazivFormated>
    <izvorni_sadrzaj>
      <item>WÜRFEL jednostavno društvo s ograničenom odgovornošću za građenje i usluge</item>
    </izvorni_sadrzaj>
    <derivirana_varijabla naziv="DomainObject.Predmet.ProtuStrankaListNazivFormated_1">
      <item>WÜRFEL jednostavno društvo s ograničenom odgovornošću za građenje i usluge</item>
    </derivirana_varijabla>
  </DomainObject.Predmet.ProtuStrankaListNazivFormated>
  <DomainObject.Predmet.ProtuStrankaListNazivFormatedOIB>
    <izvorni_sadrzaj>
      <item>WÜRFEL jednostavno društvo s ograničenom odgovornošću za građenje i usluge, OIB 64771434548</item>
    </izvorni_sadrzaj>
    <derivirana_varijabla naziv="DomainObject.Predmet.ProtuStrankaListNazivFormatedOIB_1">
      <item>WÜRFEL jednostavno društvo s ograničenom odgovornošću za građenje i usluge, OIB 64771434548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St-682/2018-5</izvorni_sadrzaj>
    <derivirana_varijabla naziv="DomainObject.PoslovniBrojDokumenta_1">St-682/2018-5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WÜRFEL jednostavno društvo s ograničenom odgovornošću za građenje i usluge</izvorni_sadrzaj>
    <derivirana_varijabla naziv="DomainObject.Predmet.ProtustrankaIDrugi_1">WÜRFEL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WÜRFEL jednostavno društvo s ograničenom odgovornošću za građenje i usluge, OIB 64771434548, Ljubuška 1, 21000 Split</izvorni_sadrzaj>
    <derivirana_varijabla naziv="DomainObject.Predmet.ProtustrankaIDrugiAdressOIB_1">WÜRFEL jednostavno društvo s ograničenom odgovornošću za građenje i usluge, OIB 64771434548, Ljubuška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WÜRFEL jednostavno društvo s ograničenom odgovornošću za građenje i usluge</item>
      <item>FINANCIJSKA AGENCIJA, RC SPLIT</item>
    </izvorni_sadrzaj>
    <derivirana_varijabla naziv="DomainObject.Predmet.SudioniciListNaziv_1">
      <item>WÜRFEL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WÜRFEL jednostavno društvo s ograničenom odgovornošću za građenje i usluge, OIB 64771434548, Ljubuška 1,21000 Split</item>
      <item>FINANCIJSKA AGENCIJA, RC SPLIT, OIB 85821130368, Mažuranićevo šetalište 24 b,21000 Split</item>
    </izvorni_sadrzaj>
    <derivirana_varijabla naziv="DomainObject.Predmet.SudioniciListAdressOIB_1">
      <item>WÜRFEL jednostavno društvo s ograničenom odgovornošću za građenje i usluge, OIB 64771434548, Ljubuška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64771434548</item>
      <item>, OIB 85821130368</item>
    </izvorni_sadrzaj>
    <derivirana_varijabla naziv="DomainObject.Predmet.SudioniciListNazivOIB_1">
      <item>, OIB 64771434548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St-682/2018-3</izvorni_sadrzaj>
    <derivirana_varijabla naziv="DomainObject.PredzadnjaOdlukaIzPredmeta.Oznaka_1">St-682/2018-3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0319A-448E-43B1-BC34-B0C7B74CF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4139</properties:Characters>
  <properties:Lines>100</properties:Lines>
  <properties:Paragraphs>31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broj:1St-682/2018-5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2019-02-18T09:53:00Z</cp:lastPrinted>
  <dcterms:modified xmlns:xsi="http://www.w3.org/2001/XMLSchema-instance" xsi:type="dcterms:W3CDTF">2019-02-18T09:55:00Z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