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9032" w14:paraId="3d49032" w:rsidRDefault="00A54181" w:rsidP="00910611" w:rsidR="00A5418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4181" w:rsidP="00910611" w:rsidR="00A54181">
      <w:r>
        <w:rPr>
          <w:rFonts w:eastAsia="MS Mincho"/>
        </w:rPr>
        <w:t xml:space="preserve">   REPUBLIKA HRVATSKA</w:t>
      </w:r>
    </w:p>
    <w:p w:rsidRDefault="00A54181" w:rsidP="00910611" w:rsidR="00A54181">
      <w:r>
        <w:rPr>
          <w:rFonts w:eastAsia="MS Mincho"/>
        </w:rPr>
        <w:t>TRGOVAČKI SUD U RIJECI</w:t>
      </w:r>
    </w:p>
    <w:p w:rsidRDefault="00A54181" w:rsidR="00A5418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C198F" w:rsidP="00DC198F" w:rsidR="00DC198F" w:rsidRPr="00AE536E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EA6484">
        <w:rPr>
          <w:rFonts w:cs="Times New Roman" w:eastAsia="MS Mincho" w:hAnsi="Times New Roman" w:ascii="Times New Roman"/>
          <w:sz w:val="24"/>
        </w:rPr>
        <w:t>620</w:t>
      </w:r>
      <w:r w:rsidR="00C863AF">
        <w:rPr>
          <w:rFonts w:cs="Times New Roman" w:eastAsia="MS Mincho" w:hAnsi="Times New Roman" w:ascii="Times New Roman"/>
          <w:sz w:val="24"/>
        </w:rPr>
        <w:t>/2017-</w:t>
      </w:r>
      <w:r w:rsidR="00EA6484">
        <w:rPr>
          <w:rFonts w:cs="Times New Roman" w:eastAsia="MS Mincho" w:hAnsi="Times New Roman" w:ascii="Times New Roman"/>
          <w:sz w:val="24"/>
        </w:rPr>
        <w:t>23</w:t>
      </w:r>
    </w:p>
    <w:p w:rsidRDefault="009E3C2C" w:rsidP="009E3C2C" w:rsidR="009E3C2C">
      <w:pPr>
        <w:rPr>
          <w:rFonts w:eastAsia="MS Mincho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sucu </w:t>
      </w:r>
      <w:r w:rsidR="00DA7D4A">
        <w:t xml:space="preserve">pojedincu </w:t>
      </w:r>
      <w:r w:rsidRPr="0087210C">
        <w:t xml:space="preserve">Danieli Korlević, u </w:t>
      </w:r>
      <w:r w:rsidR="006F0CFE" w:rsidRPr="006F0CFE">
        <w:t xml:space="preserve">nastavku postupka radi naknadne diobe Stečajne mase iza </w:t>
      </w:r>
      <w:r w:rsidR="00EA6484">
        <w:t xml:space="preserve">MARTINA DIMOVA d.o.o. Samobor, Sunčani put 8, </w:t>
      </w:r>
      <w:r w:rsidRPr="009E3C2C">
        <w:rPr>
          <w:bCs/>
        </w:rPr>
        <w:t>t</w:t>
      </w:r>
      <w:r w:rsidRPr="009E3C2C">
        <w:rPr>
          <w:rFonts w:eastAsia="MS Mincho"/>
          <w:bCs/>
          <w:lang w:val="de-DE"/>
        </w:rPr>
        <w:t xml:space="preserve">emeljem odredbe članka 92. stavak 1. </w:t>
      </w:r>
      <w:r w:rsidRPr="00FF01B1">
        <w:rPr>
          <w:rFonts w:eastAsia="MS Mincho"/>
          <w:bCs/>
          <w:lang w:val="de-DE"/>
        </w:rPr>
        <w:t>Ovršnog zakona (NN 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 w:rsidR="00EA6484">
        <w:rPr>
          <w:rFonts w:eastAsia="MS Mincho"/>
        </w:rPr>
        <w:t>10</w:t>
      </w:r>
      <w:r w:rsidR="00C863AF">
        <w:rPr>
          <w:rFonts w:eastAsia="MS Mincho"/>
        </w:rPr>
        <w:t>. srpnja</w:t>
      </w:r>
      <w:r>
        <w:rPr>
          <w:rFonts w:eastAsia="MS Mincho"/>
        </w:rPr>
        <w:t xml:space="preserve"> 2018. </w:t>
      </w:r>
      <w:r w:rsidR="00C863AF">
        <w:rPr>
          <w:rFonts w:eastAsia="MS Mincho"/>
        </w:rPr>
        <w:t>godine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EA6484" w:rsidR="00EA6484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  <w:t xml:space="preserve">Ročište na kojemu će se </w:t>
      </w:r>
      <w:r>
        <w:rPr>
          <w:rFonts w:eastAsia="MS Mincho"/>
        </w:rPr>
        <w:t>stečajnom upravitelju i razlučn</w:t>
      </w:r>
      <w:r w:rsidR="006F0CFE">
        <w:rPr>
          <w:rFonts w:eastAsia="MS Mincho"/>
        </w:rPr>
        <w:t>om vjerovniku</w:t>
      </w:r>
      <w:r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EA6484">
        <w:rPr>
          <w:rFonts w:eastAsia="MS Mincho"/>
        </w:rPr>
        <w:t>a</w:t>
      </w:r>
      <w:r w:rsidRPr="009E3C2C">
        <w:rPr>
          <w:rFonts w:eastAsia="MS Mincho"/>
        </w:rPr>
        <w:t xml:space="preserve"> stečajnog dužnika</w:t>
      </w:r>
      <w:r>
        <w:rPr>
          <w:rFonts w:eastAsia="MS Mincho"/>
        </w:rPr>
        <w:t xml:space="preserve"> </w:t>
      </w:r>
      <w:r w:rsidRPr="00C16ED3">
        <w:t>upisan</w:t>
      </w:r>
      <w:r w:rsidR="00EA6484">
        <w:t>ih</w:t>
      </w:r>
      <w:r w:rsidRPr="00C16ED3">
        <w:t xml:space="preserve"> u zemljišnim knjigama </w:t>
      </w:r>
      <w:r w:rsidRPr="00306EA8">
        <w:t xml:space="preserve">Općinskog suda </w:t>
      </w:r>
      <w:r w:rsidR="006F0CFE">
        <w:t xml:space="preserve">u </w:t>
      </w:r>
      <w:r w:rsidR="00EA6484">
        <w:t xml:space="preserve">Rijeci, Zemljišnoknjižni odjel Rab: </w:t>
      </w:r>
    </w:p>
    <w:p w:rsidRDefault="00EA6484" w:rsidP="00EA6484" w:rsidR="00EA6484">
      <w:pPr>
        <w:jc w:val="both"/>
      </w:pPr>
      <w:r>
        <w:t>1. suvlasnički dio: 3281/10000, etažno vlasništvo (E-1), 1. dijela, povezano s vlasništvom stana broj 1 u prizemlju, koji se sastoji od hodnika, dvije kupaonice, WC-a, dnevnog boravka s blagovaonicom i kuhinjom, dvije sobe i natkrivene terase, ukupne površine 71,36 m2, u planu etažiranja označeno žutom bojom, sagrađeno na k.č.br. 360/1, površine 415 m2, upisano u zk.ul. 2228, k.o. Kampor;</w:t>
      </w:r>
    </w:p>
    <w:p w:rsidRDefault="00EA6484" w:rsidP="00EA6484" w:rsidR="00EA6484">
      <w:pPr>
        <w:jc w:val="both"/>
      </w:pPr>
      <w:r>
        <w:t>2. suvlasnički dio: 157/10000, etažno vlasništvo (E-2), 1. dijela, povezano s vlasništvom spremišta u prizemlju, ukupne površine 3,42 m2, u planu etažiranja označeno crvenom bojom, sagrađeno na k.č.br. 360/1, površine 415 m2, upisano u zk.ul. 2228, k.o. Kampor;</w:t>
      </w:r>
    </w:p>
    <w:p w:rsidRDefault="00EA6484" w:rsidP="00EA6484" w:rsidR="00EA6484">
      <w:pPr>
        <w:jc w:val="both"/>
      </w:pPr>
      <w:r>
        <w:t>3. suvlasnički dio: 3281/10000, etažno vlasništvo (E-3), 1. dijela, povezano s vlasništvom stana br. 2, na prvom katu koji se sastoji od hodnika, dvije kupaonice, WC-a, dnevnog boravka s blagovaonicom i kuhinjom, dvije sobe i natkrivene terase, ukupne površine 71,36 m2, u planu etažiranja označeno plavom bojom, sagrađeno na k.č.br. 360/1, površine 415 m2, upisano u zk.ul. 2228, k.o. Kampor;</w:t>
      </w:r>
    </w:p>
    <w:p w:rsidRDefault="00EA6484" w:rsidP="00EA6484" w:rsidR="00EA6484">
      <w:pPr>
        <w:jc w:val="both"/>
      </w:pPr>
      <w:r>
        <w:t>4. suvlasnički dio: 3281/10000, etažno vlasništvo (E-4), 1. dijela, povezano s vlasništvom stana br. 3, na drugom katu koji se sastoji od hodnika, dvije kupaonice, WC-a, dnevnog boravka s blagovaonicom i kuhinjom, dvije sobe i natkrivene terase, ukupne površine 71,36 m2, u planu etažiranja označeno zelenom bojom, sagrađeno na k.č.br. 360/1, površine 415 m2, upisano u zk.ul. 2228, k.o. Kampor;</w:t>
      </w:r>
    </w:p>
    <w:p w:rsidRDefault="00EA6484" w:rsidP="00EA6484" w:rsidR="00EA6484">
      <w:pPr>
        <w:jc w:val="both"/>
      </w:pPr>
      <w:r>
        <w:t xml:space="preserve">k.č.br. 361, vinograd, površine 388 m2 i k.č.br. 362, vinograd, površine 313 m2, upisano u zk.ul. 358, k.o. Kampor, </w:t>
      </w:r>
    </w:p>
    <w:p w:rsidRDefault="00EA6484" w:rsidP="00EA6484" w:rsidR="00FF01B1" w:rsidRPr="00FF01B1">
      <w:pPr>
        <w:jc w:val="both"/>
      </w:pPr>
      <w:r>
        <w:t>k.č.br. 363, vinograd, površine 673 m2, upisano u zk.ul. 287, k.o. Kampor</w:t>
      </w:r>
      <w:r w:rsidR="006F0CFE">
        <w:t xml:space="preserve">, </w:t>
      </w:r>
      <w:r w:rsidR="00FF01B1">
        <w:t>t</w:t>
      </w:r>
      <w:r w:rsidR="00FF01B1" w:rsidRPr="009E3C2C">
        <w:rPr>
          <w:rFonts w:eastAsia="MS Mincho"/>
        </w:rPr>
        <w:t xml:space="preserve">e da prilože odgovarajuće pisane dokaze, određuje se za dan </w:t>
      </w:r>
    </w:p>
    <w:p w:rsidRDefault="00FF01B1" w:rsidP="00FF01B1" w:rsidR="00FF01B1" w:rsidRPr="009E3C2C">
      <w:pPr>
        <w:jc w:val="both"/>
        <w:rPr>
          <w:rFonts w:eastAsia="MS Mincho"/>
        </w:rPr>
      </w:pPr>
    </w:p>
    <w:p w:rsidRDefault="00EA6484" w:rsidP="00FF01B1" w:rsidR="00FF01B1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29. kolovoza</w:t>
      </w:r>
      <w:r w:rsidR="00FF01B1">
        <w:rPr>
          <w:rFonts w:eastAsia="MS Mincho"/>
          <w:b/>
          <w:bCs/>
        </w:rPr>
        <w:t xml:space="preserve"> 2018</w:t>
      </w:r>
      <w:r w:rsidR="00FF01B1" w:rsidRPr="009E3C2C">
        <w:rPr>
          <w:rFonts w:eastAsia="MS Mincho"/>
          <w:b/>
          <w:bCs/>
        </w:rPr>
        <w:t xml:space="preserve">. u </w:t>
      </w:r>
      <w:r w:rsidR="00DA7D4A">
        <w:rPr>
          <w:rFonts w:eastAsia="MS Mincho"/>
          <w:b/>
          <w:bCs/>
        </w:rPr>
        <w:t>1</w:t>
      </w:r>
      <w:r>
        <w:rPr>
          <w:rFonts w:eastAsia="MS Mincho"/>
          <w:b/>
          <w:bCs/>
        </w:rPr>
        <w:t>1</w:t>
      </w:r>
      <w:r w:rsidR="00FF01B1" w:rsidRPr="009E3C2C">
        <w:rPr>
          <w:rFonts w:eastAsia="MS Mincho"/>
          <w:b/>
          <w:bCs/>
        </w:rPr>
        <w:t>:</w:t>
      </w:r>
      <w:r w:rsidR="006F0CFE">
        <w:rPr>
          <w:rFonts w:eastAsia="MS Mincho"/>
          <w:b/>
          <w:bCs/>
        </w:rPr>
        <w:t>30</w:t>
      </w:r>
      <w:r w:rsidR="00FF01B1" w:rsidRPr="009E3C2C">
        <w:rPr>
          <w:rFonts w:eastAsia="MS Mincho"/>
          <w:b/>
          <w:bCs/>
        </w:rPr>
        <w:t xml:space="preserve"> sati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FF01B1" w:rsidR="00FF01B1">
      <w:pPr>
        <w:jc w:val="both"/>
        <w:rPr>
          <w:bCs/>
        </w:rPr>
      </w:pPr>
      <w:r w:rsidRPr="00B64136">
        <w:rPr>
          <w:rFonts w:eastAsia="MS Mincho"/>
        </w:rPr>
        <w:lastRenderedPageBreak/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  <w:r w:rsidRPr="006F0CFE">
        <w:rPr>
          <w:rFonts w:eastAsia="MS Mincho"/>
        </w:rPr>
        <w:t xml:space="preserve">stečajni upravitelj </w:t>
      </w:r>
      <w:r w:rsidR="006F0CFE" w:rsidRPr="006F0CFE">
        <w:rPr>
          <w:rFonts w:eastAsia="MS Mincho"/>
        </w:rPr>
        <w:t>i razlučn</w:t>
      </w:r>
      <w:r w:rsidR="006F0CFE">
        <w:rPr>
          <w:rFonts w:eastAsia="MS Mincho"/>
        </w:rPr>
        <w:t>i</w:t>
      </w:r>
      <w:r w:rsidRPr="006F0CFE">
        <w:rPr>
          <w:rFonts w:eastAsia="MS Mincho"/>
        </w:rPr>
        <w:t xml:space="preserve"> vjerovni</w:t>
      </w:r>
      <w:r w:rsidR="006F0CFE" w:rsidRPr="006F0CFE">
        <w:rPr>
          <w:rFonts w:eastAsia="MS Mincho"/>
        </w:rPr>
        <w:t>k</w:t>
      </w:r>
      <w:r w:rsidR="006F0CFE">
        <w:rPr>
          <w:rFonts w:eastAsia="MS Mincho"/>
        </w:rPr>
        <w:t xml:space="preserve"> </w:t>
      </w:r>
      <w:r w:rsidR="00EA6484" w:rsidRPr="00EA6484">
        <w:rPr>
          <w:rFonts w:eastAsia="MS Mincho"/>
        </w:rPr>
        <w:t>AVEX TCF LIMITED OIB 32216750049, Britanski djevičanski otoci, Road Town Tortola, p.p. 362, Wickhamscay I, Omar, Hodge, Building</w:t>
      </w:r>
      <w:r w:rsidR="00EA6484">
        <w:rPr>
          <w:rFonts w:eastAsia="MS Mincho"/>
        </w:rPr>
        <w:t>.</w:t>
      </w:r>
    </w:p>
    <w:p w:rsidRDefault="00EA6484" w:rsidP="00FF01B1" w:rsidR="00EA6484">
      <w:pPr>
        <w:jc w:val="center"/>
        <w:rPr>
          <w:bCs/>
        </w:rPr>
      </w:pPr>
    </w:p>
    <w:p w:rsidRDefault="00FF01B1" w:rsidP="00FF01B1" w:rsidR="00FF01B1">
      <w:pPr>
        <w:jc w:val="center"/>
        <w:rPr>
          <w:rFonts w:eastAsia="MS Mincho"/>
        </w:rPr>
      </w:pPr>
      <w:r w:rsidRPr="009E3C2C">
        <w:rPr>
          <w:bCs/>
        </w:rPr>
        <w:t>U Rijeci,</w:t>
      </w:r>
      <w:r>
        <w:rPr>
          <w:bCs/>
        </w:rPr>
        <w:t xml:space="preserve"> </w:t>
      </w:r>
      <w:r w:rsidR="00EA6484">
        <w:rPr>
          <w:bCs/>
        </w:rPr>
        <w:t>10</w:t>
      </w:r>
      <w:r w:rsidR="00C863AF">
        <w:rPr>
          <w:bCs/>
        </w:rPr>
        <w:t>. srpnja</w:t>
      </w:r>
      <w:r>
        <w:rPr>
          <w:bCs/>
        </w:rPr>
        <w:t xml:space="preserve"> 2018.</w:t>
      </w:r>
      <w:r w:rsidR="00C863AF">
        <w:rPr>
          <w:bCs/>
        </w:rPr>
        <w:t xml:space="preserve"> godine</w:t>
      </w:r>
    </w:p>
    <w:p w:rsidRDefault="00FF01B1" w:rsidP="00FF01B1" w:rsidR="00FF01B1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915D86" w:rsidP="00C863AF" w:rsidR="00FF01B1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>S</w:t>
      </w:r>
      <w:r w:rsidR="00FF01B1" w:rsidRPr="009E3C2C">
        <w:rPr>
          <w:rFonts w:eastAsia="MS Mincho"/>
        </w:rPr>
        <w:t>udac</w:t>
      </w:r>
    </w:p>
    <w:p w:rsidRDefault="00FF01B1" w:rsidP="00A54181" w:rsidR="00FF01B1" w:rsidRPr="00307F95">
      <w:pPr>
        <w:ind w:firstLine="708" w:left="1416"/>
        <w:jc w:val="right"/>
        <w:rPr>
          <w:sz w:val="28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</w:p>
    <w:p w:rsidRDefault="00E95D5F" w:rsidP="00E95D5F" w:rsidR="00E95D5F">
      <w:pPr>
        <w:ind w:firstLine="708" w:left="1416"/>
        <w:jc w:val="right"/>
        <w:rPr>
          <w:rFonts w:eastAsia="MS Mincho"/>
          <w:b/>
        </w:rPr>
      </w:pPr>
    </w:p>
    <w:p w:rsidRDefault="00FF01B1" w:rsidP="00FF01B1" w:rsidR="00FF01B1" w:rsidRPr="00FF01B1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</w:p>
    <w:p w:rsidRDefault="00FF01B1" w:rsidP="00FF01B1" w:rsidR="00FF01B1">
      <w:pPr>
        <w:rPr>
          <w:rFonts w:eastAsia="MS Mincho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 xml:space="preserve">rotiv zaključka nije dopušten pravni lijek (članak </w:t>
      </w:r>
      <w:r w:rsidR="00D352B0">
        <w:rPr>
          <w:rFonts w:eastAsia="MS Mincho"/>
        </w:rPr>
        <w:t>19</w:t>
      </w:r>
      <w:r w:rsidRPr="009E3C2C">
        <w:rPr>
          <w:rFonts w:eastAsia="MS Mincho"/>
        </w:rPr>
        <w:t xml:space="preserve">. stavak </w:t>
      </w:r>
      <w:r w:rsidR="00D352B0">
        <w:rPr>
          <w:rFonts w:eastAsia="MS Mincho"/>
        </w:rPr>
        <w:t>7</w:t>
      </w:r>
      <w:r w:rsidRPr="009E3C2C">
        <w:rPr>
          <w:rFonts w:eastAsia="MS Mincho"/>
        </w:rPr>
        <w:t>. SZ).</w:t>
      </w:r>
    </w:p>
    <w:p w:rsidRDefault="00AA1773" w:rsidP="00915D86" w:rsidR="00B64136" w:rsidRPr="00915D86">
      <w:pPr>
        <w:jc w:val="center"/>
        <w:rPr>
          <w:rFonts w:eastAsia="MS Mincho"/>
          <w:sz w:val="28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E277AA" w:rsidRPr="00A35539">
        <w:rPr>
          <w:rFonts w:eastAsia="MS Mincho"/>
          <w:sz w:val="28"/>
        </w:rPr>
        <w:t xml:space="preserve"> </w:t>
      </w:r>
    </w:p>
    <w:sectPr w:rsidSect="00DC198F" w:rsidR="00B64136" w:rsidRPr="00915D8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A54181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 w:rsidR="00307F95">
      <w:rPr>
        <w:rFonts w:cs="Times New Roman" w:eastAsia="MS Mincho" w:hAnsi="Times New Roman" w:ascii="Times New Roman"/>
        <w:sz w:val="24"/>
      </w:rPr>
      <w:t>620/17-23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2"/>
  </w:num>
  <w:num w:numId="3">
    <w:abstractNumId w:val="19"/>
  </w:num>
  <w:num w:numId="4">
    <w:abstractNumId w:val="26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4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6242"/>
    <w:rsid w:val="002D7851"/>
    <w:rsid w:val="002E0752"/>
    <w:rsid w:val="002F2AB9"/>
    <w:rsid w:val="002F3DDD"/>
    <w:rsid w:val="002F6621"/>
    <w:rsid w:val="00306EA8"/>
    <w:rsid w:val="00307837"/>
    <w:rsid w:val="00307F95"/>
    <w:rsid w:val="00321092"/>
    <w:rsid w:val="00321C21"/>
    <w:rsid w:val="00325D81"/>
    <w:rsid w:val="00327F98"/>
    <w:rsid w:val="00334482"/>
    <w:rsid w:val="00336043"/>
    <w:rsid w:val="00341EC5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6F0CFE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5D86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C43E5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54181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500E0"/>
    <w:rsid w:val="00C7779E"/>
    <w:rsid w:val="00C81CB9"/>
    <w:rsid w:val="00C8330F"/>
    <w:rsid w:val="00C863A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352B0"/>
    <w:rsid w:val="00D439F3"/>
    <w:rsid w:val="00D50C8D"/>
    <w:rsid w:val="00D67FAE"/>
    <w:rsid w:val="00D76634"/>
    <w:rsid w:val="00D86A01"/>
    <w:rsid w:val="00DA7D4A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95D5F"/>
    <w:rsid w:val="00EA3146"/>
    <w:rsid w:val="00EA33DE"/>
    <w:rsid w:val="00EA6484"/>
    <w:rsid w:val="00EB2E49"/>
    <w:rsid w:val="00EC0671"/>
    <w:rsid w:val="00EF56B0"/>
    <w:rsid w:val="00EF6B44"/>
    <w:rsid w:val="00F007FA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A54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18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18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18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18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A54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18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18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18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18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15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10 St-1052/16</izvorni_sadrzaj>
    <derivirana_varijabla naziv="DomainObject.Predmet.PrimjedbaSuca_1">Nastavak postupka radi naknadne diobe,
veza 10 St-1052/16</derivirana_varijabla>
  </DomainObject.Predmet.PrimjedbaSuca>
  <DomainObject.Predmet.ProtustrankaFormated>
    <izvorni_sadrzaj>  Stečajna masa iza MARTINA DIMOVA d.o.o.</izvorni_sadrzaj>
    <derivirana_varijabla naziv="DomainObject.Predmet.ProtustrankaFormated_1">  Stečajna masa iza MARTINA DIMOVA d.o.o.</derivirana_varijabla>
  </DomainObject.Predmet.ProtustrankaFormated>
  <DomainObject.Predmet.ProtustrankaFormatedOIB>
    <izvorni_sadrzaj>  Stečajna masa iza MARTINA DIMOVA d.o.o., OIB 71289028278</izvorni_sadrzaj>
    <derivirana_varijabla naziv="DomainObject.Predmet.ProtustrankaFormatedOIB_1">  Stečajna masa iza MARTINA DIMOVA d.o.o., OIB 71289028278</derivirana_varijabla>
  </DomainObject.Predmet.ProtustrankaFormatedOIB>
  <DomainObject.Predmet.ProtustrankaFormatedWithAdress>
    <izvorni_sadrzaj> Stečajna masa iza MARTINA DIMOVA d.o.o., Kampor 311, 51280 Rab</izvorni_sadrzaj>
    <derivirana_varijabla naziv="DomainObject.Predmet.ProtustrankaFormatedWithAdress_1"> Stečajna masa iza MARTINA DIMOVA d.o.o., Kampor 311, 51280 Rab</derivirana_varijabla>
  </DomainObject.Predmet.ProtustrankaFormatedWithAdress>
  <DomainObject.Predmet.ProtustrankaFormatedWithAdressOIB>
    <izvorni_sadrzaj> Stečajna masa iza MARTINA DIMOVA d.o.o., OIB 71289028278, Kampor 311, 51280 Rab</izvorni_sadrzaj>
    <derivirana_varijabla naziv="DomainObject.Predmet.ProtustrankaFormatedWithAdressOIB_1"> Stečajna masa iza MARTINA DIMOVA d.o.o., OIB 71289028278, Kampor 311, 51280 Rab</derivirana_varijabla>
  </DomainObject.Predmet.ProtustrankaFormatedWithAdressOIB>
  <DomainObject.Predmet.ProtustrankaWithAdress>
    <izvorni_sadrzaj>Stečajna masa iza MARTINA DIMOVA d.o.o. Kampor 311, 51280 Rab</izvorni_sadrzaj>
    <derivirana_varijabla naziv="DomainObject.Predmet.ProtustrankaWithAdress_1">Stečajna masa iza MARTINA DIMOVA d.o.o. Kampor 311, 51280 Rab</derivirana_varijabla>
  </DomainObject.Predmet.ProtustrankaWithAdress>
  <DomainObject.Predmet.ProtustrankaWithAdressOIB>
    <izvorni_sadrzaj>Stečajna masa iza MARTINA DIMOVA d.o.o., OIB 71289028278, Kampor 311, 51280 Rab</izvorni_sadrzaj>
    <derivirana_varijabla naziv="DomainObject.Predmet.ProtustrankaWithAdressOIB_1">Stečajna masa iza MARTINA DIMOVA d.o.o., OIB 71289028278, Kampor 311, 51280 Rab</derivirana_varijabla>
  </DomainObject.Predmet.ProtustrankaWithAdressOIB>
  <DomainObject.Predmet.ProtustrankaNazivFormated>
    <izvorni_sadrzaj>Stečajna masa iza MARTINA DIMOVA d.o.o.</izvorni_sadrzaj>
    <derivirana_varijabla naziv="DomainObject.Predmet.ProtustrankaNazivFormated_1">Stečajna masa iza MARTINA DIMOVA d.o.o.</derivirana_varijabla>
  </DomainObject.Predmet.ProtustrankaNazivFormated>
  <DomainObject.Predmet.ProtustrankaNazivFormatedOIB>
    <izvorni_sadrzaj>Stečajna masa iza MARTINA DIMOVA d.o.o., OIB 71289028278</izvorni_sadrzaj>
    <derivirana_varijabla naziv="DomainObject.Predmet.ProtustrankaNazivFormatedOIB_1">Stečajna masa iza MARTINA DIMOVA d.o.o., OIB 71289028278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DRENŠKI stečajni upravitelj</izvorni_sadrzaj>
    <derivirana_varijabla naziv="DomainObject.Predmet.StrankaFormated_1">  SNJEŽANA DRENŠKI stečajni upravitelj</derivirana_varijabla>
  </DomainObject.Predmet.StrankaFormated>
  <DomainObject.Predmet.StrankaFormatedOIB>
    <izvorni_sadrzaj>  SNJEŽANA DRENŠKI stečajni upravitelj, OIB 91456479037</izvorni_sadrzaj>
    <derivirana_varijabla naziv="DomainObject.Predmet.StrankaFormatedOIB_1">  SNJEŽANA DRENŠKI stečajni upravitelj, OIB 91456479037</derivirana_varijabla>
  </DomainObject.Predmet.StrankaFormatedOIB>
  <DomainObject.Predmet.StrankaFormatedWithAdress>
    <izvorni_sadrzaj> SNJEŽANA DRENŠKI stečajni upravitelj, Sunčani put 8, 10430 Samobor</izvorni_sadrzaj>
    <derivirana_varijabla naziv="DomainObject.Predmet.StrankaFormatedWithAdress_1"> SNJEŽANA DRENŠKI stečajni upravitelj, Sunčani put 8, 10430 Samobor</derivirana_varijabla>
  </DomainObject.Predmet.StrankaFormatedWithAdress>
  <DomainObject.Predmet.StrankaFormatedWithAdressOIB>
    <izvorni_sadrzaj> SNJEŽANA DRENŠKI stečajni upravitelj, OIB 91456479037, Sunčani put 8, 10430 Samobor</izvorni_sadrzaj>
    <derivirana_varijabla naziv="DomainObject.Predmet.StrankaFormatedWithAdressOIB_1"> SNJEŽANA DRENŠKI stečajni upravitelj, OIB 91456479037, Sunčani put 8, 10430 Samobor</derivirana_varijabla>
  </DomainObject.Predmet.StrankaFormatedWithAdressOIB>
  <DomainObject.Predmet.StrankaWithAdress>
    <izvorni_sadrzaj>SNJEŽANA DRENŠKI stečajni upravitelj Sunčani put 8,10430 Samobor</izvorni_sadrzaj>
    <derivirana_varijabla naziv="DomainObject.Predmet.StrankaWithAdress_1">SNJEŽANA DRENŠKI stečajni upravitelj Sunčani put 8,10430 Samobor</derivirana_varijabla>
  </DomainObject.Predmet.StrankaWithAdress>
  <DomainObject.Predmet.StrankaWithAdressOIB>
    <izvorni_sadrzaj>SNJEŽANA DRENŠKI stečajni upravitelj, OIB 91456479037, Sunčani put 8,10430 Samobor</izvorni_sadrzaj>
    <derivirana_varijabla naziv="DomainObject.Predmet.StrankaWithAdressOIB_1">SNJEŽANA DRENŠKI stečajni upravitelj, OIB 91456479037, Sunčani put 8,10430 Samobor</derivirana_varijabla>
  </DomainObject.Predmet.StrankaWithAdressOIB>
  <DomainObject.Predmet.StrankaNazivFormated>
    <izvorni_sadrzaj>SNJEŽANA DRENŠKI stečajni upravitelj</izvorni_sadrzaj>
    <derivirana_varijabla naziv="DomainObject.Predmet.StrankaNazivFormated_1">SNJEŽANA DRENŠKI stečajni upravitelj</derivirana_varijabla>
  </DomainObject.Predmet.StrankaNazivFormated>
  <DomainObject.Predmet.StrankaNazivFormatedOIB>
    <izvorni_sadrzaj>SNJEŽANA DRENŠKI stečajni upravitelj, OIB 91456479037</izvorni_sadrzaj>
    <derivirana_varijabla naziv="DomainObject.Predmet.StrankaNazivFormatedOIB_1">SNJEŽANA DRENŠKI stečajni upravitelj, OIB 91456479037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SNJEŽANA DRENŠKI stečajni upravitelj</item>
    </izvorni_sadrzaj>
    <derivirana_varijabla naziv="DomainObject.Predmet.StrankaListFormated_1">
      <item>SNJEŽANA DRENŠKI stečajni upravitelj</item>
    </derivirana_varijabla>
  </DomainObject.Predmet.StrankaListFormated>
  <DomainObject.Predmet.StrankaListFormatedOIB>
    <izvorni_sadrzaj>
      <item>SNJEŽANA DRENŠKI stečajni upravitelj, OIB 91456479037</item>
    </izvorni_sadrzaj>
    <derivirana_varijabla naziv="DomainObject.Predmet.StrankaListFormatedOIB_1">
      <item>SNJEŽANA DRENŠKI stečajni upravitelj, OIB 91456479037</item>
    </derivirana_varijabla>
  </DomainObject.Predmet.StrankaListFormatedOIB>
  <DomainObject.Predmet.StrankaListFormatedWithAdress>
    <izvorni_sadrzaj>
      <item>SNJEŽANA DRENŠKI stečajni upravitelj, Sunčani put 8, 10430 Samobor</item>
    </izvorni_sadrzaj>
    <derivirana_varijabla naziv="DomainObject.Predmet.StrankaListFormatedWithAdress_1">
      <item>SNJEŽANA DRENŠKI stečajni upravitelj, Sunčani put 8, 10430 Samobor</item>
    </derivirana_varijabla>
  </DomainObject.Predmet.StrankaListFormatedWithAdress>
  <DomainObject.Predmet.StrankaListFormatedWithAdressOIB>
    <izvorni_sadrzaj>
      <item>SNJEŽANA DRENŠKI stečajni upravitelj, OIB 91456479037, Sunčani put 8, 10430 Samobor</item>
    </izvorni_sadrzaj>
    <derivirana_varijabla naziv="DomainObject.Predmet.StrankaListFormatedWithAdressOIB_1">
      <item>SNJEŽANA DRENŠKI stečajni upravitelj, OIB 91456479037, Sunčani put 8, 10430 Samobor</item>
    </derivirana_varijabla>
  </DomainObject.Predmet.StrankaListFormatedWithAdressOIB>
  <DomainObject.Predmet.StrankaListNazivFormated>
    <izvorni_sadrzaj>
      <item>SNJEŽANA DRENŠKI stečajni upravitelj</item>
    </izvorni_sadrzaj>
    <derivirana_varijabla naziv="DomainObject.Predmet.StrankaListNazivFormated_1">
      <item>SNJEŽANA DRENŠKI stečajni upravitelj</item>
    </derivirana_varijabla>
  </DomainObject.Predmet.StrankaListNazivFormated>
  <DomainObject.Predmet.StrankaListNazivFormatedOIB>
    <izvorni_sadrzaj>
      <item>SNJEŽANA DRENŠKI stečajni upravitelj, OIB 91456479037</item>
    </izvorni_sadrzaj>
    <derivirana_varijabla naziv="DomainObject.Predmet.StrankaListNazivFormatedOIB_1">
      <item>SNJEŽANA DRENŠKI stečajni upravitelj, OIB 91456479037</item>
    </derivirana_varijabla>
  </DomainObject.Predmet.StrankaListNazivFormatedOIB>
  <DomainObject.Predmet.ProtuStrankaListFormated>
    <izvorni_sadrzaj>
      <item>Stečajna masa iza MARTINA DIMOVA d.o.o.</item>
    </izvorni_sadrzaj>
    <derivirana_varijabla naziv="DomainObject.Predmet.ProtuStrankaListFormated_1">
      <item>Stečajna masa iza MARTINA DIMOVA d.o.o.</item>
    </derivirana_varijabla>
  </DomainObject.Predmet.ProtuStrankaListFormated>
  <DomainObject.Predmet.ProtuStrankaListFormatedOIB>
    <izvorni_sadrzaj>
      <item>Stečajna masa iza MARTINA DIMOVA d.o.o., OIB 71289028278</item>
    </izvorni_sadrzaj>
    <derivirana_varijabla naziv="DomainObject.Predmet.ProtuStrankaListFormatedOIB_1">
      <item>Stečajna masa iza MARTINA DIMOVA d.o.o., OIB 71289028278</item>
    </derivirana_varijabla>
  </DomainObject.Predmet.ProtuStrankaListFormatedOIB>
  <DomainObject.Predmet.ProtuStrankaListFormatedWithAdress>
    <izvorni_sadrzaj>
      <item>Stečajna masa iza MARTINA DIMOVA d.o.o., Kampor 311, 51280 Rab</item>
    </izvorni_sadrzaj>
    <derivirana_varijabla naziv="DomainObject.Predmet.ProtuStrankaListFormatedWithAdress_1">
      <item>Stečajna masa iza MARTINA DIMOVA d.o.o., Kampor 311, 51280 Rab</item>
    </derivirana_varijabla>
  </DomainObject.Predmet.ProtuStrankaListFormatedWithAdress>
  <DomainObject.Predmet.ProtuStrankaListFormatedWithAdressOIB>
    <izvorni_sadrzaj>
      <item>Stečajna masa iza MARTINA DIMOVA d.o.o., OIB 71289028278, Kampor 311, 51280 Rab</item>
    </izvorni_sadrzaj>
    <derivirana_varijabla naziv="DomainObject.Predmet.ProtuStrankaListFormatedWithAdressOIB_1">
      <item>Stečajna masa iza MARTINA DIMOVA d.o.o., OIB 71289028278, Kampor 311, 51280 Rab</item>
    </derivirana_varijabla>
  </DomainObject.Predmet.ProtuStrankaListFormatedWithAdressOIB>
  <DomainObject.Predmet.ProtuStrankaListNazivFormated>
    <izvorni_sadrzaj>
      <item>Stečajna masa iza MARTINA DIMOVA d.o.o.</item>
    </izvorni_sadrzaj>
    <derivirana_varijabla naziv="DomainObject.Predmet.ProtuStrankaListNazivFormated_1">
      <item>Stečajna masa iza MARTINA DIMOVA d.o.o.</item>
    </derivirana_varijabla>
  </DomainObject.Predmet.ProtuStrankaListNazivFormated>
  <DomainObject.Predmet.ProtuStrankaListNazivFormatedOIB>
    <izvorni_sadrzaj>
      <item>Stečajna masa iza MARTINA DIMOVA d.o.o., OIB 71289028278</item>
    </izvorni_sadrzaj>
    <derivirana_varijabla naziv="DomainObject.Predmet.ProtuStrankaListNazivFormatedOIB_1">
      <item>Stečajna masa iza MARTINA DIMOVA d.o.o., OIB 71289028278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DRENŠKI stečajni upravitelj</izvorni_sadrzaj>
    <derivirana_varijabla naziv="DomainObject.Predmet.StrankaIDrugi_1">SNJEŽANA DRENŠKI stečajni upravitelj</derivirana_varijabla>
  </DomainObject.Predmet.StrankaIDrugi>
  <DomainObject.Predmet.ProtustrankaIDrugi>
    <izvorni_sadrzaj>Stečajna masa iza MARTINA DIMOVA d.o.o.</izvorni_sadrzaj>
    <derivirana_varijabla naziv="DomainObject.Predmet.ProtustrankaIDrugi_1">Stečajna masa iza MARTINA DIMOVA d.o.o.</derivirana_varijabla>
  </DomainObject.Predmet.ProtustrankaIDrugi>
  <DomainObject.Predmet.StrankaIDrugiAdressOIB>
    <izvorni_sadrzaj>SNJEŽANA DRENŠKI stečajni upravitelj, OIB 91456479037, Sunčani put 8, 10430 Samobor</izvorni_sadrzaj>
    <derivirana_varijabla naziv="DomainObject.Predmet.StrankaIDrugiAdressOIB_1">SNJEŽANA DRENŠKI stečajni upravitelj, OIB 91456479037, Sunčani put 8, 10430 Samobor</derivirana_varijabla>
  </DomainObject.Predmet.StrankaIDrugiAdressOIB>
  <DomainObject.Predmet.ProtustrankaIDrugiAdressOIB>
    <izvorni_sadrzaj>Stečajna masa iza MARTINA DIMOVA d.o.o., OIB 71289028278, Kampor 311, 51280 Rab</izvorni_sadrzaj>
    <derivirana_varijabla naziv="DomainObject.Predmet.ProtustrankaIDrugiAdressOIB_1">Stečajna masa iza MARTINA DIMOVA d.o.o., OIB 71289028278, Kampor 311,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DRENŠKI stečajni upravitelj</item>
      <item>Stečajna masa iza MARTINA DIMOVA d.o.o.</item>
    </izvorni_sadrzaj>
    <derivirana_varijabla naziv="DomainObject.Predmet.SudioniciListNaziv_1">
      <item>SNJEŽANA DRENŠKI stečajni upravitelj</item>
      <item>Stečajna masa iza MARTINA DIMOVA d.o.o.</item>
    </derivirana_varijabla>
  </DomainObject.Predmet.SudioniciListNaziv>
  <DomainObject.Predmet.SudioniciListAdressOIB>
    <izvorni_sadrzaj>
      <item>SNJEŽANA DRENŠKI stečajni upravitelj, OIB 91456479037, Sunčani put 8,10430 Samobor</item>
      <item>Stečajna masa iza MARTINA DIMOVA d.o.o., OIB 71289028278, Kampor 311,51280 Rab</item>
    </izvorni_sadrzaj>
    <derivirana_varijabla naziv="DomainObject.Predmet.SudioniciListAdressOIB_1">
      <item>SNJEŽANA DRENŠKI stečajni upravitelj, OIB 91456479037, Sunčani put 8,10430 Samobor</item>
      <item>Stečajna masa iza MARTINA DIMOVA d.o.o., OIB 71289028278, Kampor 311,51280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91456479037</item>
      <item>, OIB 71289028278</item>
    </izvorni_sadrzaj>
    <derivirana_varijabla naziv="DomainObject.Predmet.SudioniciListNazivOIB_1">
      <item>, OIB 91456479037</item>
      <item>, OIB 71289028278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D1C20-3806-4436-BCDC-D6E38D4AF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458</properties:Words>
  <properties:Characters>2377</properties:Characters>
  <properties:Lines>60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2018-07-10T06:59:00Z</dcterms:created>
  <dc:creator>Korisnik</dc:creator>
  <cp:lastModifiedBy>Jasna Radulović</cp:lastModifiedBy>
  <cp:lastPrinted>2018-07-10T07:00:00Z</cp:lastPrinted>
  <dcterms:modified xmlns:xsi="http://www.w3.org/2001/XMLSchema-instance" xsi:type="dcterms:W3CDTF">2018-07-10T07:02:00Z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(620-17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