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23a6" w14:paraId="38523a6" w:rsidRDefault="00433F6B" w:rsidP="001940FB" w:rsidR="00433F6B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76CA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76CA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33F6B" w:rsidP="00AA6BCF" w:rsidR="00433F6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33F6B" w:rsidP="00433F6B" w:rsidR="00433F6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33F6B" w:rsidP="00433F6B" w:rsidR="00433F6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33F6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33F6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433F6B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D2E5F">
        <w:rPr>
          <w:rFonts w:cs="Calibri" w:eastAsia="Arial Unicode MS" w:hAnsi="Calibri" w:ascii="Calibri"/>
          <w:kern w:val="1"/>
          <w:lang w:eastAsia="ar-SA" w:val="hr-HR"/>
        </w:rPr>
        <w:t>VITEZICA JOSIP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433F6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CD2E5F">
        <w:rPr>
          <w:rFonts w:cs="Calibri" w:hAnsi="Calibri" w:ascii="Calibri"/>
        </w:rPr>
        <w:t>472.326,60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D2E5F">
        <w:rPr>
          <w:rFonts w:cs="Calibri" w:hAnsi="Calibri" w:ascii="Calibri"/>
        </w:rPr>
        <w:t>424.526,60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CD2E5F">
        <w:rPr>
          <w:rFonts w:cs="Calibri" w:hAnsi="Calibri" w:ascii="Calibri"/>
        </w:rPr>
        <w:t>47.800,00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33F6B">
        <w:rPr>
          <w:rFonts w:cs="Calibri" w:hAnsi="Calibri" w:ascii="Calibri"/>
        </w:rPr>
        <w:t xml:space="preserve"> pa čak ni</w:t>
      </w:r>
      <w:r w:rsidR="00492C1D">
        <w:rPr>
          <w:rFonts w:cs="Calibri" w:hAnsi="Calibri" w:ascii="Calibri"/>
        </w:rPr>
        <w:t xml:space="preserve"> </w:t>
      </w:r>
      <w:r w:rsidR="00433F6B">
        <w:rPr>
          <w:rFonts w:cs="Calibri" w:hAnsi="Calibri" w:ascii="Calibri"/>
        </w:rPr>
        <w:t>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33F6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33F6B" w:rsidRPr="00433F6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33F6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060AE" w:rsidP="00AA6BCF" w:rsidR="009060AE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CD2E5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D2E5F">
              <w:rPr>
                <w:rFonts w:cs="Calibri" w:hAnsi="Calibri" w:ascii="Calibri"/>
              </w:rPr>
              <w:t>VITEZICA JOSIP</w:t>
            </w:r>
            <w:r>
              <w:rPr>
                <w:rFonts w:cs="Calibri"/>
              </w:rPr>
              <w:t xml:space="preserve">, </w:t>
            </w:r>
            <w:r w:rsidRPr="00CD2E5F">
              <w:rPr>
                <w:rFonts w:cs="Calibri"/>
              </w:rPr>
              <w:t xml:space="preserve"> </w:t>
            </w:r>
            <w:r w:rsidRPr="00CD2E5F">
              <w:rPr>
                <w:rFonts w:cs="Calibri" w:hAnsi="Calibri" w:ascii="Calibri"/>
              </w:rPr>
              <w:t>Ulica slobode 2a,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CD2E5F">
              <w:rPr>
                <w:rFonts w:cs="Calibri" w:hAnsi="Calibri" w:ascii="Calibri"/>
              </w:rPr>
              <w:t>93717388156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D2E5F" w:rsidP="00CD2E5F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CD2E5F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CD2E5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D2E5F">
              <w:rPr>
                <w:rFonts w:cs="Calibri" w:hAnsi="Calibri" w:ascii="Calibri"/>
              </w:rPr>
              <w:t>472.326,60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CD2E5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D2E5F">
              <w:rPr>
                <w:rFonts w:cs="Calibri" w:hAnsi="Calibri" w:ascii="Calibri"/>
              </w:rPr>
              <w:t>424.526,60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CD2E5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D2E5F">
              <w:rPr>
                <w:rFonts w:cs="Calibri" w:hAnsi="Calibri" w:ascii="Calibri"/>
              </w:rPr>
              <w:t>47.800,00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33F6B" w:rsidP="00433F6B" w:rsidR="00433F6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22143" w:rsidP="00D15EE1" w:rsidR="00D15EE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EE1" w:rsidP="00D15EE1" w:rsidR="00D15EE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15EE1" w:rsidP="00D15EE1" w:rsidR="00D15EE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15EE1" w:rsidP="00D15EE1" w:rsidR="00D15EE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15EE1" w:rsidP="00D15EE1" w:rsidR="00D15EE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0D5" w:rsidR="009F70D5">
      <w:pPr>
        <w:spacing w:after="0"/>
      </w:pPr>
      <w:r>
        <w:separator/>
      </w:r>
    </w:p>
  </w:endnote>
  <w:endnote w:id="0" w:type="continuationSeparator">
    <w:p w:rsidRDefault="009F70D5" w:rsidR="009F70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62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0D5" w:rsidR="009F70D5">
      <w:pPr>
        <w:spacing w:after="0"/>
      </w:pPr>
      <w:r>
        <w:separator/>
      </w:r>
    </w:p>
  </w:footnote>
  <w:footnote w:id="0" w:type="continuationSeparator">
    <w:p w:rsidRDefault="009F70D5" w:rsidR="009F70D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2E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1C4A92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C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1F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0ADA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21E6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2143"/>
    <w:rsid w:val="00424080"/>
    <w:rsid w:val="00430235"/>
    <w:rsid w:val="0043094F"/>
    <w:rsid w:val="00431228"/>
    <w:rsid w:val="00432BBB"/>
    <w:rsid w:val="00433F6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C1D"/>
    <w:rsid w:val="00492DFC"/>
    <w:rsid w:val="00494626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2BA0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060AE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70D5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76CA1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62EE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2E5F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0B0A"/>
    <w:rsid w:val="00D15EE1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55BBD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86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2E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2EE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2EE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2EE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86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2E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2EE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2EE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2EE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1446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St-651/2017-338 / Podnesak - Podnesak (-338.docx)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