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8aee" w14:paraId="edb8aee" w:rsidRDefault="00BF30CF" w:rsidP="00BF30CF" w:rsidR="00BF30CF">
      <w:pPr>
        <w:jc w:val="right"/>
        <w15:collapsed w:val="false"/>
      </w:pPr>
      <w:r>
        <w:t>Broj: 6 St-</w:t>
      </w:r>
      <w:r w:rsidR="00E5511F">
        <w:t>944/18-9</w:t>
      </w:r>
    </w:p>
    <w:p w:rsidRDefault="00910E67" w:rsidP="00910E67" w:rsidR="00910E67">
      <w:r>
        <w:rPr>
          <w:rStyle w:val="Naglaeno"/>
        </w:rPr>
        <w:t xml:space="preserve">             </w:t>
      </w:r>
      <w:r w:rsidR="0004131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87452" w:rsidP="00910E67" w:rsidR="00D87452" w:rsidRPr="00910E67">
      <w:pPr>
        <w:ind w:hanging="720" w:left="360"/>
        <w:rPr>
          <w:sz w:val="22"/>
          <w:szCs w:val="22"/>
        </w:rPr>
      </w:pPr>
    </w:p>
    <w:p w:rsidRDefault="00BF30CF" w:rsidP="00BF30CF" w:rsidR="00BF30CF">
      <w:pPr>
        <w:jc w:val="cente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00747AC9">
        <w:t xml:space="preserve"> </w:t>
      </w:r>
      <w:r w:rsidR="00E5511F">
        <w:rPr>
          <w:b/>
        </w:rPr>
        <w:t>DORIS M j.d.o.o. Osijek, istarska 12, OIB: 55174186614, MBS: 030153091</w:t>
      </w:r>
      <w:r w:rsidRPr="00D14516">
        <w:t>,</w:t>
      </w:r>
      <w:r>
        <w:t xml:space="preserve"> dana </w:t>
      </w:r>
      <w:r w:rsidR="00E5511F">
        <w:t>15. listopada</w:t>
      </w:r>
      <w:r w:rsidR="000C5C7F">
        <w:t xml:space="preserve"> 2018. g., </w:t>
      </w:r>
    </w:p>
    <w:p w:rsidRDefault="000C5C7F" w:rsidP="000C5C7F" w:rsidR="00324E7F">
      <w:pPr>
        <w:tabs>
          <w:tab w:pos="4830" w:val="left"/>
        </w:tabs>
        <w:jc w:val="both"/>
      </w:pPr>
      <w:r>
        <w:tab/>
      </w:r>
    </w:p>
    <w:p w:rsidRDefault="00D87452" w:rsidP="000C5C7F" w:rsidR="00D87452">
      <w:pPr>
        <w:tabs>
          <w:tab w:pos="4830" w:val="left"/>
        </w:tabs>
        <w:jc w:val="both"/>
      </w:pP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E5511F">
        <w:rPr>
          <w:b/>
        </w:rPr>
        <w:t>DORIS M j.d.o.o. Osijek, istarska 12, OIB: 55174186614, MBS: 030153091</w:t>
      </w:r>
      <w:r w:rsidR="00CA1D43">
        <w:rPr>
          <w:b/>
        </w:rPr>
        <w:t>.</w:t>
      </w:r>
    </w:p>
    <w:p w:rsidRDefault="00E5511F" w:rsidP="00E5511F" w:rsidR="00E5511F">
      <w:pPr>
        <w:ind w:left="1080"/>
        <w:jc w:val="both"/>
        <w:rPr>
          <w:b/>
        </w:rPr>
      </w:pPr>
    </w:p>
    <w:p w:rsidRDefault="00324E7F" w:rsidP="00E5511F" w:rsidR="00E33447" w:rsidRPr="00E5511F">
      <w:pPr>
        <w:numPr>
          <w:ilvl w:val="0"/>
          <w:numId w:val="11"/>
        </w:numPr>
        <w:jc w:val="both"/>
        <w:rPr>
          <w:b/>
        </w:rPr>
      </w:pPr>
      <w:r w:rsidRPr="00E33447">
        <w:t>Za stečajnog upravitelja određuje se</w:t>
      </w:r>
      <w:r w:rsidR="004D6DB6" w:rsidRPr="00E5511F">
        <w:rPr>
          <w:b/>
        </w:rPr>
        <w:t xml:space="preserve"> </w:t>
      </w:r>
      <w:r w:rsidR="00E5511F" w:rsidRPr="00E5511F">
        <w:rPr>
          <w:b/>
        </w:rPr>
        <w:t>Jugoslav Puran, Bjelovar, Josipa Jelačića 12, OIB: 70582689973</w:t>
      </w:r>
      <w:r w:rsidR="00425304" w:rsidRPr="00E5511F">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E5511F">
        <w:rPr>
          <w:b/>
        </w:rPr>
        <w:t>DORIS M j.d.o.o. Osijek, istarska 12, OIB: 55174186614, MBS: 030153091</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F62D0F" w:rsidR="00F62D0F">
      <w:pPr>
        <w:numPr>
          <w:ilvl w:val="0"/>
          <w:numId w:val="11"/>
        </w:numPr>
        <w:jc w:val="both"/>
      </w:pPr>
      <w:r w:rsidRPr="0074446F">
        <w:t>Primjerak rješenja, nakon pravomoćnosti, dostavit će se registru Trgovačkog suda u Osijek</w:t>
      </w:r>
      <w:r w:rsidR="001B2709">
        <w:t>u, radi upisa brisanja dužnika.</w:t>
      </w:r>
    </w:p>
    <w:p w:rsidRDefault="00D87452" w:rsidP="00243617" w:rsidR="00D87452">
      <w:pPr>
        <w:jc w:val="both"/>
      </w:pPr>
    </w:p>
    <w:p w:rsidRDefault="00D87452" w:rsidP="00243617" w:rsidR="00D87452">
      <w:pPr>
        <w:jc w:val="both"/>
      </w:pPr>
    </w:p>
    <w:p w:rsidRDefault="00324E7F" w:rsidP="00324E7F" w:rsidR="00324E7F" w:rsidRPr="00B162A4">
      <w:pPr>
        <w:jc w:val="center"/>
      </w:pPr>
      <w:r w:rsidRPr="00B162A4">
        <w:t>Obrazloženje</w:t>
      </w:r>
    </w:p>
    <w:p w:rsidRDefault="006B2E64" w:rsidP="00DF4D5E" w:rsidR="006B2E64">
      <w:pPr>
        <w:rPr>
          <w:b/>
        </w:rPr>
      </w:pPr>
    </w:p>
    <w:p w:rsidRDefault="007D7E9A" w:rsidP="00DF4D5E" w:rsidR="007D7E9A">
      <w:pPr>
        <w:rPr>
          <w:b/>
        </w:rPr>
      </w:pPr>
    </w:p>
    <w:p w:rsidRDefault="000C5C7F" w:rsidP="000C5C7F" w:rsidR="000C5C7F">
      <w:pPr>
        <w:ind w:firstLine="720"/>
        <w:jc w:val="both"/>
      </w:pPr>
      <w:r>
        <w:t xml:space="preserve">Predlagatelj </w:t>
      </w:r>
      <w:r w:rsidR="00D54CA6">
        <w:t xml:space="preserve">FINA RC Osijek dana </w:t>
      </w:r>
      <w:r w:rsidR="00E5511F">
        <w:t>18. lipnja</w:t>
      </w:r>
      <w:r w:rsidR="000249F6">
        <w:t xml:space="preserve"> 2018</w:t>
      </w:r>
      <w:r>
        <w:t>. g.</w:t>
      </w:r>
      <w:r w:rsidR="00D54CA6">
        <w:t xml:space="preserve"> podnijela je prijedlog za otvaranje stečajnog postupka nad dužnikom </w:t>
      </w:r>
      <w:r w:rsidR="00E5511F">
        <w:rPr>
          <w:b/>
        </w:rPr>
        <w:t xml:space="preserve">DORIS M j.d.o.o. Osijek, istarska 12, OIB: 55174186614, MBS: 030153091 </w:t>
      </w:r>
      <w:r w:rsidRPr="006A048A">
        <w:t>navodeći da</w:t>
      </w:r>
      <w:r>
        <w:t xml:space="preserve"> dužnik na dan </w:t>
      </w:r>
      <w:r w:rsidR="00E5511F">
        <w:t>13</w:t>
      </w:r>
      <w:r w:rsidR="00747AC9">
        <w:t>.6.</w:t>
      </w:r>
      <w:r w:rsidR="000249F6">
        <w:t>2018</w:t>
      </w:r>
      <w:r>
        <w:t xml:space="preserve">. g. u Očevidniku redoslijeda osnova za plaćanje ima evidentirane neizvršene osnove za </w:t>
      </w:r>
      <w:r>
        <w:lastRenderedPageBreak/>
        <w:t xml:space="preserve">plaćanje u ukupnom iznosu od </w:t>
      </w:r>
      <w:r w:rsidR="00E5511F">
        <w:t>32.802,37</w:t>
      </w:r>
      <w:r>
        <w:t xml:space="preserve"> kn u neprekidnom razdoblju od 120 dana</w:t>
      </w:r>
      <w:r w:rsidR="000249F6">
        <w:t xml:space="preserve"> te da ima </w:t>
      </w:r>
      <w:r w:rsidR="001B2709">
        <w:t>jednog zaposlenika</w:t>
      </w:r>
      <w:r>
        <w:t>.</w:t>
      </w:r>
    </w:p>
    <w:p w:rsidRDefault="00AE36D5" w:rsidP="002743AC" w:rsidR="00AE36D5">
      <w:pPr>
        <w:jc w:val="both"/>
      </w:pPr>
    </w:p>
    <w:p w:rsidRDefault="000C5C7F" w:rsidP="000C5C7F" w:rsidR="000C5C7F">
      <w:pPr>
        <w:ind w:firstLine="720"/>
        <w:jc w:val="both"/>
      </w:pPr>
      <w:r>
        <w:t>Zaključkom ovoga suda broj 6 St-</w:t>
      </w:r>
      <w:r w:rsidR="00E5511F">
        <w:t>944</w:t>
      </w:r>
      <w:r w:rsidR="00747AC9">
        <w:t xml:space="preserve">/18-3 od </w:t>
      </w:r>
      <w:r w:rsidR="00E5511F">
        <w:t>2</w:t>
      </w:r>
      <w:r w:rsidR="00747AC9">
        <w:t>. srpnja</w:t>
      </w:r>
      <w:r w:rsidR="000249F6">
        <w:t xml:space="preserve"> 2018. g. </w:t>
      </w:r>
      <w:r>
        <w:t xml:space="preserve">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0C5C7F" w:rsidP="000C5C7F" w:rsidR="000C5C7F">
      <w:pPr>
        <w:ind w:firstLine="720"/>
        <w:jc w:val="both"/>
      </w:pPr>
    </w:p>
    <w:p w:rsidRDefault="000C5C7F" w:rsidP="000C573C" w:rsidR="000C5C7F">
      <w:pPr>
        <w:ind w:firstLine="720"/>
        <w:jc w:val="both"/>
      </w:pPr>
      <w:r>
        <w:t xml:space="preserve">Dužnik je </w:t>
      </w:r>
      <w:r w:rsidR="00747AC9">
        <w:t xml:space="preserve">dana </w:t>
      </w:r>
      <w:r w:rsidR="00E5511F">
        <w:t>5. rujna</w:t>
      </w:r>
      <w:r w:rsidR="001B2709">
        <w:t xml:space="preserve"> 2018. g. u spis</w:t>
      </w:r>
      <w:r>
        <w:t xml:space="preserve"> dostavio </w:t>
      </w:r>
      <w:r w:rsidR="00747AC9">
        <w:t>izvješće o gosp</w:t>
      </w:r>
      <w:r w:rsidR="00E5511F">
        <w:t>odarskom stanju dužnika</w:t>
      </w:r>
      <w:r w:rsidR="00747AC9">
        <w:t xml:space="preserve">, </w:t>
      </w:r>
      <w:proofErr w:type="spellStart"/>
      <w:r w:rsidR="00747AC9">
        <w:t>prokazni</w:t>
      </w:r>
      <w:proofErr w:type="spellEnd"/>
      <w:r w:rsidR="00747AC9">
        <w:t xml:space="preserve"> popis imovine od </w:t>
      </w:r>
      <w:r w:rsidR="00E5511F">
        <w:t>5.9</w:t>
      </w:r>
      <w:r w:rsidR="00747AC9">
        <w:t xml:space="preserve">.2018. g. ovjerovljen kod javnog bilježnika </w:t>
      </w:r>
      <w:r w:rsidR="00E5511F">
        <w:t>Biserka Arambašić iz Osijeka OV-8166/18 od 5. rujna 2018. g.</w:t>
      </w:r>
    </w:p>
    <w:p w:rsidRDefault="000C5C7F" w:rsidP="000C5C7F" w:rsidR="000C5C7F">
      <w:pPr>
        <w:ind w:firstLine="720"/>
        <w:jc w:val="both"/>
      </w:pPr>
    </w:p>
    <w:p w:rsidRDefault="000C5C7F" w:rsidP="000C5C7F" w:rsidR="00D87452">
      <w:pPr>
        <w:ind w:firstLine="578" w:left="142"/>
        <w:jc w:val="both"/>
      </w:pPr>
      <w:r w:rsidRPr="007C5519">
        <w:t xml:space="preserve">Iz izvješća o financijsko gospodarskom stanju dužnika od </w:t>
      </w:r>
      <w:r w:rsidR="007C5519">
        <w:t>5. rujna 2018. g.</w:t>
      </w:r>
      <w:r w:rsidRPr="007C5519">
        <w:t xml:space="preserve"> razvidno je da je dužnik </w:t>
      </w:r>
      <w:r w:rsidR="007C5519">
        <w:t xml:space="preserve">bio u zakupu poslovnog prostora u kojem je obavljao svoju djelatnost koji zakup je otkazan te je dužnik prestao poslovati 1.1.2018. g. zbog smanjenja opsega poslovanja vezano za gospodarsko – ekonomsku situaciju i nemogućnost redovitog plaćanja zakonskih obveza, isplaćene su plaće radnicima, otkazani ugovoru o radu te su isti i odjavljeni. Iz </w:t>
      </w:r>
      <w:proofErr w:type="spellStart"/>
      <w:r w:rsidR="007C5519">
        <w:t>prokaznog</w:t>
      </w:r>
      <w:proofErr w:type="spellEnd"/>
      <w:r w:rsidR="007C5519">
        <w:t xml:space="preserve"> popisa imovine od 5.9.2018. g. ovjerovljenog kod javnog bilježnika Biserka Arambašić iz Osijeka OV-8166/18 utvrđeno je da dužnik nema nikakvu imovinu (str. 13-21 spisa).</w:t>
      </w:r>
      <w:r w:rsidR="00B521A0">
        <w:t xml:space="preserve"> </w:t>
      </w:r>
    </w:p>
    <w:p w:rsidRDefault="000C5C7F" w:rsidP="000C5C7F" w:rsidR="000C5C7F">
      <w:pPr>
        <w:jc w:val="both"/>
      </w:pPr>
    </w:p>
    <w:p w:rsidRDefault="000C5C7F" w:rsidP="000C5C7F" w:rsidR="000C5C7F">
      <w:pPr>
        <w:ind w:firstLine="720"/>
        <w:jc w:val="both"/>
      </w:pPr>
      <w:r>
        <w:t>Rješenjem ovoga suda broj 6 St-</w:t>
      </w:r>
      <w:r w:rsidR="00E5511F">
        <w:t>944/18-8</w:t>
      </w:r>
      <w:r w:rsidR="00747AC9">
        <w:t xml:space="preserve"> od </w:t>
      </w:r>
      <w:r w:rsidR="00E5511F">
        <w:t>10. rujna</w:t>
      </w:r>
      <w:r w:rsidR="008A1EEB">
        <w:t xml:space="preserve">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 xml:space="preserve">Navedeno rješenje objavljeno je na mrežnim stranicama e-oglasna ploča Trgovačkog suda u Osijeku dana </w:t>
      </w:r>
      <w:r w:rsidR="00E5511F">
        <w:t>10. rujna</w:t>
      </w:r>
      <w:r w:rsidR="001B2709">
        <w:t xml:space="preserve"> </w:t>
      </w:r>
      <w:r>
        <w:t>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B521A0" w:rsidR="000C5C7F">
      <w:pPr>
        <w:ind w:firstLine="720"/>
        <w:jc w:val="both"/>
      </w:pPr>
      <w:r>
        <w:t xml:space="preserve">Sud je proveo uvid u materijalnu dokumentaciju u spisu i to prijedlog FINE za otvaranje stečajnog postupka nad dužnikom od </w:t>
      </w:r>
      <w:r w:rsidR="007C5519">
        <w:t>18</w:t>
      </w:r>
      <w:r w:rsidR="00B521A0">
        <w:t>.6</w:t>
      </w:r>
      <w:r w:rsidR="008A1EEB">
        <w:t>.2018</w:t>
      </w:r>
      <w:r>
        <w:t>. g., povijesni izvadak iz sudskog registra za dužnika,</w:t>
      </w:r>
      <w:r w:rsidR="00D87452">
        <w:t xml:space="preserve"> </w:t>
      </w:r>
      <w:r w:rsidR="00B521A0">
        <w:t xml:space="preserve">Izvješće o financijsko-gospodarskom stanju dužnika od </w:t>
      </w:r>
      <w:r w:rsidR="007C5519">
        <w:t>5.9.</w:t>
      </w:r>
      <w:r w:rsidR="00B521A0">
        <w:t xml:space="preserve">2018. g. ovjerovljen kod javnog bilježnika </w:t>
      </w:r>
      <w:r w:rsidR="007C5519">
        <w:t>Biserka Arambašić iz Osijeka OV-8165/18 od 5.9.2018. g.</w:t>
      </w:r>
      <w:r w:rsidR="00B521A0">
        <w:t xml:space="preserve">, </w:t>
      </w:r>
      <w:proofErr w:type="spellStart"/>
      <w:r w:rsidR="00B521A0">
        <w:t>prokazni</w:t>
      </w:r>
      <w:proofErr w:type="spellEnd"/>
      <w:r w:rsidR="00B521A0">
        <w:t xml:space="preserve"> popis imovine ovjerovljen kod javnog bilježnika </w:t>
      </w:r>
      <w:r w:rsidR="007C5519">
        <w:t>Biserka Arambašić iz Osijeka OV-8166/15 od 5.9.2018. g.</w:t>
      </w:r>
      <w:r w:rsidR="005D7739">
        <w:t>,</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D87452" w:rsidP="000C5C7F" w:rsidR="00D87452">
      <w:pPr>
        <w:ind w:firstLine="720"/>
        <w:jc w:val="both"/>
      </w:pPr>
    </w:p>
    <w:p w:rsidRDefault="000C5C7F" w:rsidP="000C5C7F" w:rsidR="000C5C7F">
      <w:pPr>
        <w:ind w:firstLine="720"/>
        <w:jc w:val="both"/>
      </w:pPr>
      <w:r>
        <w:t xml:space="preserve">Za stečajnog upravitelja, automatskim odabirom, imenovan je, </w:t>
      </w:r>
      <w:r w:rsidR="00E5511F">
        <w:t>Jug</w:t>
      </w:r>
      <w:r w:rsidR="007C5519">
        <w:t>o</w:t>
      </w:r>
      <w:r w:rsidR="00E5511F">
        <w:t>slav Puran iz Bjelovara</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E5511F">
        <w:t>15. listopada</w:t>
      </w:r>
      <w:r w:rsidR="000C5C7F">
        <w:t xml:space="preserve"> 2018. g.</w:t>
      </w:r>
    </w:p>
    <w:p w:rsidRDefault="007C5519" w:rsidP="00D8612A" w:rsidR="007C5519">
      <w:pPr>
        <w:jc w:val="center"/>
      </w:pP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7C5519">
      <w:pPr>
        <w:ind w:hanging="5760" w:left="5760"/>
      </w:pPr>
      <w:r>
        <w:tab/>
      </w:r>
      <w:r>
        <w:tab/>
        <w:t>Nada Roso</w:t>
      </w:r>
      <w:r w:rsidR="00DF5F6A">
        <w:t xml:space="preserve">        </w:t>
      </w:r>
    </w:p>
    <w:p w:rsidRDefault="00DF5F6A" w:rsidP="00984C3D" w:rsidR="00DF5F6A">
      <w:pPr>
        <w:ind w:hanging="5760" w:left="5760"/>
      </w:pPr>
      <w:r>
        <w:t xml:space="preserve">                                                                                               </w:t>
      </w:r>
      <w:r w:rsidR="00984C3D">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47AC9" w:rsidP="00DF5F6A" w:rsidR="00747AC9" w:rsidRPr="00747AC9">
      <w:pPr>
        <w:jc w:val="both"/>
      </w:pPr>
      <w:r w:rsidRPr="00747AC9">
        <w:t>DNA:</w:t>
      </w:r>
    </w:p>
    <w:p w:rsidRDefault="00747AC9" w:rsidP="00747AC9" w:rsidR="00747AC9" w:rsidRPr="00E5511F">
      <w:pPr>
        <w:pStyle w:val="Odlomakpopisa"/>
        <w:numPr>
          <w:ilvl w:val="0"/>
          <w:numId w:val="19"/>
        </w:numPr>
        <w:jc w:val="both"/>
        <w:rPr>
          <w:lang w:val="hr-HR"/>
        </w:rPr>
      </w:pPr>
      <w:r w:rsidRPr="00E5511F">
        <w:rPr>
          <w:lang w:val="hr-HR"/>
        </w:rPr>
        <w:t>dužnik</w:t>
      </w:r>
    </w:p>
    <w:p w:rsidRDefault="007C5519" w:rsidP="00747AC9" w:rsidR="00747AC9" w:rsidRPr="00747AC9">
      <w:pPr>
        <w:pStyle w:val="Odlomakpopisa"/>
        <w:numPr>
          <w:ilvl w:val="0"/>
          <w:numId w:val="19"/>
        </w:numPr>
        <w:jc w:val="both"/>
        <w:rPr>
          <w:lang w:val="hr-HR"/>
        </w:rPr>
      </w:pPr>
      <w:r>
        <w:rPr>
          <w:lang w:val="hr-HR"/>
        </w:rPr>
        <w:t xml:space="preserve">FINA </w:t>
      </w:r>
    </w:p>
    <w:p w:rsidRDefault="00747AC9" w:rsidP="00747AC9" w:rsidR="00747AC9">
      <w:pPr>
        <w:pStyle w:val="Odlomakpopisa"/>
        <w:numPr>
          <w:ilvl w:val="0"/>
          <w:numId w:val="19"/>
        </w:numPr>
        <w:jc w:val="both"/>
        <w:rPr>
          <w:lang w:val="hr-HR"/>
        </w:rPr>
      </w:pPr>
      <w:r w:rsidRPr="00747AC9">
        <w:rPr>
          <w:lang w:val="hr-HR"/>
        </w:rPr>
        <w:t>registar suda</w:t>
      </w:r>
      <w:r w:rsidR="007C5519">
        <w:rPr>
          <w:lang w:val="hr-HR"/>
        </w:rPr>
        <w:t xml:space="preserve"> </w:t>
      </w:r>
    </w:p>
    <w:p w:rsidRDefault="00B521A0" w:rsidP="00747AC9" w:rsidR="00B521A0" w:rsidRPr="00747AC9">
      <w:pPr>
        <w:pStyle w:val="Odlomakpopisa"/>
        <w:numPr>
          <w:ilvl w:val="0"/>
          <w:numId w:val="19"/>
        </w:numPr>
        <w:jc w:val="both"/>
        <w:rPr>
          <w:lang w:val="hr-HR"/>
        </w:rPr>
      </w:pPr>
      <w:r>
        <w:rPr>
          <w:lang w:val="hr-HR"/>
        </w:rPr>
        <w:t xml:space="preserve">ŽDO </w:t>
      </w:r>
      <w:r w:rsidR="00E5511F">
        <w:rPr>
          <w:lang w:val="hr-HR"/>
        </w:rPr>
        <w:t>Osijek</w:t>
      </w:r>
    </w:p>
    <w:p w:rsidRDefault="00747AC9" w:rsidP="00747AC9" w:rsidR="00747AC9" w:rsidRPr="00747AC9">
      <w:pPr>
        <w:pStyle w:val="Odlomakpopisa"/>
        <w:numPr>
          <w:ilvl w:val="0"/>
          <w:numId w:val="19"/>
        </w:numPr>
        <w:jc w:val="both"/>
        <w:rPr>
          <w:lang w:val="hr-HR"/>
        </w:rPr>
      </w:pPr>
      <w:r w:rsidRPr="00747AC9">
        <w:rPr>
          <w:lang w:val="hr-HR"/>
        </w:rPr>
        <w:t>k-</w:t>
      </w:r>
      <w:r w:rsidR="00E5511F">
        <w:rPr>
          <w:lang w:val="hr-HR"/>
        </w:rPr>
        <w:t>15.11.</w:t>
      </w:r>
    </w:p>
    <w:p w:rsidRDefault="007D7E9A" w:rsidP="00DF5F6A" w:rsidR="007D7E9A">
      <w:pPr>
        <w:jc w:val="both"/>
        <w:rPr>
          <w:b/>
        </w:rPr>
      </w:pPr>
    </w:p>
    <w:p w:rsidRDefault="005508EA" w:rsidP="00DF5F6A" w:rsidR="005508EA" w:rsidRPr="007C599D">
      <w:pPr>
        <w:jc w:val="both"/>
        <w:rPr>
          <w:b/>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8EE" w:rsidR="00EE08EE">
      <w:r>
        <w:separator/>
      </w:r>
    </w:p>
  </w:endnote>
  <w:endnote w:id="0" w:type="continuationSeparator">
    <w:p w:rsidRDefault="00EE08EE" w:rsidR="00EE08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8EE" w:rsidR="00EE08EE">
      <w:r>
        <w:separator/>
      </w:r>
    </w:p>
  </w:footnote>
  <w:footnote w:id="0" w:type="continuationSeparator">
    <w:p w:rsidRDefault="00EE08EE" w:rsidR="00EE08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2E16">
      <w:rPr>
        <w:rStyle w:val="Brojstranice"/>
        <w:noProof/>
      </w:rPr>
      <w:t>- 2 -</w:t>
    </w:r>
    <w:r>
      <w:rPr>
        <w:rStyle w:val="Brojstranice"/>
      </w:rPr>
      <w:fldChar w:fldCharType="end"/>
    </w:r>
  </w:p>
  <w:p w:rsidRDefault="00E5511F" w:rsidP="00E5511F" w:rsidR="00E5511F">
    <w:pPr>
      <w:jc w:val="right"/>
    </w:pPr>
    <w:r>
      <w:t>Broj: 6 St-944/18-9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7F9284F"/>
    <w:multiLevelType w:val="hybridMultilevel"/>
    <w:tmpl w:val="4A6A50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92D3C29"/>
    <w:multiLevelType w:val="hybridMultilevel"/>
    <w:tmpl w:val="CA20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5"/>
  </w:num>
  <w:num w:numId="6">
    <w:abstractNumId w:val="18"/>
  </w:num>
  <w:num w:numId="7">
    <w:abstractNumId w:val="10"/>
  </w:num>
  <w:num w:numId="8">
    <w:abstractNumId w:val="14"/>
  </w:num>
  <w:num w:numId="9">
    <w:abstractNumId w:val="3"/>
  </w:num>
  <w:num w:numId="10">
    <w:abstractNumId w:val="1"/>
  </w:num>
  <w:num w:numId="11">
    <w:abstractNumId w:val="16"/>
  </w:num>
  <w:num w:numId="12">
    <w:abstractNumId w:val="4"/>
  </w:num>
  <w:num w:numId="13">
    <w:abstractNumId w:val="5"/>
  </w:num>
  <w:num w:numId="14">
    <w:abstractNumId w:val="12"/>
  </w:num>
  <w:num w:numId="15">
    <w:abstractNumId w:val="17"/>
  </w:num>
  <w:num w:numId="16">
    <w:abstractNumId w:val="0"/>
  </w:num>
  <w:num w:numId="17">
    <w:abstractNumId w:val="6"/>
  </w:num>
  <w:num w:numId="18">
    <w:abstractNumId w:val="13"/>
  </w:num>
  <w:num w:numId="19">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49F6"/>
    <w:rsid w:val="00032427"/>
    <w:rsid w:val="00032615"/>
    <w:rsid w:val="00041317"/>
    <w:rsid w:val="000472C0"/>
    <w:rsid w:val="0005033A"/>
    <w:rsid w:val="0005324C"/>
    <w:rsid w:val="000549DC"/>
    <w:rsid w:val="00054BF6"/>
    <w:rsid w:val="000569DB"/>
    <w:rsid w:val="00077690"/>
    <w:rsid w:val="00080341"/>
    <w:rsid w:val="0009233E"/>
    <w:rsid w:val="00097EDD"/>
    <w:rsid w:val="000A0A06"/>
    <w:rsid w:val="000A36A9"/>
    <w:rsid w:val="000C2EBA"/>
    <w:rsid w:val="000C573C"/>
    <w:rsid w:val="000C5C7F"/>
    <w:rsid w:val="000E4DA4"/>
    <w:rsid w:val="000E532B"/>
    <w:rsid w:val="000F332B"/>
    <w:rsid w:val="0010057F"/>
    <w:rsid w:val="0010241A"/>
    <w:rsid w:val="001146A9"/>
    <w:rsid w:val="001154A0"/>
    <w:rsid w:val="0013537E"/>
    <w:rsid w:val="001473BF"/>
    <w:rsid w:val="00154D2B"/>
    <w:rsid w:val="00163993"/>
    <w:rsid w:val="00164709"/>
    <w:rsid w:val="00171423"/>
    <w:rsid w:val="0017695F"/>
    <w:rsid w:val="0018597A"/>
    <w:rsid w:val="00185ABA"/>
    <w:rsid w:val="001956E6"/>
    <w:rsid w:val="001B2709"/>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25B5"/>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08EA"/>
    <w:rsid w:val="0055174B"/>
    <w:rsid w:val="00563C8E"/>
    <w:rsid w:val="00567EF6"/>
    <w:rsid w:val="00575A6C"/>
    <w:rsid w:val="00581F83"/>
    <w:rsid w:val="00590AC7"/>
    <w:rsid w:val="005A1622"/>
    <w:rsid w:val="005A609C"/>
    <w:rsid w:val="005B2397"/>
    <w:rsid w:val="005D023F"/>
    <w:rsid w:val="005D7739"/>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D3151"/>
    <w:rsid w:val="006E1A97"/>
    <w:rsid w:val="006E1E8F"/>
    <w:rsid w:val="00717103"/>
    <w:rsid w:val="00721F9E"/>
    <w:rsid w:val="00730917"/>
    <w:rsid w:val="007326F3"/>
    <w:rsid w:val="0074545C"/>
    <w:rsid w:val="00746576"/>
    <w:rsid w:val="00747AC9"/>
    <w:rsid w:val="007520FE"/>
    <w:rsid w:val="007560B9"/>
    <w:rsid w:val="00756159"/>
    <w:rsid w:val="00776768"/>
    <w:rsid w:val="0078508C"/>
    <w:rsid w:val="0079210F"/>
    <w:rsid w:val="00792EAD"/>
    <w:rsid w:val="007A00A5"/>
    <w:rsid w:val="007A4578"/>
    <w:rsid w:val="007A70EE"/>
    <w:rsid w:val="007C0819"/>
    <w:rsid w:val="007C38FB"/>
    <w:rsid w:val="007C5519"/>
    <w:rsid w:val="007C599D"/>
    <w:rsid w:val="007D7E9A"/>
    <w:rsid w:val="007E06AD"/>
    <w:rsid w:val="007E50F5"/>
    <w:rsid w:val="007F2FD6"/>
    <w:rsid w:val="007F6CE4"/>
    <w:rsid w:val="00801141"/>
    <w:rsid w:val="00820082"/>
    <w:rsid w:val="0082151F"/>
    <w:rsid w:val="00834690"/>
    <w:rsid w:val="00837349"/>
    <w:rsid w:val="008444F3"/>
    <w:rsid w:val="008A1EEB"/>
    <w:rsid w:val="008C73E7"/>
    <w:rsid w:val="008D5BA3"/>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D7D5A"/>
    <w:rsid w:val="00A02B4D"/>
    <w:rsid w:val="00A2140D"/>
    <w:rsid w:val="00A27BAA"/>
    <w:rsid w:val="00A371A9"/>
    <w:rsid w:val="00A439AF"/>
    <w:rsid w:val="00A52B20"/>
    <w:rsid w:val="00A531D3"/>
    <w:rsid w:val="00A61F6B"/>
    <w:rsid w:val="00A7578A"/>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521A0"/>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43215"/>
    <w:rsid w:val="00C45A9F"/>
    <w:rsid w:val="00C510C6"/>
    <w:rsid w:val="00C6354D"/>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87452"/>
    <w:rsid w:val="00D95EBD"/>
    <w:rsid w:val="00DA062B"/>
    <w:rsid w:val="00DB712C"/>
    <w:rsid w:val="00DD544A"/>
    <w:rsid w:val="00DF4AEA"/>
    <w:rsid w:val="00DF4D5E"/>
    <w:rsid w:val="00DF5F6A"/>
    <w:rsid w:val="00E038A3"/>
    <w:rsid w:val="00E175CA"/>
    <w:rsid w:val="00E2219C"/>
    <w:rsid w:val="00E228C7"/>
    <w:rsid w:val="00E25B83"/>
    <w:rsid w:val="00E33447"/>
    <w:rsid w:val="00E437B7"/>
    <w:rsid w:val="00E4590D"/>
    <w:rsid w:val="00E5511F"/>
    <w:rsid w:val="00E60E30"/>
    <w:rsid w:val="00E6574D"/>
    <w:rsid w:val="00E91D99"/>
    <w:rsid w:val="00E93865"/>
    <w:rsid w:val="00E95409"/>
    <w:rsid w:val="00EB066B"/>
    <w:rsid w:val="00ED72C6"/>
    <w:rsid w:val="00EE08EE"/>
    <w:rsid w:val="00EE1979"/>
    <w:rsid w:val="00EE283C"/>
    <w:rsid w:val="00EE60C5"/>
    <w:rsid w:val="00EF29B1"/>
    <w:rsid w:val="00EF330B"/>
    <w:rsid w:val="00F00605"/>
    <w:rsid w:val="00F058D9"/>
    <w:rsid w:val="00F11DAD"/>
    <w:rsid w:val="00F21871"/>
    <w:rsid w:val="00F43FEE"/>
    <w:rsid w:val="00F62D0F"/>
    <w:rsid w:val="00F63463"/>
    <w:rsid w:val="00F82A78"/>
    <w:rsid w:val="00F914E7"/>
    <w:rsid w:val="00F92E16"/>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F92E16"/>
    <w:rPr>
      <w:color w:val="808080"/>
      <w:bdr w:space="0" w:sz="0" w:color="auto" w:val="none"/>
      <w:shd w:fill="CCFFFF" w:color="auto" w:val="clear"/>
    </w:rPr>
  </w:style>
  <w:style w:customStyle="true" w:styleId="eSPISCCParagraphDefaultFont" w:type="character">
    <w:name w:val="eSPIS_CC_Paragraph Default Font"/>
    <w:basedOn w:val="Zadanifontodlomka"/>
    <w:rsid w:val="00F92E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2E16"/>
    <w:rPr>
      <w:bdr w:space="0" w:sz="0" w:color="auto" w:val="none"/>
      <w:shd w:fill="FFFFCC" w:color="auto" w:val="clear"/>
      <w:lang w:val="hr-HR"/>
    </w:rPr>
  </w:style>
  <w:style w:customStyle="true" w:styleId="PozadinaSvijetloCrvena" w:type="character">
    <w:name w:val="Pozadina_SvijetloCrvena"/>
    <w:basedOn w:val="eSPISCCParagraphDefaultFont"/>
    <w:rsid w:val="00F92E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2E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F92E16"/>
    <w:rPr>
      <w:color w:val="808080"/>
      <w:bdr w:color="auto" w:space="0" w:sz="0" w:val="none"/>
      <w:shd w:color="auto" w:fill="CCFFFF" w:val="clear"/>
    </w:rPr>
  </w:style>
  <w:style w:customStyle="1" w:styleId="eSPISCCParagraphDefaultFont" w:type="character">
    <w:name w:val="eSPIS_CC_Paragraph Default Font"/>
    <w:basedOn w:val="Zadanifontodlomka"/>
    <w:rsid w:val="00F92E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2E16"/>
    <w:rPr>
      <w:bdr w:color="auto" w:space="0" w:sz="0" w:val="none"/>
      <w:shd w:color="auto" w:fill="FFFFCC" w:val="clear"/>
      <w:lang w:val="hr-HR"/>
    </w:rPr>
  </w:style>
  <w:style w:customStyle="1" w:styleId="PozadinaSvijetloCrvena" w:type="character">
    <w:name w:val="Pozadina_SvijetloCrvena"/>
    <w:basedOn w:val="eSPISCCParagraphDefaultFont"/>
    <w:rsid w:val="00F92E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2E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16658358">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944</izvorni_sadrzaj>
    <derivirana_varijabla naziv="DomainObject.Predmet.Broj_1">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2018.</izvorni_sadrzaj>
    <derivirana_varijabla naziv="DomainObject.Predmet.DatumOsnivanja_1">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St-944/2018</izvorni_sadrzaj>
    <derivirana_varijabla naziv="DomainObject.Predmet.OznakaBroj_1">St-944/2018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DORIS M j.d.o.o. za ugostiteljstvo i usluge</izvorni_sadrzaj>
    <derivirana_varijabla naziv="DomainObject.Predmet.ProtustrankaFormated_1">  DORIS M j.d.o.o. za ugostiteljstvo i usluge</derivirana_varijabla>
  </DomainObject.Predmet.ProtustrankaFormated>
  <DomainObject.Predmet.ProtustrankaFormatedOIB>
    <izvorni_sadrzaj>  DORIS M j.d.o.o. za ugostiteljstvo i usluge, OIB 55174186614</izvorni_sadrzaj>
    <derivirana_varijabla naziv="DomainObject.Predmet.ProtustrankaFormatedOIB_1">  DORIS M j.d.o.o. za ugostiteljstvo i usluge, OIB 55174186614</derivirana_varijabla>
  </DomainObject.Predmet.ProtustrankaFormatedOIB>
  <DomainObject.Predmet.ProtustrankaFormatedWithAdress>
    <izvorni_sadrzaj> DORIS M j.d.o.o. za ugostiteljstvo i usluge, Istarska 12, 31000 Osijek</izvorni_sadrzaj>
    <derivirana_varijabla naziv="DomainObject.Predmet.ProtustrankaFormatedWithAdress_1"> DORIS M j.d.o.o. za ugostiteljstvo i usluge, Istarska 12, 31000 Osijek</derivirana_varijabla>
  </DomainObject.Predmet.ProtustrankaFormatedWithAdress>
  <DomainObject.Predmet.ProtustrankaFormatedWithAdressOIB>
    <izvorni_sadrzaj> DORIS M j.d.o.o. za ugostiteljstvo i usluge, OIB 55174186614, Istarska 12, 31000 Osijek</izvorni_sadrzaj>
    <derivirana_varijabla naziv="DomainObject.Predmet.ProtustrankaFormatedWithAdressOIB_1"> DORIS M j.d.o.o. za ugostiteljstvo i usluge, OIB 55174186614, Istarska 12, 31000 Osijek</derivirana_varijabla>
  </DomainObject.Predmet.ProtustrankaFormatedWithAdressOIB>
  <DomainObject.Predmet.ProtustrankaWithAdress>
    <izvorni_sadrzaj>DORIS M j.d.o.o. za ugostiteljstvo i usluge Istarska 12, 31000 Osijek</izvorni_sadrzaj>
    <derivirana_varijabla naziv="DomainObject.Predmet.ProtustrankaWithAdress_1">DORIS M j.d.o.o. za ugostiteljstvo i usluge Istarska 12, 31000 Osijek</derivirana_varijabla>
  </DomainObject.Predmet.ProtustrankaWithAdress>
  <DomainObject.Predmet.ProtustrankaWithAdressOIB>
    <izvorni_sadrzaj>DORIS M j.d.o.o. za ugostiteljstvo i usluge, OIB 55174186614, Istarska 12, 31000 Osijek</izvorni_sadrzaj>
    <derivirana_varijabla naziv="DomainObject.Predmet.ProtustrankaWithAdressOIB_1">DORIS M j.d.o.o. za ugostiteljstvo i usluge, OIB 55174186614, Istarska 12, 31000 Osijek</derivirana_varijabla>
  </DomainObject.Predmet.ProtustrankaWithAdressOIB>
  <DomainObject.Predmet.ProtustrankaNazivFormated>
    <izvorni_sadrzaj>DORIS M j.d.o.o. za ugostiteljstvo i usluge</izvorni_sadrzaj>
    <derivirana_varijabla naziv="DomainObject.Predmet.ProtustrankaNazivFormated_1">DORIS M j.d.o.o. za ugostiteljstvo i usluge</derivirana_varijabla>
  </DomainObject.Predmet.ProtustrankaNazivFormated>
  <DomainObject.Predmet.ProtustrankaNazivFormatedOIB>
    <izvorni_sadrzaj>DORIS M j.d.o.o. za ugostiteljstvo i usluge, OIB 55174186614</izvorni_sadrzaj>
    <derivirana_varijabla naziv="DomainObject.Predmet.ProtustrankaNazivFormatedOIB_1">DORIS M j.d.o.o. za ugostiteljstvo i usluge, OIB 55174186614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DORIS M j.d.o.o. za ugostiteljstvo i usluge</item>
    </izvorni_sadrzaj>
    <derivirana_varijabla naziv="DomainObject.Predmet.ProtuStrankaListFormated_1">
      <item>DORIS M j.d.o.o. za ugostiteljstvo i usluge</item>
    </derivirana_varijabla>
  </DomainObject.Predmet.ProtuStrankaListFormated>
  <DomainObject.Predmet.ProtuStrankaListFormatedOIB>
    <izvorni_sadrzaj>
      <item>DORIS M j.d.o.o. za ugostiteljstvo i usluge, OIB 55174186614</item>
    </izvorni_sadrzaj>
    <derivirana_varijabla naziv="DomainObject.Predmet.ProtuStrankaListFormatedOIB_1">
      <item>DORIS M j.d.o.o. za ugostiteljstvo i usluge, OIB 55174186614</item>
    </derivirana_varijabla>
  </DomainObject.Predmet.ProtuStrankaListFormatedOIB>
  <DomainObject.Predmet.ProtuStrankaListFormatedWithAdress>
    <izvorni_sadrzaj>
      <item>DORIS M j.d.o.o. za ugostiteljstvo i usluge, Istarska 12, 31000 Osijek</item>
    </izvorni_sadrzaj>
    <derivirana_varijabla naziv="DomainObject.Predmet.ProtuStrankaListFormatedWithAdress_1">
      <item>DORIS M j.d.o.o. za ugostiteljstvo i usluge, Istarska 12, 31000 Osijek</item>
    </derivirana_varijabla>
  </DomainObject.Predmet.ProtuStrankaListFormatedWithAdress>
  <DomainObject.Predmet.ProtuStrankaListFormatedWithAdressOIB>
    <izvorni_sadrzaj>
      <item>DORIS M j.d.o.o. za ugostiteljstvo i usluge, OIB 55174186614, Istarska 12, 31000 Osijek</item>
    </izvorni_sadrzaj>
    <derivirana_varijabla naziv="DomainObject.Predmet.ProtuStrankaListFormatedWithAdressOIB_1">
      <item>DORIS M j.d.o.o. za ugostiteljstvo i usluge, OIB 55174186614, Istarska 12, 31000 Osijek</item>
    </derivirana_varijabla>
  </DomainObject.Predmet.ProtuStrankaListFormatedWithAdressOIB>
  <DomainObject.Predmet.ProtuStrankaListNazivFormated>
    <izvorni_sadrzaj>
      <item>DORIS M j.d.o.o. za ugostiteljstvo i usluge</item>
    </izvorni_sadrzaj>
    <derivirana_varijabla naziv="DomainObject.Predmet.ProtuStrankaListNazivFormated_1">
      <item>DORIS M j.d.o.o. za ugostiteljstvo i usluge</item>
    </derivirana_varijabla>
  </DomainObject.Predmet.ProtuStrankaListNazivFormated>
  <DomainObject.Predmet.ProtuStrankaListNazivFormatedOIB>
    <izvorni_sadrzaj>
      <item>DORIS M j.d.o.o. za ugostiteljstvo i usluge, OIB 55174186614</item>
    </izvorni_sadrzaj>
    <derivirana_varijabla naziv="DomainObject.Predmet.ProtuStrankaListNazivFormatedOIB_1">
      <item>DORIS M j.d.o.o. za ugostiteljstvo i usluge, OIB 55174186614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DORIS M j.d.o.o. za ugostiteljstvo i usluge</izvorni_sadrzaj>
    <derivirana_varijabla naziv="DomainObject.Predmet.ProtustrankaIDrugi_1">DORIS M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DORIS M j.d.o.o. za ugostiteljstvo i usluge, OIB 55174186614, Istarska 12, 31000 Osijek</izvorni_sadrzaj>
    <derivirana_varijabla naziv="DomainObject.Predmet.ProtustrankaIDrugiAdressOIB_1">DORIS M j.d.o.o. za ugostiteljstvo i usluge, OIB 55174186614, Istarska 12,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DORIS M j.d.o.o. za ugostiteljstvo i usluge</item>
    </izvorni_sadrzaj>
    <derivirana_varijabla naziv="DomainObject.Predmet.SudioniciListNaziv_1">
      <item>FINA RC OSIJEK</item>
      <item>DORIS M j.d.o.o. za ugostiteljstvo i usluge</item>
    </derivirana_varijabla>
  </DomainObject.Predmet.SudioniciListNaziv>
  <DomainObject.Predmet.SudioniciListAdressOIB>
    <izvorni_sadrzaj>
      <item>FINA RC OSIJEK, OIB 85821130368</item>
      <item>DORIS M j.d.o.o. za ugostiteljstvo i usluge, OIB 55174186614, Istarska 12,31000 Osijek</item>
    </izvorni_sadrzaj>
    <derivirana_varijabla naziv="DomainObject.Predmet.SudioniciListAdressOIB_1">
      <item>FINA RC OSIJEK, OIB 85821130368</item>
      <item>DORIS M j.d.o.o. za ugostiteljstvo i usluge, OIB 55174186614, Istarska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55174186614</item>
    </izvorni_sadrzaj>
    <derivirana_varijabla naziv="DomainObject.Predmet.SudioniciListNazivOIB_1">
      <item>, OIB 85821130368</item>
      <item>, OIB 55174186614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St-944/2018-4</izvorni_sadrzaj>
    <derivirana_varijabla naziv="DomainObject.PredzadnjaOdlukaIzPredmeta.Oznaka_1">St-944/2018-4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059630-A293-455A-9854-24462D7D43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752</properties:Words>
  <properties:Characters>3987</properties:Characters>
  <properties:Lines>159</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2018-10-15T08:36:00Z</dcterms:created>
  <dc:creator>dsekulic</dc:creator>
  <cp:lastModifiedBy>Danijela Sekulić</cp:lastModifiedBy>
  <cp:lastPrinted>2018-10-15T09:32:00Z</cp:lastPrinted>
  <dcterms:modified xmlns:xsi="http://www.w3.org/2001/XMLSchema-instance" xsi:type="dcterms:W3CDTF">2018-10-15T09:35:00Z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 DORIS M - PURAN.docx)</vt:lpwstr>
  </prop:property>
  <prop:property name="CC_coloring" pid="4" fmtid="{D5CDD505-2E9C-101B-9397-08002B2CF9AE}">
    <vt:bool>true</vt:bool>
  </prop:property>
  <prop:property name="BrojStranica" pid="5" fmtid="{D5CDD505-2E9C-101B-9397-08002B2CF9AE}">
    <vt:i4>4</vt:i4>
  </prop:property>
</prop:Properties>
</file>