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6464" w14:paraId="bf56464" w:rsidRDefault="00A21F2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706120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2A" w:rsidP="00A21F2A" w:rsidR="00AE649C">
      <w:pPr>
        <w:pStyle w:val="Bezproreda"/>
      </w:pPr>
      <w:r>
        <w:t xml:space="preserve">      Republika Hrvatska</w:t>
      </w:r>
    </w:p>
    <w:p w:rsidRDefault="00A21F2A" w:rsidP="00A21F2A" w:rsidR="00A21F2A">
      <w:pPr>
        <w:pStyle w:val="Bezproreda"/>
      </w:pPr>
      <w:r>
        <w:t>Trgovački sud u Bjelovaru</w:t>
      </w:r>
    </w:p>
    <w:p w:rsidRDefault="00A21F2A" w:rsidP="00A21F2A" w:rsidR="00A21F2A">
      <w:pPr>
        <w:pStyle w:val="Bezproreda"/>
      </w:pPr>
      <w:r w:rsidRPr="00A21F2A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</w:t>
      </w:r>
    </w:p>
    <w:p w:rsidRDefault="00A21F2A" w:rsidP="00A21F2A" w:rsidR="00A21F2A">
      <w:pPr>
        <w:pStyle w:val="Bezproreda"/>
        <w:jc w:val="right"/>
      </w:pPr>
      <w:r>
        <w:t xml:space="preserve">     </w:t>
      </w:r>
      <w:r>
        <w:t>P</w:t>
      </w:r>
      <w:r>
        <w:t>oslovni broj: 6 St-492/2018-2</w:t>
      </w:r>
    </w:p>
    <w:p w:rsidRDefault="00A21F2A" w:rsidP="00A21F2A" w:rsidR="00A21F2A"/>
    <w:p w:rsidRDefault="00A21F2A" w:rsidP="00A21F2A" w:rsidR="00A21F2A">
      <w:pPr>
        <w:jc w:val="center"/>
      </w:pPr>
      <w:r>
        <w:t>O G L A S</w:t>
      </w:r>
    </w:p>
    <w:p w:rsidRDefault="00A21F2A" w:rsidP="00A21F2A" w:rsidR="00A21F2A">
      <w:pPr>
        <w:jc w:val="both"/>
      </w:pPr>
      <w:r>
        <w:t>Trgovački sud u Bjelovaru, u skraćenom stečajnom postupku nad stečajnim dužnikom VALIDUS ZASTUPANJE društvo s ograničenom odgovornošću za zastupanje u osiguranju u likvidaciji, Odra Sisačka, II desni odvojak 1A, MBS: 080982938, OIB: 76380351182, koji se vodi kod ovoga suda pod poslovnim brojem St-492/2018, temeljem odredbe čl.430., 431. i 434. Stečajnog zakona (Narodne novine br. 71/15 i 104/17), objavljuje:</w:t>
      </w:r>
    </w:p>
    <w:p w:rsidRDefault="00A21F2A" w:rsidP="00A21F2A" w:rsidR="00A21F2A">
      <w:pPr>
        <w:jc w:val="both"/>
      </w:pPr>
      <w:r>
        <w:t xml:space="preserve">1. Na dan 8. prosinca 2017. dužnik u Očevidniku redoslijeda osnova za plaćanje ima evidentirane neizvršene osnove za plaćanje u ukupnom iznosu od 15.287,61 kn, u koji iznos je uračunata </w:t>
      </w:r>
      <w:r>
        <w:t>k</w:t>
      </w:r>
      <w:r>
        <w:t>amata i naknada Financijske agencije za provedbu ovrhe na novčanim sredstvima.</w:t>
      </w:r>
    </w:p>
    <w:p w:rsidRDefault="00A21F2A" w:rsidP="00A21F2A" w:rsidR="00A21F2A">
      <w:pPr>
        <w:jc w:val="both"/>
      </w:pPr>
      <w:r>
        <w:t>2. Poziva se osoba ovlaštena za zastupanje dužnika – Domagoj Krpačić, Stupno, Stupno 66, OIB: 18593686473, da u roku od 15 dana od objave ovog oglasa na mrežnoj stranici e-Oglasna ploča Trgovačkog suda u Bjelovaru podnese sudu javnobilježnički ovjerovljen popis imovine i obveza na propisanom obrascu.</w:t>
      </w:r>
    </w:p>
    <w:p w:rsidRDefault="00A21F2A" w:rsidP="00A21F2A" w:rsidR="00A21F2A">
      <w:pPr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21F2A" w:rsidP="00A21F2A" w:rsidR="00A21F2A">
      <w:pPr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21F2A" w:rsidP="00A21F2A" w:rsidR="00A21F2A">
      <w:pPr>
        <w:jc w:val="center"/>
      </w:pPr>
      <w:r>
        <w:t xml:space="preserve">Bjelovar, 15. svibnja 2018.                                                                                                                    </w:t>
      </w:r>
    </w:p>
    <w:p w:rsidRDefault="00A21F2A" w:rsidP="00A21F2A" w:rsidR="00A21F2A">
      <w:pPr>
        <w:pStyle w:val="Bezproreda"/>
      </w:pPr>
      <w:r>
        <w:t xml:space="preserve">          </w:t>
      </w:r>
      <w:r>
        <w:t xml:space="preserve">                                                                                      </w:t>
      </w:r>
      <w:r>
        <w:t xml:space="preserve">   Viši sudski savjetnik     </w:t>
      </w:r>
    </w:p>
    <w:p w:rsidRDefault="00A21F2A" w:rsidP="00A21F2A" w:rsidR="00A21F2A">
      <w:pPr>
        <w:pStyle w:val="Bezproreda"/>
      </w:pPr>
      <w:r>
        <w:t xml:space="preserve">                                                                                                        Siniša Rajnović</w:t>
      </w:r>
      <w:r>
        <w:t xml:space="preserve">               </w:t>
      </w:r>
      <w:r>
        <w:t xml:space="preserve">                                                         </w:t>
      </w:r>
    </w:p>
    <w:p w:rsidRDefault="00A21F2A" w:rsidP="00A21F2A" w:rsidR="00A21F2A">
      <w:pPr>
        <w:pStyle w:val="Bezproreda"/>
      </w:pPr>
      <w:r>
        <w:t xml:space="preserve">            </w:t>
      </w:r>
    </w:p>
    <w:p w:rsidRDefault="00A21F2A" w:rsidP="00A21F2A" w:rsidR="00A21F2A"/>
    <w:p w:rsidRDefault="00A21F2A" w:rsidP="00A21F2A" w:rsidR="00A21F2A">
      <w:pPr>
        <w:rPr>
          <w:rFonts w:cs="Arial" w:hAnsi="Arial" w:ascii="Arial"/>
          <w:noProof/>
        </w:rPr>
      </w:pPr>
    </w:p>
    <w:p w:rsidRDefault="00A21F2A" w:rsidP="00A21F2A" w:rsidR="00A21F2A">
      <w:pPr>
        <w:pStyle w:val="Bezproreda"/>
      </w:pPr>
    </w:p>
    <w:p w:rsidRDefault="00A21F2A" w:rsidP="00A21F2A" w:rsidR="00A21F2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1F2A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87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807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0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St-492/2018-2</izvorni_sadrzaj>
    <derivirana_varijabla naziv="DomainObject.Oznaka_1">St-492/2018-2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ZASTUPANJE d.o.o. u likvidaciji</izvorni_sadrzaj>
    <derivirana_varijabla naziv="DomainObject.Predmet.ProtustrankaFormated_1">  VALIDUS ZASTUPANJE d.o.o. u likvidaciji</derivirana_varijabla>
  </DomainObject.Predmet.ProtustrankaFormated>
  <DomainObject.Predmet.ProtustrankaFormatedOIB>
    <izvorni_sadrzaj>  VALIDUS ZASTUPANJE d.o.o. u likvidaciji, OIB 76380351182</izvorni_sadrzaj>
    <derivirana_varijabla naziv="DomainObject.Predmet.ProtustrankaFormatedOIB_1">  VALIDUS ZASTUPANJE d.o.o. u likvidaciji, OIB 76380351182</derivirana_varijabla>
  </DomainObject.Predmet.ProtustrankaFormatedOIB>
  <DomainObject.Predmet.ProtustrankaFormatedWithAdress>
    <izvorni_sadrzaj> VALIDUS ZASTUPANJE d.o.o. u likvidaciji, II desni odvojak 1 A, 44000 Odra Sisačka</izvorni_sadrzaj>
    <derivirana_varijabla naziv="DomainObject.Predmet.ProtustrankaFormatedWithAdress_1"> VALIDUS ZASTUPANJE d.o.o. u likvidaciji, II desni odvojak 1 A, 44000 Odra Sisačka</derivirana_varijabla>
  </DomainObject.Predmet.ProtustrankaFormatedWithAdress>
  <DomainObject.Predmet.ProtustrankaFormatedWithAdressOIB>
    <izvorni_sadrzaj> VALIDUS ZASTUPANJE d.o.o. u likvidaciji, OIB 76380351182, II desni odvojak 1 A, 44000 Odra Sisačka</izvorni_sadrzaj>
    <derivirana_varijabla naziv="DomainObject.Predmet.ProtustrankaFormatedWithAdressOIB_1"> VALIDUS ZASTUPANJE d.o.o. u likvidaciji, OIB 76380351182, II desni odvojak 1 A, 44000 Odra Sisačka</derivirana_varijabla>
  </DomainObject.Predmet.ProtustrankaFormatedWithAdressOIB>
  <DomainObject.Predmet.ProtustrankaWithAdress>
    <izvorni_sadrzaj>VALIDUS ZASTUPANJE d.o.o. u likvidaciji II desni odvojak 1 A, 44000 Odra Sisačka</izvorni_sadrzaj>
    <derivirana_varijabla naziv="DomainObject.Predmet.ProtustrankaWithAdress_1">VALIDUS ZASTUPANJE d.o.o. u likvidaciji II desni odvojak 1 A, 44000 Odra Sisačka</derivirana_varijabla>
  </DomainObject.Predmet.ProtustrankaWithAdress>
  <DomainObject.Predmet.ProtustrankaWithAdressOIB>
    <izvorni_sadrzaj>VALIDUS ZASTUPANJE d.o.o. u likvidaciji, OIB 76380351182, II desni odvojak 1 A, 44000 Odra Sisačka</izvorni_sadrzaj>
    <derivirana_varijabla naziv="DomainObject.Predmet.ProtustrankaWithAdressOIB_1">VALIDUS ZASTUPANJE d.o.o. u likvidaciji, OIB 76380351182, II desni odvojak 1 A, 44000 Odra Sisačka</derivirana_varijabla>
  </DomainObject.Predmet.ProtustrankaWithAdressOIB>
  <DomainObject.Predmet.ProtustrankaNazivFormated>
    <izvorni_sadrzaj>VALIDUS ZASTUPANJE d.o.o. u likvidaciji</izvorni_sadrzaj>
    <derivirana_varijabla naziv="DomainObject.Predmet.ProtustrankaNazivFormated_1">VALIDUS ZASTUPANJE d.o.o. u likvidaciji</derivirana_varijabla>
  </DomainObject.Predmet.ProtustrankaNazivFormated>
  <DomainObject.Predmet.ProtustrankaNazivFormatedOIB>
    <izvorni_sadrzaj>VALIDUS ZASTUPANJE d.o.o. u likvidaciji, OIB 76380351182</izvorni_sadrzaj>
    <derivirana_varijabla naziv="DomainObject.Predmet.ProtustrankaNazivFormatedOIB_1">VALIDUS ZASTUPANJE d.o.o. u likvidaciji, OIB 76380351182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VALIDUS ZASTUPANJE d.o.o. u likvidaciji</item>
    </izvorni_sadrzaj>
    <derivirana_varijabla naziv="DomainObject.Predmet.ProtuStrankaListFormated_1">
      <item>VALIDUS ZASTUPANJE d.o.o. u likvidaciji</item>
    </derivirana_varijabla>
  </DomainObject.Predmet.ProtuStrankaListFormated>
  <DomainObject.Predmet.ProtuStrankaListFormatedOIB>
    <izvorni_sadrzaj>
      <item>VALIDUS ZASTUPANJE d.o.o. u likvidaciji, OIB 76380351182</item>
    </izvorni_sadrzaj>
    <derivirana_varijabla naziv="DomainObject.Predmet.ProtuStrankaListFormatedOIB_1">
      <item>VALIDUS ZASTUPANJE d.o.o. u likvidaciji, OIB 76380351182</item>
    </derivirana_varijabla>
  </DomainObject.Predmet.ProtuStrankaListFormatedOIB>
  <DomainObject.Predmet.ProtuStrankaListFormatedWithAdress>
    <izvorni_sadrzaj>
      <item>VALIDUS ZASTUPANJE d.o.o. u likvidaciji, II desni odvojak 1 A, 44000 Odra Sisačka</item>
    </izvorni_sadrzaj>
    <derivirana_varijabla naziv="DomainObject.Predmet.ProtuStrankaListFormatedWithAdress_1">
      <item>VALIDUS ZASTUPANJE d.o.o. u likvidaciji, II desni odvojak 1 A, 44000 Odra Sisačka</item>
    </derivirana_varijabla>
  </DomainObject.Predmet.ProtuStrankaListFormatedWithAdress>
  <DomainObject.Predmet.ProtuStrankaListFormatedWithAdressOIB>
    <izvorni_sadrzaj>
      <item>VALIDUS ZASTUPANJE d.o.o. u likvidaciji, OIB 76380351182, II desni odvojak 1 A, 44000 Odra Sisačka</item>
    </izvorni_sadrzaj>
    <derivirana_varijabla naziv="DomainObject.Predmet.ProtuStrankaListFormatedWithAdressOIB_1">
      <item>VALIDUS ZASTUPANJE d.o.o. u likvidaciji, OIB 76380351182, II desni odvojak 1 A, 44000 Odra Sisačka</item>
    </derivirana_varijabla>
  </DomainObject.Predmet.ProtuStrankaListFormatedWithAdressOIB>
  <DomainObject.Predmet.ProtuStrankaListNazivFormated>
    <izvorni_sadrzaj>
      <item>VALIDUS ZASTUPANJE d.o.o. u likvidaciji</item>
    </izvorni_sadrzaj>
    <derivirana_varijabla naziv="DomainObject.Predmet.ProtuStrankaListNazivFormated_1">
      <item>VALIDUS ZASTUPANJE d.o.o. u likvidaciji</item>
    </derivirana_varijabla>
  </DomainObject.Predmet.ProtuStrankaListNazivFormated>
  <DomainObject.Predmet.ProtuStrankaListNazivFormatedOIB>
    <izvorni_sadrzaj>
      <item>VALIDUS ZASTUPANJE d.o.o. u likvidaciji, OIB 76380351182</item>
    </izvorni_sadrzaj>
    <derivirana_varijabla naziv="DomainObject.Predmet.ProtuStrankaListNazivFormatedOIB_1">
      <item>VALIDUS ZASTUPANJE d.o.o. u likvidaciji, OIB 76380351182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St-492/2018-2</izvorni_sadrzaj>
    <derivirana_varijabla naziv="DomainObject.PoslovniBrojDokumenta_1">St-492/2018-2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VALIDUS ZASTUPANJE d.o.o. u likvidaciji</izvorni_sadrzaj>
    <derivirana_varijabla naziv="DomainObject.Predmet.ProtustrankaIDrugi_1">VALIDUS ZASTUPANJE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VALIDUS ZASTUPANJE d.o.o. u likvidaciji, OIB 76380351182, II desni odvojak 1 A, 44000 Odra Sisačka</izvorni_sadrzaj>
    <derivirana_varijabla naziv="DomainObject.Predmet.ProtustrankaIDrugiAdressOIB_1">VALIDUS ZASTUPANJE d.o.o. u likvidaciji, OIB 76380351182, II desni odvojak 1 A, 44000 Odra Sisačka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ZASTUPANJE d.o.o. u likvidaciji</item>
      <item>FINA Regionalni centar Zagreb</item>
    </izvorni_sadrzaj>
    <derivirana_varijabla naziv="DomainObject.Predmet.SudioniciListNaziv_1">
      <item>VALIDUS ZASTUPANJE d.o.o. u likvidaciji</item>
      <item>FINA Regionalni centar Zagreb</item>
    </derivirana_varijabla>
  </DomainObject.Predmet.SudioniciListNaziv>
  <DomainObject.Predmet.SudioniciListAdressOIB>
    <izvorni_sadrzaj>
      <item>VALIDUS ZASTUPANJE d.o.o. u likvidaciji, OIB 76380351182, II desni odvojak 1 A,44000 Odra Sisačka</item>
      <item>FINA Regionalni centar Zagreb, OIB 85821130368, Trg svibanjskih žrtava 1995. 1,10000 Zagreb</item>
    </izvorni_sadrzaj>
    <derivirana_varijabla naziv="DomainObject.Predmet.SudioniciListAdressOIB_1">
      <item>VALIDUS ZASTUPANJE d.o.o. u likvidaciji, OIB 76380351182, II desni odvojak 1 A,44000 Odra Sisačka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99669-49EE-4EFB-90BF-16B51836D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1743</properties:Characters>
  <properties:Lines>38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