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9925" w14:paraId="d65992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2478C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A005AE" w:rsidRPr="00A005AE">
        <w:t>DRAGULJ d.o.o., Tribunj, Glavičine 9 OIB: 52894040098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52187F">
        <w:t>23</w:t>
      </w:r>
      <w:r>
        <w:t xml:space="preserve">. </w:t>
      </w:r>
      <w:r w:rsidR="00FB148B">
        <w:t>listopada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B148B">
        <w:t>3</w:t>
      </w:r>
      <w:r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005AE" w:rsidRPr="00A005AE">
        <w:t>DRAGULJ d.o.o., Tribunj, Glavičine 9 OIB: 52894040098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A005AE">
        <w:t>21</w:t>
      </w:r>
      <w:r w:rsidR="00BD7405">
        <w:t>.</w:t>
      </w:r>
      <w:r w:rsidR="00A005AE">
        <w:t>995</w:t>
      </w:r>
      <w:r w:rsidR="00762D00">
        <w:t>,</w:t>
      </w:r>
      <w:r w:rsidR="00A005AE">
        <w:t>40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005AE">
        <w:t>Maria Kornaj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B148B">
        <w:t>3</w:t>
      </w:r>
      <w:r w:rsidR="00814E35"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462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A005AE">
      <w:t>443</w:t>
    </w:r>
    <w:r w:rsidR="00FB148B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005AE">
      <w:t>443</w:t>
    </w:r>
    <w:r w:rsidR="0076513B">
      <w:t>/1</w:t>
    </w:r>
    <w:r w:rsidR="00FF274E">
      <w:t>7</w:t>
    </w:r>
    <w:r w:rsidR="0076513B">
      <w:t>-</w:t>
    </w:r>
    <w:r w:rsidR="00FB148B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74623"/>
    <w:rsid w:val="00077A0A"/>
    <w:rsid w:val="00087712"/>
    <w:rsid w:val="000A3939"/>
    <w:rsid w:val="000B0E5E"/>
    <w:rsid w:val="00132201"/>
    <w:rsid w:val="00257EA5"/>
    <w:rsid w:val="002F1F17"/>
    <w:rsid w:val="002F6CBF"/>
    <w:rsid w:val="003C6DEC"/>
    <w:rsid w:val="003F6971"/>
    <w:rsid w:val="00422865"/>
    <w:rsid w:val="00447958"/>
    <w:rsid w:val="004635D5"/>
    <w:rsid w:val="004B64F0"/>
    <w:rsid w:val="004F3050"/>
    <w:rsid w:val="004F6853"/>
    <w:rsid w:val="0052187F"/>
    <w:rsid w:val="005455C7"/>
    <w:rsid w:val="00572756"/>
    <w:rsid w:val="00586C04"/>
    <w:rsid w:val="005F67DA"/>
    <w:rsid w:val="00611283"/>
    <w:rsid w:val="00622D97"/>
    <w:rsid w:val="00631498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D5CAC"/>
    <w:rsid w:val="008E2E8C"/>
    <w:rsid w:val="008F71E7"/>
    <w:rsid w:val="00907360"/>
    <w:rsid w:val="0092478C"/>
    <w:rsid w:val="00926A1D"/>
    <w:rsid w:val="00943005"/>
    <w:rsid w:val="00983B50"/>
    <w:rsid w:val="00990A98"/>
    <w:rsid w:val="00997567"/>
    <w:rsid w:val="00997BBA"/>
    <w:rsid w:val="009E2467"/>
    <w:rsid w:val="00A005AE"/>
    <w:rsid w:val="00A207BC"/>
    <w:rsid w:val="00A32F79"/>
    <w:rsid w:val="00A34347"/>
    <w:rsid w:val="00A424B2"/>
    <w:rsid w:val="00A64D31"/>
    <w:rsid w:val="00AA204A"/>
    <w:rsid w:val="00B32EEA"/>
    <w:rsid w:val="00BA4D2C"/>
    <w:rsid w:val="00BC4CEB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02C85"/>
    <w:rsid w:val="00E6461B"/>
    <w:rsid w:val="00F1246C"/>
    <w:rsid w:val="00F508E3"/>
    <w:rsid w:val="00F6628B"/>
    <w:rsid w:val="00F962D4"/>
    <w:rsid w:val="00FB148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DRAGULJ d.o.o. za turizam</izvorni_sadrzaj>
    <derivirana_varijabla naziv="DomainObject.Predmet.ProtustrankaFormated_1">  DRAGULJ d.o.o. za turizam</derivirana_varijabla>
  </DomainObject.Predmet.ProtustrankaFormated>
  <DomainObject.Predmet.ProtustrankaFormatedOIB>
    <izvorni_sadrzaj>  DRAGULJ d.o.o. za turizam, OIB 52894040098</izvorni_sadrzaj>
    <derivirana_varijabla naziv="DomainObject.Predmet.ProtustrankaFormatedOIB_1">  DRAGULJ d.o.o. za turizam, OIB 52894040098</derivirana_varijabla>
  </DomainObject.Predmet.ProtustrankaFormatedOIB>
  <DomainObject.Predmet.ProtustrankaFormatedWithAdress>
    <izvorni_sadrzaj> DRAGULJ d.o.o. za turizam, Glavičine 9 , 22211 Tribunj</izvorni_sadrzaj>
    <derivirana_varijabla naziv="DomainObject.Predmet.ProtustrankaFormatedWithAdress_1"> DRAGULJ d.o.o. za turizam, Glavičine 9 , 22211 Tribunj</derivirana_varijabla>
  </DomainObject.Predmet.ProtustrankaFormatedWithAdress>
  <DomainObject.Predmet.ProtustrankaFormatedWithAdressOIB>
    <izvorni_sadrzaj> DRAGULJ d.o.o. za turizam, OIB 52894040098, Glavičine 9 , 22211 Tribunj</izvorni_sadrzaj>
    <derivirana_varijabla naziv="DomainObject.Predmet.ProtustrankaFormatedWithAdressOIB_1"> DRAGULJ d.o.o. za turizam, OIB 52894040098, Glavičine 9 , 22211 Tribunj</derivirana_varijabla>
  </DomainObject.Predmet.ProtustrankaFormatedWithAdressOIB>
  <DomainObject.Predmet.ProtustrankaWithAdress>
    <izvorni_sadrzaj>DRAGULJ d.o.o. za turizam Glavičine 9 , 22211 Tribunj</izvorni_sadrzaj>
    <derivirana_varijabla naziv="DomainObject.Predmet.ProtustrankaWithAdress_1">DRAGULJ d.o.o. za turizam Glavičine 9 , 22211 Tribunj</derivirana_varijabla>
  </DomainObject.Predmet.ProtustrankaWithAdress>
  <DomainObject.Predmet.ProtustrankaWithAdressOIB>
    <izvorni_sadrzaj>DRAGULJ d.o.o. za turizam, OIB 52894040098, Glavičine 9 , 22211 Tribunj</izvorni_sadrzaj>
    <derivirana_varijabla naziv="DomainObject.Predmet.ProtustrankaWithAdressOIB_1">DRAGULJ d.o.o. za turizam, OIB 52894040098, Glavičine 9 , 22211 Tribunj</derivirana_varijabla>
  </DomainObject.Predmet.ProtustrankaWithAdressOIB>
  <DomainObject.Predmet.ProtustrankaNazivFormated>
    <izvorni_sadrzaj>DRAGULJ d.o.o. za turizam</izvorni_sadrzaj>
    <derivirana_varijabla naziv="DomainObject.Predmet.ProtustrankaNazivFormated_1">DRAGULJ d.o.o. za turizam</derivirana_varijabla>
  </DomainObject.Predmet.ProtustrankaNazivFormated>
  <DomainObject.Predmet.ProtustrankaNazivFormatedOIB>
    <izvorni_sadrzaj>DRAGULJ d.o.o. za turizam, OIB 52894040098</izvorni_sadrzaj>
    <derivirana_varijabla naziv="DomainObject.Predmet.ProtustrankaNazivFormatedOIB_1">DRAGULJ d.o.o. za turizam, OIB 52894040098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DRAGULJ d.o.o. za turizam</item>
    </izvorni_sadrzaj>
    <derivirana_varijabla naziv="DomainObject.Predmet.ProtuStrankaListFormated_1">
      <item>DRAGULJ d.o.o. za turizam</item>
    </derivirana_varijabla>
  </DomainObject.Predmet.ProtuStrankaListFormated>
  <DomainObject.Predmet.ProtuStrankaListFormatedOIB>
    <izvorni_sadrzaj>
      <item>DRAGULJ d.o.o. za turizam, OIB 52894040098</item>
    </izvorni_sadrzaj>
    <derivirana_varijabla naziv="DomainObject.Predmet.ProtuStrankaListFormatedOIB_1">
      <item>DRAGULJ d.o.o. za turizam, OIB 52894040098</item>
    </derivirana_varijabla>
  </DomainObject.Predmet.ProtuStrankaListFormatedOIB>
  <DomainObject.Predmet.ProtuStrankaListFormatedWithAdress>
    <izvorni_sadrzaj>
      <item>DRAGULJ d.o.o. za turizam, Glavičine 9 , 22211 Tribunj</item>
    </izvorni_sadrzaj>
    <derivirana_varijabla naziv="DomainObject.Predmet.ProtuStrankaListFormatedWithAdress_1">
      <item>DRAGULJ d.o.o. za turizam, Glavičine 9 , 22211 Tribunj</item>
    </derivirana_varijabla>
  </DomainObject.Predmet.ProtuStrankaListFormatedWithAdress>
  <DomainObject.Predmet.ProtuStrankaListFormatedWithAdressOIB>
    <izvorni_sadrzaj>
      <item>DRAGULJ d.o.o. za turizam, OIB 52894040098, Glavičine 9 , 22211 Tribunj</item>
    </izvorni_sadrzaj>
    <derivirana_varijabla naziv="DomainObject.Predmet.ProtuStrankaListFormatedWithAdressOIB_1">
      <item>DRAGULJ d.o.o. za turizam, OIB 52894040098, Glavičine 9 , 22211 Tribunj</item>
    </derivirana_varijabla>
  </DomainObject.Predmet.ProtuStrankaListFormatedWithAdressOIB>
  <DomainObject.Predmet.ProtuStrankaListNazivFormated>
    <izvorni_sadrzaj>
      <item>DRAGULJ d.o.o. za turizam</item>
    </izvorni_sadrzaj>
    <derivirana_varijabla naziv="DomainObject.Predmet.ProtuStrankaListNazivFormated_1">
      <item>DRAGULJ d.o.o. za turizam</item>
    </derivirana_varijabla>
  </DomainObject.Predmet.ProtuStrankaListNazivFormated>
  <DomainObject.Predmet.ProtuStrankaListNazivFormatedOIB>
    <izvorni_sadrzaj>
      <item>DRAGULJ d.o.o. za turizam, OIB 52894040098</item>
    </izvorni_sadrzaj>
    <derivirana_varijabla naziv="DomainObject.Predmet.ProtuStrankaListNazivFormatedOIB_1">
      <item>DRAGULJ d.o.o. za turizam, OIB 52894040098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DRAGULJ d.o.o. za turizam</izvorni_sadrzaj>
    <derivirana_varijabla naziv="DomainObject.Predmet.ProtustrankaIDrugi_1">DRAGULJ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DRAGULJ d.o.o. za turizam, OIB 52894040098, Glavičine 9 , 22211 Tribunj</izvorni_sadrzaj>
    <derivirana_varijabla naziv="DomainObject.Predmet.ProtustrankaIDrugiAdressOIB_1">DRAGULJ d.o.o. za turizam, OIB 52894040098, Glavičine 9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DRAGULJ d.o.o. za turizam</item>
    </izvorni_sadrzaj>
    <derivirana_varijabla naziv="DomainObject.Predmet.SudioniciListNaziv_1">
      <item>FINA - Podružnica Šibenik</item>
      <item>DRAGULJ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DRAGULJ d.o.o. za turizam, OIB 52894040098, Glavičine 9 ,22211 Tribunj</item>
    </izvorni_sadrzaj>
    <derivirana_varijabla naziv="DomainObject.Predmet.SudioniciListAdressOIB_1">
      <item>FINA - Podružnica Šibenik, OIB 85821130368, Perivoj L. Marune 1,22000 Šibenik</item>
      <item>DRAGULJ d.o.o. za turizam, OIB 52894040098, Glavičine 9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52894040098</item>
    </izvorni_sadrzaj>
    <derivirana_varijabla naziv="DomainObject.Predmet.SudioniciListNazivOIB_1">
      <item>, OIB 85821130368</item>
      <item>, OIB 52894040098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FBAF4-088B-4792-A195-D43E43742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1965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2017-11-03T08:45:00Z</dcterms:created>
  <dc:creator>Tina Grgas</dc:creator>
  <cp:lastModifiedBy>wsadmin</cp:lastModifiedBy>
  <cp:lastPrinted>2017-11-03T13:21:00Z</cp:lastPrinted>
  <dcterms:modified xmlns:xsi="http://www.w3.org/2001/XMLSchema-instance" xsi:type="dcterms:W3CDTF">2017-11-03T13:24:00Z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