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dba2b" w14:paraId="1ddba2b" w:rsidRDefault="007D5359" w:rsidP="007D5359" w:rsidR="007D5359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D5359" w:rsidP="007D5359" w:rsidR="007D5359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D5359" w:rsidP="007D5359" w:rsidR="007D5359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D5359" w:rsidP="007D5359" w:rsidR="007D5359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Posl.br.: 2 St-</w:t>
      </w:r>
      <w:r w:rsidRPr="00415A92">
        <w:rPr>
          <w:sz w:val="23"/>
          <w:szCs w:val="23"/>
        </w:rPr>
        <w:t>714/16-10</w:t>
      </w:r>
    </w:p>
    <w:p w:rsidRDefault="007D5359" w:rsidP="007D5359" w:rsidR="007D5359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D5359" w:rsidP="007D5359" w:rsidR="007D5359" w:rsidRPr="000A3A0F">
      <w:pPr>
        <w:jc w:val="both"/>
        <w:rPr>
          <w:sz w:val="23"/>
          <w:szCs w:val="23"/>
        </w:rPr>
      </w:pPr>
    </w:p>
    <w:p w:rsidRDefault="007D5359" w:rsidP="007D5359" w:rsidR="007D5359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D5359" w:rsidP="007D5359" w:rsidR="007D5359" w:rsidRPr="000A3A0F">
      <w:pPr>
        <w:rPr>
          <w:sz w:val="23"/>
          <w:szCs w:val="23"/>
        </w:rPr>
      </w:pPr>
    </w:p>
    <w:p w:rsidRDefault="007D5359" w:rsidP="007D5359" w:rsidR="007D5359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D5359" w:rsidP="007D5359" w:rsidR="007D5359" w:rsidRPr="000A3A0F">
      <w:pPr>
        <w:rPr>
          <w:sz w:val="23"/>
          <w:szCs w:val="23"/>
        </w:rPr>
      </w:pPr>
    </w:p>
    <w:p w:rsidRDefault="007D5359" w:rsidP="007D5359" w:rsidR="007D5359" w:rsidRPr="000031B2">
      <w:pPr>
        <w:jc w:val="both"/>
        <w:rPr>
          <w:sz w:val="23"/>
          <w:szCs w:val="23"/>
        </w:rPr>
      </w:pPr>
      <w:r w:rsidRPr="0015040F">
        <w:rPr>
          <w:sz w:val="23"/>
          <w:szCs w:val="23"/>
        </w:rPr>
        <w:tab/>
        <w:t xml:space="preserve">Trgovački sud u Pazinu, po sucu Adrijani Labinjan Skok, radi otvaranja stečajnog postupka nad dužnikom </w:t>
      </w:r>
      <w:r w:rsidRPr="00F24D48">
        <w:rPr>
          <w:sz w:val="23"/>
          <w:szCs w:val="23"/>
        </w:rPr>
        <w:t>SPORTSKI CENTAR BANJOLE d.o.o., Banjole, Glavica b.b., OIB: 65597055800</w:t>
      </w:r>
      <w:r>
        <w:rPr>
          <w:sz w:val="23"/>
          <w:szCs w:val="23"/>
        </w:rPr>
        <w:t xml:space="preserve">, </w:t>
      </w:r>
      <w:r w:rsidR="00415A92" w:rsidRPr="00415A92">
        <w:rPr>
          <w:sz w:val="23"/>
          <w:szCs w:val="23"/>
        </w:rPr>
        <w:t>28</w:t>
      </w:r>
      <w:r w:rsidRPr="00415A92">
        <w:rPr>
          <w:sz w:val="23"/>
          <w:szCs w:val="23"/>
        </w:rPr>
        <w:t xml:space="preserve">. rujna </w:t>
      </w:r>
      <w:r w:rsidRPr="000031B2">
        <w:rPr>
          <w:sz w:val="23"/>
          <w:szCs w:val="23"/>
        </w:rPr>
        <w:t xml:space="preserve">2016. </w:t>
      </w:r>
    </w:p>
    <w:p w:rsidRDefault="007D5359" w:rsidP="007D5359" w:rsidR="007D5359" w:rsidRPr="0015040F">
      <w:pPr>
        <w:jc w:val="both"/>
        <w:rPr>
          <w:sz w:val="23"/>
          <w:szCs w:val="23"/>
        </w:rPr>
      </w:pPr>
    </w:p>
    <w:p w:rsidRDefault="007D5359" w:rsidP="007D5359" w:rsidR="007D5359" w:rsidRPr="000A3A0F">
      <w:pPr>
        <w:tabs>
          <w:tab w:pos="4536" w:val="center"/>
          <w:tab w:pos="7580" w:val="left"/>
        </w:tabs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>r i j e š i o    j e</w:t>
      </w:r>
      <w:r>
        <w:rPr>
          <w:sz w:val="23"/>
          <w:szCs w:val="23"/>
        </w:rPr>
        <w:tab/>
      </w:r>
    </w:p>
    <w:p w:rsidRDefault="007D5359" w:rsidP="007D5359" w:rsidR="007D5359" w:rsidRPr="000A3A0F">
      <w:pPr>
        <w:jc w:val="both"/>
        <w:rPr>
          <w:sz w:val="23"/>
          <w:szCs w:val="23"/>
        </w:rPr>
      </w:pPr>
    </w:p>
    <w:p w:rsidRDefault="007D5359" w:rsidP="007D5359" w:rsidR="007D5359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Pr="00CB12CA">
        <w:t xml:space="preserve">dužnikom </w:t>
      </w:r>
      <w:r w:rsidRPr="00F24D48">
        <w:rPr>
          <w:sz w:val="23"/>
          <w:szCs w:val="23"/>
        </w:rPr>
        <w:t>SPORTSKI CENTAR BANJOLE d.o.o., Banjole, Glavica b.b., OIB: 65597055800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714-16</w:t>
      </w:r>
      <w:r>
        <w:rPr>
          <w:bCs w:val="false"/>
          <w:sz w:val="23"/>
          <w:szCs w:val="23"/>
        </w:rPr>
        <w:t>, te da dokaz o uplati predujma dostave sudu na gornji poslovni broj.</w:t>
      </w:r>
      <w:r w:rsidRPr="000A3A0F">
        <w:rPr>
          <w:bCs w:val="false"/>
          <w:sz w:val="23"/>
          <w:szCs w:val="23"/>
        </w:rPr>
        <w:t xml:space="preserve">  </w:t>
      </w:r>
    </w:p>
    <w:p w:rsidRDefault="007D5359" w:rsidP="007D5359" w:rsidR="007D5359" w:rsidRPr="000A3A0F">
      <w:pPr>
        <w:jc w:val="both"/>
        <w:rPr>
          <w:sz w:val="23"/>
          <w:szCs w:val="23"/>
        </w:rPr>
      </w:pPr>
    </w:p>
    <w:p w:rsidRDefault="007D5359" w:rsidP="007D5359" w:rsidR="007D5359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D5359" w:rsidP="007D5359" w:rsidR="007D5359" w:rsidRPr="000A3A0F">
      <w:pPr>
        <w:jc w:val="both"/>
        <w:rPr>
          <w:bCs w:val="false"/>
          <w:sz w:val="23"/>
          <w:szCs w:val="23"/>
        </w:rPr>
      </w:pPr>
    </w:p>
    <w:p w:rsidRDefault="007D5359" w:rsidP="007D5359" w:rsidR="007D5359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D5359" w:rsidP="007D5359" w:rsidR="007D5359" w:rsidRPr="000A3A0F">
      <w:pPr>
        <w:jc w:val="both"/>
        <w:rPr>
          <w:sz w:val="23"/>
          <w:szCs w:val="23"/>
          <w:lang w:val="pl-PL"/>
        </w:rPr>
      </w:pPr>
    </w:p>
    <w:p w:rsidRDefault="007D5359" w:rsidP="007D5359" w:rsidR="007D5359" w:rsidRPr="00347575">
      <w:pPr>
        <w:jc w:val="both"/>
        <w:rPr>
          <w:color w:val="FF0000"/>
          <w:sz w:val="23"/>
          <w:szCs w:val="23"/>
        </w:rPr>
      </w:pPr>
      <w:r w:rsidRPr="000A3A0F">
        <w:rPr>
          <w:sz w:val="23"/>
          <w:szCs w:val="23"/>
          <w:lang w:val="pl-PL"/>
        </w:rPr>
        <w:tab/>
      </w:r>
      <w:r>
        <w:rPr>
          <w:sz w:val="23"/>
          <w:szCs w:val="23"/>
          <w:lang w:val="pl-PL"/>
        </w:rPr>
        <w:t xml:space="preserve">Na </w:t>
      </w:r>
      <w:r w:rsidRPr="00415A92">
        <w:rPr>
          <w:sz w:val="23"/>
          <w:szCs w:val="23"/>
          <w:lang w:val="pl-PL"/>
        </w:rPr>
        <w:t xml:space="preserve">temelju izjave </w:t>
      </w:r>
      <w:r w:rsidR="00F16111">
        <w:rPr>
          <w:sz w:val="23"/>
          <w:szCs w:val="23"/>
          <w:lang w:val="pl-PL"/>
        </w:rPr>
        <w:t>zakonskog zastupnika dužnika u prethodnom postupku</w:t>
      </w:r>
      <w:r w:rsidRPr="00415A92">
        <w:rPr>
          <w:sz w:val="23"/>
          <w:szCs w:val="23"/>
          <w:lang w:val="pl-PL"/>
        </w:rPr>
        <w:t xml:space="preserve"> proizlazi da dužnik </w:t>
      </w:r>
      <w:r w:rsidR="00415A92" w:rsidRPr="00415A92">
        <w:rPr>
          <w:sz w:val="23"/>
          <w:szCs w:val="23"/>
          <w:lang w:val="pl-PL"/>
        </w:rPr>
        <w:t>nema imovine</w:t>
      </w:r>
      <w:r w:rsidRPr="00415A92">
        <w:rPr>
          <w:sz w:val="23"/>
          <w:szCs w:val="23"/>
          <w:lang w:val="pl-PL"/>
        </w:rPr>
        <w:t xml:space="preserve">. </w:t>
      </w:r>
    </w:p>
    <w:p w:rsidRDefault="007D5359" w:rsidP="007D5359" w:rsidR="007D5359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>Iz prijedloga za otvaranje stečajnog postupka proizlazi da dužnik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>u Očevidniku redoslijeda osnova za plaćanje</w:t>
      </w:r>
      <w:r>
        <w:rPr>
          <w:sz w:val="23"/>
          <w:szCs w:val="23"/>
        </w:rPr>
        <w:t xml:space="preserve"> da dan 25. travnja 2016.</w:t>
      </w:r>
      <w:r w:rsidRPr="000A3A0F">
        <w:rPr>
          <w:sz w:val="23"/>
          <w:szCs w:val="23"/>
        </w:rPr>
        <w:t xml:space="preserve"> ima evidentirane neizvršene osnove za plaćanje u neprekinutom razdoblju od </w:t>
      </w:r>
      <w:r>
        <w:rPr>
          <w:sz w:val="23"/>
          <w:szCs w:val="23"/>
        </w:rPr>
        <w:t>120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7D5359" w:rsidP="007D5359" w:rsidR="007D5359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D5359" w:rsidP="007D5359" w:rsidR="007D5359" w:rsidRPr="00ED3DC0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ED3DC0">
        <w:rPr>
          <w:sz w:val="23"/>
          <w:szCs w:val="23"/>
        </w:rPr>
        <w:t xml:space="preserve">Kako </w:t>
      </w:r>
      <w:r>
        <w:rPr>
          <w:sz w:val="23"/>
          <w:szCs w:val="23"/>
        </w:rPr>
        <w:t>na temelju prethodnog postupka proizlazi</w:t>
      </w:r>
      <w:r w:rsidRPr="00ED3DC0">
        <w:rPr>
          <w:sz w:val="23"/>
          <w:szCs w:val="23"/>
        </w:rPr>
        <w:t xml:space="preserve"> da</w:t>
      </w:r>
      <w:r>
        <w:rPr>
          <w:sz w:val="23"/>
          <w:szCs w:val="23"/>
        </w:rPr>
        <w:t xml:space="preserve"> dužnik nema likvidne imovine iz koje bi se mogli namiriti troškovi postupka, </w:t>
      </w:r>
      <w:r w:rsidRPr="00ED3DC0">
        <w:rPr>
          <w:sz w:val="23"/>
          <w:szCs w:val="23"/>
        </w:rPr>
        <w:t xml:space="preserve">to je temeljem čl. 132. st. 1. SZ-a odlučeno kao u izreci. </w:t>
      </w:r>
    </w:p>
    <w:p w:rsidRDefault="007D5359" w:rsidP="007D5359" w:rsidR="007D5359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</w:t>
      </w:r>
    </w:p>
    <w:p w:rsidRDefault="007D5359" w:rsidP="007D5359" w:rsidR="007D5359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 w:rsidRPr="000031B2">
        <w:rPr>
          <w:sz w:val="23"/>
          <w:szCs w:val="23"/>
        </w:rPr>
        <w:t>Pazinu</w:t>
      </w:r>
      <w:r w:rsidRPr="00415A92">
        <w:rPr>
          <w:sz w:val="23"/>
          <w:szCs w:val="23"/>
        </w:rPr>
        <w:t xml:space="preserve">, </w:t>
      </w:r>
      <w:r w:rsidR="00415A92" w:rsidRPr="00415A92">
        <w:rPr>
          <w:sz w:val="23"/>
          <w:szCs w:val="23"/>
        </w:rPr>
        <w:t>28</w:t>
      </w:r>
      <w:r w:rsidRPr="00415A92">
        <w:rPr>
          <w:sz w:val="23"/>
          <w:szCs w:val="23"/>
        </w:rPr>
        <w:t xml:space="preserve">. rujna </w:t>
      </w:r>
      <w:r w:rsidRPr="000031B2">
        <w:rPr>
          <w:sz w:val="23"/>
          <w:szCs w:val="23"/>
        </w:rPr>
        <w:t>2016</w:t>
      </w:r>
      <w:r w:rsidRPr="009566D5">
        <w:rPr>
          <w:sz w:val="23"/>
          <w:szCs w:val="23"/>
        </w:rPr>
        <w:t>.</w:t>
      </w:r>
    </w:p>
    <w:p w:rsidRDefault="007D5359" w:rsidP="007D5359" w:rsidR="007D5359" w:rsidRPr="000A3A0F">
      <w:pPr>
        <w:ind w:firstLine="720" w:left="2880"/>
        <w:jc w:val="both"/>
        <w:rPr>
          <w:sz w:val="23"/>
          <w:szCs w:val="23"/>
        </w:rPr>
      </w:pPr>
    </w:p>
    <w:p w:rsidRDefault="007D5359" w:rsidP="007D5359" w:rsidR="007D5359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D5359" w:rsidP="007D5359" w:rsidR="007D5359" w:rsidRPr="000A3A0F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  </w:t>
      </w:r>
      <w:r w:rsidRPr="000A3A0F">
        <w:rPr>
          <w:sz w:val="23"/>
          <w:szCs w:val="23"/>
        </w:rPr>
        <w:t>Adrijana Labinjan Skok</w:t>
      </w:r>
      <w:r>
        <w:rPr>
          <w:sz w:val="23"/>
          <w:szCs w:val="23"/>
        </w:rPr>
        <w:t>, v. r.</w:t>
      </w:r>
    </w:p>
    <w:p w:rsidRDefault="007D5359" w:rsidP="007D5359" w:rsidR="007D5359" w:rsidRPr="000A3A0F">
      <w:pPr>
        <w:jc w:val="both"/>
        <w:rPr>
          <w:sz w:val="23"/>
          <w:szCs w:val="23"/>
        </w:rPr>
      </w:pPr>
    </w:p>
    <w:p w:rsidRDefault="007D5359" w:rsidP="007D5359" w:rsidR="007D5359">
      <w:pPr>
        <w:jc w:val="both"/>
        <w:rPr>
          <w:sz w:val="23"/>
          <w:szCs w:val="23"/>
        </w:rPr>
      </w:pPr>
    </w:p>
    <w:p w:rsidRDefault="007D5359" w:rsidP="007D5359" w:rsidR="007D5359">
      <w:pPr>
        <w:jc w:val="both"/>
        <w:rPr>
          <w:sz w:val="23"/>
          <w:szCs w:val="23"/>
        </w:rPr>
      </w:pPr>
    </w:p>
    <w:p w:rsidRDefault="007D5359" w:rsidP="007D5359" w:rsidR="007D5359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lastRenderedPageBreak/>
        <w:t>UPUTA O PRAVNOM LIJEKU:</w:t>
      </w:r>
    </w:p>
    <w:p w:rsidRDefault="007D5359" w:rsidP="007D5359" w:rsidR="007D5359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7D5359" w:rsidP="007D5359" w:rsidR="007D5359" w:rsidRPr="00D95430"/>
    <w:p w:rsidRDefault="007D5359" w:rsidP="007D5359" w:rsidR="007D5359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7D5359" w:rsidP="007D5359" w:rsidR="007D5359" w:rsidRPr="000031B2">
      <w:pPr>
        <w:jc w:val="both"/>
        <w:rPr>
          <w:color w:val="FF0000"/>
          <w:sz w:val="23"/>
          <w:szCs w:val="23"/>
        </w:rPr>
      </w:pPr>
      <w:r w:rsidRPr="00FC7B8B">
        <w:rPr>
          <w:sz w:val="23"/>
          <w:szCs w:val="23"/>
        </w:rPr>
        <w:t xml:space="preserve">- e-Oglasna </w:t>
      </w:r>
      <w:r w:rsidRPr="000031B2">
        <w:rPr>
          <w:sz w:val="23"/>
          <w:szCs w:val="23"/>
        </w:rPr>
        <w:t xml:space="preserve">ploča </w:t>
      </w:r>
      <w:r w:rsidRPr="00415A92">
        <w:rPr>
          <w:sz w:val="23"/>
          <w:szCs w:val="23"/>
        </w:rPr>
        <w:t>suda 2</w:t>
      </w:r>
      <w:r w:rsidR="00415A92" w:rsidRPr="00415A92">
        <w:rPr>
          <w:sz w:val="23"/>
          <w:szCs w:val="23"/>
        </w:rPr>
        <w:t>8</w:t>
      </w:r>
      <w:r w:rsidRPr="00415A92">
        <w:rPr>
          <w:sz w:val="23"/>
          <w:szCs w:val="23"/>
        </w:rPr>
        <w:t xml:space="preserve">. rujna </w:t>
      </w:r>
      <w:r w:rsidRPr="000031B2">
        <w:rPr>
          <w:sz w:val="23"/>
          <w:szCs w:val="23"/>
        </w:rPr>
        <w:t>2016</w:t>
      </w:r>
      <w:r w:rsidRPr="009566D5">
        <w:rPr>
          <w:sz w:val="23"/>
          <w:szCs w:val="23"/>
        </w:rPr>
        <w:t>. (čl. 132. st. 3. SZ-a)</w:t>
      </w:r>
    </w:p>
    <w:p w:rsidRDefault="007D5359" w:rsidP="007D5359" w:rsidR="007D5359" w:rsidRPr="009566D5">
      <w:pPr>
        <w:jc w:val="both"/>
      </w:pPr>
    </w:p>
    <w:p w:rsidRDefault="007D5359" w:rsidP="007D5359" w:rsidR="007D5359" w:rsidRPr="00D95430">
      <w:pPr>
        <w:ind w:left="360"/>
        <w:jc w:val="both"/>
      </w:pPr>
    </w:p>
    <w:p w:rsidRDefault="007D5359" w:rsidP="007D5359" w:rsidR="007D5359" w:rsidRPr="00D95430">
      <w:pPr>
        <w:jc w:val="both"/>
      </w:pPr>
    </w:p>
    <w:p w:rsidRDefault="007D5359" w:rsidP="007D5359" w:rsidR="007D5359"/>
    <w:p w:rsidRDefault="007D5359" w:rsidP="007D5359" w:rsidR="007D5359"/>
    <w:p w:rsidRDefault="007D5359" w:rsidP="007D5359" w:rsidR="007D5359"/>
    <w:p w:rsidRDefault="007D5359" w:rsidP="007D5359" w:rsidR="007D5359"/>
    <w:p w:rsidRDefault="007D5359" w:rsidP="007D5359" w:rsidR="007D5359"/>
    <w:p w:rsidRDefault="007D5359" w:rsidP="007D5359" w:rsidR="007D5359"/>
    <w:p w:rsidRDefault="007D5359" w:rsidP="007D5359" w:rsidR="007D5359"/>
    <w:p w:rsidRDefault="007D5359" w:rsidP="007D5359" w:rsidR="007D5359"/>
    <w:p w:rsidRDefault="007D5359" w:rsidP="007D5359" w:rsidR="007D5359"/>
    <w:p w:rsidRDefault="007D5359" w:rsidP="007D5359" w:rsidR="007D5359"/>
    <w:p w:rsidRDefault="007D5359" w:rsidP="007D5359" w:rsidR="007D5359"/>
    <w:p w:rsidRDefault="007D5359" w:rsidP="007D5359" w:rsidR="007D5359"/>
    <w:p w:rsidRDefault="007D5359" w:rsidP="007D5359" w:rsidR="007D5359"/>
    <w:p w:rsidRDefault="007D5359" w:rsidP="007D5359" w:rsidR="007D5359"/>
    <w:p w:rsidRDefault="007D5359" w:rsidP="007D5359" w:rsidR="007D5359"/>
    <w:p w:rsidRDefault="007D5359" w:rsidP="007D5359" w:rsidR="007D5359"/>
    <w:p w:rsidRDefault="007D5359" w:rsidP="007D5359" w:rsidR="007D5359"/>
    <w:p w:rsidRDefault="007D5359" w:rsidP="007D5359" w:rsidR="007D5359"/>
    <w:p w:rsidRDefault="00436F5F" w:rsidR="00500701"/>
    <w:sectPr w:rsidSect="009A6103" w:rsidR="00500701">
      <w:headerReference w:type="default" r:id="rId9"/>
      <w:headerReference w:type="firs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5359" w:rsidP="007D5359" w:rsidR="007D5359">
      <w:r>
        <w:separator/>
      </w:r>
    </w:p>
  </w:endnote>
  <w:endnote w:id="0" w:type="continuationSeparator">
    <w:p w:rsidRDefault="007D5359" w:rsidP="007D5359" w:rsidR="007D53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5359" w:rsidP="007D5359" w:rsidR="007D5359">
      <w:r>
        <w:separator/>
      </w:r>
    </w:p>
  </w:footnote>
  <w:footnote w:id="0" w:type="continuationSeparator">
    <w:p w:rsidRDefault="007D5359" w:rsidP="007D5359" w:rsidR="007D53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7D5359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36F5F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>Posl.br.: 2 St-714</w:t>
        </w:r>
        <w:r w:rsidRPr="000031B2">
          <w:rPr>
            <w:sz w:val="23"/>
            <w:szCs w:val="23"/>
          </w:rPr>
          <w:t>/16</w:t>
        </w:r>
        <w:r w:rsidRPr="00415A92">
          <w:rPr>
            <w:sz w:val="23"/>
            <w:szCs w:val="23"/>
          </w:rPr>
          <w:t>-10</w:t>
        </w:r>
      </w:p>
    </w:sdtContent>
  </w:sdt>
  <w:p w:rsidRDefault="00436F5F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359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5359"/>
    <w:rsid w:val="00415A92"/>
    <w:rsid w:val="00436F5F"/>
    <w:rsid w:val="00554328"/>
    <w:rsid w:val="007D5359"/>
    <w:rsid w:val="00985388"/>
    <w:rsid w:val="00F16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5359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D53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535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D535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535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53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535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6F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6F5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F5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F5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F5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5359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D53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535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D535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535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53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535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6F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6F5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6F5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6F5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6F5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St-714/2016</izvorni_sadrzaj>
    <derivirana_varijabla naziv="DomainObject.Predmet.OznakaBroj_1">St-714/2016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SPORTSKI CENTAR BANJOLE d.o.o. BANJOLE</izvorni_sadrzaj>
    <derivirana_varijabla naziv="DomainObject.Predmet.ProtustrankaFormated_1">  SPORTSKI CENTAR BANJOLE d.o.o. BANJOLE</derivirana_varijabla>
  </DomainObject.Predmet.ProtustrankaFormated>
  <DomainObject.Predmet.ProtustrankaFormatedOIB>
    <izvorni_sadrzaj>  SPORTSKI CENTAR BANJOLE d.o.o. BANJOLE, OIB 65597055800</izvorni_sadrzaj>
    <derivirana_varijabla naziv="DomainObject.Predmet.ProtustrankaFormatedOIB_1">  SPORTSKI CENTAR BANJOLE d.o.o. BANJOLE, OIB 65597055800</derivirana_varijabla>
  </DomainObject.Predmet.ProtustrankaFormatedOIB>
  <DomainObject.Predmet.ProtustrankaFormatedWithAdress>
    <izvorni_sadrzaj> SPORTSKI CENTAR BANJOLE d.o.o. BANJOLE, Glavica/b.b., 52100 Banjole</izvorni_sadrzaj>
    <derivirana_varijabla naziv="DomainObject.Predmet.ProtustrankaFormatedWithAdress_1"> SPORTSKI CENTAR BANJOLE d.o.o. BANJOLE, Glavica/b.b., 52100 Banjole</derivirana_varijabla>
  </DomainObject.Predmet.ProtustrankaFormatedWithAdress>
  <DomainObject.Predmet.ProtustrankaFormatedWithAdressOIB>
    <izvorni_sadrzaj> SPORTSKI CENTAR BANJOLE d.o.o. BANJOLE, OIB 65597055800, Glavica/b.b., 52100 Banjole</izvorni_sadrzaj>
    <derivirana_varijabla naziv="DomainObject.Predmet.ProtustrankaFormatedWithAdressOIB_1"> SPORTSKI CENTAR BANJOLE d.o.o. BANJOLE, OIB 65597055800, Glavica/b.b., 52100 Banjole</derivirana_varijabla>
  </DomainObject.Predmet.ProtustrankaFormatedWithAdressOIB>
  <DomainObject.Predmet.ProtustrankaWithAdress>
    <izvorni_sadrzaj>SPORTSKI CENTAR BANJOLE d.o.o. BANJOLE Glavica/b.b., 52100 Banjole</izvorni_sadrzaj>
    <derivirana_varijabla naziv="DomainObject.Predmet.ProtustrankaWithAdress_1">SPORTSKI CENTAR BANJOLE d.o.o. BANJOLE Glavica/b.b., 52100 Banjole</derivirana_varijabla>
  </DomainObject.Predmet.ProtustrankaWithAdress>
  <DomainObject.Predmet.ProtustrankaWithAdressOIB>
    <izvorni_sadrzaj>SPORTSKI CENTAR BANJOLE d.o.o. BANJOLE, OIB 65597055800, Glavica/b.b., 52100 Banjole</izvorni_sadrzaj>
    <derivirana_varijabla naziv="DomainObject.Predmet.ProtustrankaWithAdressOIB_1">SPORTSKI CENTAR BANJOLE d.o.o. BANJOLE, OIB 65597055800, Glavica/b.b., 52100 Banjole</derivirana_varijabla>
  </DomainObject.Predmet.ProtustrankaWithAdressOIB>
  <DomainObject.Predmet.ProtustrankaNazivFormated>
    <izvorni_sadrzaj>SPORTSKI CENTAR BANJOLE d.o.o. BANJOLE</izvorni_sadrzaj>
    <derivirana_varijabla naziv="DomainObject.Predmet.ProtustrankaNazivFormated_1">SPORTSKI CENTAR BANJOLE d.o.o. BANJOLE</derivirana_varijabla>
  </DomainObject.Predmet.ProtustrankaNazivFormated>
  <DomainObject.Predmet.ProtustrankaNazivFormatedOIB>
    <izvorni_sadrzaj>SPORTSKI CENTAR BANJOLE d.o.o. BANJOLE, OIB 65597055800</izvorni_sadrzaj>
    <derivirana_varijabla naziv="DomainObject.Predmet.ProtustrankaNazivFormatedOIB_1">SPORTSKI CENTAR BANJOLE d.o.o. BANJOLE, OIB 65597055800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26867.18</izvorni_sadrzaj>
    <derivirana_varijabla naziv="DomainObject.Predmet.TrenutnaVrijednost_1">26867.18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SPORTSKI CENTAR BANJOLE d.o.o. BANJOLE</item>
    </izvorni_sadrzaj>
    <derivirana_varijabla naziv="DomainObject.Predmet.ProtuStrankaListFormated_1">
      <item>SPORTSKI CENTAR BANJOLE d.o.o. BANJOLE</item>
    </derivirana_varijabla>
  </DomainObject.Predmet.ProtuStrankaListFormated>
  <DomainObject.Predmet.ProtuStrankaListFormatedOIB>
    <izvorni_sadrzaj>
      <item>SPORTSKI CENTAR BANJOLE d.o.o. BANJOLE, OIB 65597055800</item>
    </izvorni_sadrzaj>
    <derivirana_varijabla naziv="DomainObject.Predmet.ProtuStrankaListFormatedOIB_1">
      <item>SPORTSKI CENTAR BANJOLE d.o.o. BANJOLE, OIB 65597055800</item>
    </derivirana_varijabla>
  </DomainObject.Predmet.ProtuStrankaListFormatedOIB>
  <DomainObject.Predmet.ProtuStrankaListFormatedWithAdress>
    <izvorni_sadrzaj>
      <item>SPORTSKI CENTAR BANJOLE d.o.o. BANJOLE, Glavica/b.b., 52100 Banjole</item>
    </izvorni_sadrzaj>
    <derivirana_varijabla naziv="DomainObject.Predmet.ProtuStrankaListFormatedWithAdress_1">
      <item>SPORTSKI CENTAR BANJOLE d.o.o. BANJOLE, Glavica/b.b., 52100 Banjole</item>
    </derivirana_varijabla>
  </DomainObject.Predmet.ProtuStrankaListFormatedWithAdress>
  <DomainObject.Predmet.ProtuStrankaListFormatedWithAdressOIB>
    <izvorni_sadrzaj>
      <item>SPORTSKI CENTAR BANJOLE d.o.o. BANJOLE, OIB 65597055800, Glavica/b.b., 52100 Banjole</item>
    </izvorni_sadrzaj>
    <derivirana_varijabla naziv="DomainObject.Predmet.ProtuStrankaListFormatedWithAdressOIB_1">
      <item>SPORTSKI CENTAR BANJOLE d.o.o. BANJOLE, OIB 65597055800, Glavica/b.b., 52100 Banjole</item>
    </derivirana_varijabla>
  </DomainObject.Predmet.ProtuStrankaListFormatedWithAdressOIB>
  <DomainObject.Predmet.ProtuStrankaListNazivFormated>
    <izvorni_sadrzaj>
      <item>SPORTSKI CENTAR BANJOLE d.o.o. BANJOLE</item>
    </izvorni_sadrzaj>
    <derivirana_varijabla naziv="DomainObject.Predmet.ProtuStrankaListNazivFormated_1">
      <item>SPORTSKI CENTAR BANJOLE d.o.o. BANJOLE</item>
    </derivirana_varijabla>
  </DomainObject.Predmet.ProtuStrankaListNazivFormated>
  <DomainObject.Predmet.ProtuStrankaListNazivFormatedOIB>
    <izvorni_sadrzaj>
      <item>SPORTSKI CENTAR BANJOLE d.o.o. BANJOLE, OIB 65597055800</item>
    </izvorni_sadrzaj>
    <derivirana_varijabla naziv="DomainObject.Predmet.ProtuStrankaListNazivFormatedOIB_1">
      <item>SPORTSKI CENTAR BANJOLE d.o.o. BANJOLE, OIB 65597055800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SPORTSKI CENTAR BANJOLE d.o.o. BANJOLE</izvorni_sadrzaj>
    <derivirana_varijabla naziv="DomainObject.Predmet.ProtustrankaIDrugi_1">SPORTSKI CENTAR BANJOLE d.o.o. BANJOLE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SPORTSKI CENTAR BANJOLE d.o.o. BANJOLE, OIB 65597055800, Glavica/b.b., 52100 Banjole</izvorni_sadrzaj>
    <derivirana_varijabla naziv="DomainObject.Predmet.ProtustrankaIDrugiAdressOIB_1">SPORTSKI CENTAR BANJOLE d.o.o. BANJOLE, OIB 65597055800, Glavica/b.b., 52100 Banjole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SPORTSKI CENTAR BANJOLE d.o.o. BANJOLE</item>
    </izvorni_sadrzaj>
    <derivirana_varijabla naziv="DomainObject.Predmet.SudioniciListNaziv_1">
      <item>FINANCIJSKA AGENCIJA, RC RIJEKA, PODRUŽNICA PULA, PULA</item>
      <item>SPORTSKI CENTAR BANJOLE d.o.o. BANJOLE</item>
    </derivirana_varijabla>
  </DomainObject.Predmet.SudioniciListNaziv>
  <DomainObject.Predmet.SudioniciListAdressOIB>
    <izvorni_sadrzaj>
      <item>FINANCIJSKA AGENCIJA, RC RIJEKA, PODRUŽNICA PULA, PULA, OIB 85821130368, Giardini 5,52100 Pula</item>
      <item>SPORTSKI CENTAR BANJOLE d.o.o. BANJOLE, OIB 65597055800, Glavica/b.b.,52100 Banjole</item>
    </izvorni_sadrzaj>
    <derivirana_varijabla naziv="DomainObject.Predmet.SudioniciListAdressOIB_1">
      <item>FINANCIJSKA AGENCIJA, RC RIJEKA, PODRUŽNICA PULA, PULA, OIB 85821130368, Giardini 5,52100 Pula</item>
      <item>SPORTSKI CENTAR BANJOLE d.o.o. BANJOLE, OIB 65597055800, Glavica/b.b.,52100 Banjole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65597055800</item>
    </izvorni_sadrzaj>
    <derivirana_varijabla naziv="DomainObject.Predmet.SudioniciListNazivOIB_1">
      <item>, OIB 85821130368</item>
      <item>, OIB 65597055800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2242</properties:Characters>
  <properties:Lines>79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2016-09-27T10:50:00Z</dcterms:created>
  <dc:creator>Jasmina Matika</dc:creator>
  <cp:lastModifiedBy>Jasmina Matika</cp:lastModifiedBy>
  <dcterms:modified xmlns:xsi="http://www.w3.org/2001/XMLSchema-instance" xsi:type="dcterms:W3CDTF">2016-09-28T07:04:00Z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