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620ad" w14:paraId="b7620ad" w:rsidRDefault="00F23E78" w:rsidP="00C74DC8" w:rsidR="00C74DC8" w:rsidRPr="00EC49EC">
      <w:pPr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 w:rsidR="00C74DC8"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4DC8" w:rsidP="00C74DC8" w:rsidR="00C74DC8">
      <w:r w:rsidRPr="00EC49EC">
        <w:rPr>
          <w:b/>
          <w:bCs/>
        </w:rPr>
        <w:t>    </w:t>
      </w:r>
      <w:r>
        <w:rPr>
          <w:b/>
          <w:bCs/>
        </w:rPr>
        <w:tab/>
      </w:r>
      <w:r>
        <w:rPr>
          <w:b/>
          <w:bCs/>
        </w:rPr>
        <w:tab/>
      </w:r>
    </w:p>
    <w:p w:rsidRDefault="00C649D6" w:rsidP="00C649D6" w:rsidR="00C649D6">
      <w:r>
        <w:t xml:space="preserve">                                                                                                                                         REPUBLIKA HRVATSKA </w:t>
      </w:r>
    </w:p>
    <w:p w:rsidRDefault="00C649D6" w:rsidP="00C649D6" w:rsidR="00C649D6">
      <w:r>
        <w:t>TRGOVAČKI SUD U OSIJEKU</w:t>
      </w:r>
    </w:p>
    <w:p w:rsidRDefault="00C649D6" w:rsidP="00C649D6" w:rsidR="00C649D6">
      <w:r>
        <w:t xml:space="preserve">STALNA SLUŽBA U  SLAVONSKOM BRODU                   </w:t>
      </w:r>
      <w:r>
        <w:tab/>
      </w:r>
      <w:r>
        <w:tab/>
        <w:t xml:space="preserve"> 3 St-</w:t>
      </w:r>
      <w:r w:rsidR="00F030DB">
        <w:t>59</w:t>
      </w:r>
      <w:r w:rsidR="006630F5">
        <w:t>3/2016-11</w:t>
      </w:r>
    </w:p>
    <w:p w:rsidRDefault="00C649D6" w:rsidP="00C649D6" w:rsidR="00C649D6">
      <w:r>
        <w:t xml:space="preserve">Trg pobjede 13 </w:t>
      </w:r>
    </w:p>
    <w:p w:rsidRDefault="00C649D6" w:rsidP="00C649D6" w:rsidR="00C649D6">
      <w:r>
        <w:t>35000 Slavonski Brod</w:t>
      </w:r>
    </w:p>
    <w:p w:rsidRDefault="00C649D6" w:rsidP="00C649D6" w:rsidR="00C649D6"/>
    <w:p w:rsidRDefault="00C649D6" w:rsidP="00C649D6" w:rsidR="00C649D6"/>
    <w:p w:rsidRDefault="00DC1571" w:rsidP="00DC1571" w:rsidR="00DC1571" w:rsidRPr="00DC1571">
      <w:pPr>
        <w:ind w:firstLine="708"/>
        <w:jc w:val="both"/>
      </w:pPr>
      <w:r w:rsidRPr="00DC1571">
        <w:t xml:space="preserve">TRGOVAČKI SUD U OSIJEKU, STALNA SLUŽBA </w:t>
      </w:r>
      <w:r>
        <w:t>U SLAVONSKOM BRODU</w:t>
      </w:r>
      <w:r w:rsidRPr="00DC1571">
        <w:t xml:space="preserve">, u stečajnom postupku nad stečajnim dužnikom </w:t>
      </w:r>
      <w:r w:rsidR="006630F5" w:rsidRPr="0099503A">
        <w:rPr>
          <w:b/>
        </w:rPr>
        <w:t xml:space="preserve">WERT j.d.o.o. za usluge i trgovinu, Nova Gradiška, Naselje </w:t>
      </w:r>
      <w:proofErr w:type="spellStart"/>
      <w:r w:rsidR="006630F5" w:rsidRPr="0099503A">
        <w:rPr>
          <w:b/>
        </w:rPr>
        <w:t>Urije</w:t>
      </w:r>
      <w:proofErr w:type="spellEnd"/>
      <w:r w:rsidR="006630F5" w:rsidRPr="0099503A">
        <w:rPr>
          <w:b/>
        </w:rPr>
        <w:t xml:space="preserve"> 27C</w:t>
      </w:r>
      <w:r w:rsidR="006630F5">
        <w:t>, OIB: 35027986544</w:t>
      </w:r>
      <w:r>
        <w:t>,  donio je 1</w:t>
      </w:r>
      <w:r w:rsidR="006630F5">
        <w:t>8</w:t>
      </w:r>
      <w:r w:rsidRPr="00DC1571">
        <w:t xml:space="preserve">. </w:t>
      </w:r>
      <w:r>
        <w:t>kolovoza</w:t>
      </w:r>
      <w:r w:rsidRPr="00DC1571">
        <w:t xml:space="preserve"> 201</w:t>
      </w:r>
      <w:r>
        <w:t>6</w:t>
      </w:r>
      <w:r w:rsidRPr="00DC1571">
        <w:t>. godine sljedeću:</w:t>
      </w:r>
    </w:p>
    <w:p w:rsidRDefault="00DC1571" w:rsidP="00DC1571" w:rsidR="00DC1571" w:rsidRPr="00DC1571">
      <w:pPr>
        <w:jc w:val="both"/>
      </w:pPr>
    </w:p>
    <w:p w:rsidRDefault="00DC1571" w:rsidP="00DC1571" w:rsidR="00DC1571" w:rsidRPr="00DC1571">
      <w:pPr>
        <w:jc w:val="center"/>
        <w:rPr>
          <w:b/>
        </w:rPr>
      </w:pPr>
      <w:r w:rsidRPr="00DC1571">
        <w:rPr>
          <w:b/>
        </w:rPr>
        <w:t>O B A V I J E S T</w:t>
      </w:r>
    </w:p>
    <w:p w:rsidRDefault="00DC1571" w:rsidP="00DC1571" w:rsidR="00DC1571" w:rsidRPr="00DC1571">
      <w:pPr>
        <w:jc w:val="both"/>
      </w:pPr>
    </w:p>
    <w:p w:rsidRDefault="00DC1571" w:rsidP="00DC1571" w:rsidR="00DC1571" w:rsidRPr="00DC1571">
      <w:pPr>
        <w:ind w:firstLine="708"/>
        <w:jc w:val="both"/>
      </w:pPr>
      <w:r w:rsidRPr="00DC1571">
        <w:t>Rješenjem ovog Suda, poslovni broj: 3/St-</w:t>
      </w:r>
      <w:r>
        <w:t>59</w:t>
      </w:r>
      <w:r w:rsidR="006630F5">
        <w:t>3</w:t>
      </w:r>
      <w:r>
        <w:t>/2016-1</w:t>
      </w:r>
      <w:r w:rsidR="006630F5">
        <w:t>0</w:t>
      </w:r>
      <w:r w:rsidRPr="00DC1571">
        <w:t xml:space="preserve"> od </w:t>
      </w:r>
      <w:r>
        <w:t>1</w:t>
      </w:r>
      <w:r w:rsidR="006630F5">
        <w:t>8</w:t>
      </w:r>
      <w:r w:rsidRPr="00DC1571">
        <w:t xml:space="preserve">. </w:t>
      </w:r>
      <w:r>
        <w:t>kolovoza</w:t>
      </w:r>
      <w:r w:rsidRPr="00DC1571">
        <w:t xml:space="preserve"> 201</w:t>
      </w:r>
      <w:r>
        <w:t>6</w:t>
      </w:r>
      <w:r w:rsidRPr="00DC1571">
        <w:t>. godine određen</w:t>
      </w:r>
      <w:r w:rsidR="006630F5">
        <w:t>a</w:t>
      </w:r>
      <w:r w:rsidRPr="00DC1571">
        <w:t xml:space="preserve"> je </w:t>
      </w:r>
      <w:r w:rsidR="006630F5">
        <w:t>nagrada  privremenom</w:t>
      </w:r>
      <w:r>
        <w:t xml:space="preserve"> </w:t>
      </w:r>
      <w:r w:rsidR="006630F5" w:rsidRPr="0099503A">
        <w:rPr>
          <w:b/>
        </w:rPr>
        <w:t>stečajnom upravitelju Marko Tominac iz Vinkovaca, V. Nazora 3, OIB: 98361792494</w:t>
      </w:r>
      <w:r w:rsidRPr="00DC1571">
        <w:t xml:space="preserve"> u stečajnom </w:t>
      </w:r>
      <w:r w:rsidR="006630F5">
        <w:t>postupku nad stečajnim dužnikom</w:t>
      </w:r>
      <w:r w:rsidR="006630F5" w:rsidRPr="006630F5">
        <w:rPr>
          <w:b/>
        </w:rPr>
        <w:t xml:space="preserve"> </w:t>
      </w:r>
      <w:r w:rsidR="006630F5" w:rsidRPr="0099503A">
        <w:rPr>
          <w:b/>
        </w:rPr>
        <w:t xml:space="preserve">WERT j.d.o.o. za usluge i trgovinu, Nova Gradiška, Naselje </w:t>
      </w:r>
      <w:proofErr w:type="spellStart"/>
      <w:r w:rsidR="006630F5" w:rsidRPr="0099503A">
        <w:rPr>
          <w:b/>
        </w:rPr>
        <w:t>Urije</w:t>
      </w:r>
      <w:proofErr w:type="spellEnd"/>
      <w:r w:rsidR="006630F5" w:rsidRPr="0099503A">
        <w:rPr>
          <w:b/>
        </w:rPr>
        <w:t xml:space="preserve"> 27C</w:t>
      </w:r>
      <w:r w:rsidR="006630F5">
        <w:t>.</w:t>
      </w:r>
    </w:p>
    <w:p w:rsidRDefault="00DC1571" w:rsidP="00DC1571" w:rsidR="00DC1571" w:rsidRPr="00DC1571">
      <w:pPr>
        <w:ind w:firstLine="708"/>
        <w:jc w:val="both"/>
      </w:pPr>
      <w:r w:rsidRPr="00DC1571">
        <w:t>Uvid u potpuni tekst navedeno</w:t>
      </w:r>
      <w:r>
        <w:t xml:space="preserve">g </w:t>
      </w:r>
      <w:r w:rsidRPr="00DC1571">
        <w:t xml:space="preserve">rješenja o </w:t>
      </w:r>
      <w:r w:rsidR="006630F5">
        <w:t>nagradi</w:t>
      </w:r>
      <w:r w:rsidRPr="00DC1571">
        <w:t xml:space="preserve"> </w:t>
      </w:r>
      <w:r>
        <w:t xml:space="preserve"> </w:t>
      </w:r>
      <w:r w:rsidRPr="00DC1571">
        <w:t xml:space="preserve">može se izvršiti u pisarnici ovog Suda. </w:t>
      </w:r>
    </w:p>
    <w:p w:rsidRDefault="00DC1571" w:rsidP="00DC1571" w:rsidR="00DC1571" w:rsidRPr="00DC1571">
      <w:pPr>
        <w:jc w:val="both"/>
      </w:pPr>
    </w:p>
    <w:p w:rsidRDefault="00DC1571" w:rsidP="00DC1571" w:rsidR="00DC1571" w:rsidRPr="00DC1571">
      <w:pPr>
        <w:ind w:firstLine="708"/>
        <w:jc w:val="both"/>
      </w:pPr>
      <w:r w:rsidRPr="00DC1571">
        <w:t xml:space="preserve">U Slavonskom Brodu </w:t>
      </w:r>
      <w:r w:rsidR="006630F5">
        <w:t>18</w:t>
      </w:r>
      <w:r w:rsidRPr="00DC1571">
        <w:t xml:space="preserve">. </w:t>
      </w:r>
      <w:r>
        <w:t>kolovoza</w:t>
      </w:r>
      <w:r w:rsidRPr="00DC1571">
        <w:t xml:space="preserve"> 201</w:t>
      </w:r>
      <w:r>
        <w:t>6</w:t>
      </w:r>
      <w:r w:rsidRPr="00DC1571">
        <w:t>.</w:t>
      </w:r>
    </w:p>
    <w:p w:rsidRDefault="00DC1571" w:rsidP="00DC1571" w:rsidR="00DC1571" w:rsidRPr="00DC1571">
      <w:pPr>
        <w:jc w:val="both"/>
      </w:pPr>
    </w:p>
    <w:p w:rsidRDefault="00DC1571" w:rsidP="00DC1571" w:rsidR="00DC1571" w:rsidRPr="00DC1571">
      <w:pPr>
        <w:ind w:firstLine="708" w:left="6372"/>
        <w:jc w:val="both"/>
      </w:pPr>
      <w:r w:rsidRPr="00DC1571">
        <w:t>Sutkinja:</w:t>
      </w:r>
    </w:p>
    <w:p w:rsidRDefault="00DC1571" w:rsidP="00DC1571" w:rsidR="00DC1571" w:rsidRPr="00DC1571">
      <w:pPr>
        <w:ind w:left="6372"/>
        <w:jc w:val="both"/>
      </w:pPr>
    </w:p>
    <w:p w:rsidRDefault="00DC1571" w:rsidP="00DC1571" w:rsidR="00DC1571" w:rsidRPr="00DC1571">
      <w:pPr>
        <w:ind w:left="6372"/>
        <w:jc w:val="both"/>
      </w:pPr>
      <w:r w:rsidRPr="00DC1571">
        <w:t>Daniela Martini Maoduš</w:t>
      </w:r>
    </w:p>
    <w:p w:rsidRDefault="00DC1571" w:rsidP="00DC1571" w:rsidR="00DC1571" w:rsidRPr="00DC1571">
      <w:pPr>
        <w:jc w:val="both"/>
      </w:pPr>
    </w:p>
    <w:p w:rsidRDefault="00DC1571" w:rsidP="00DC1571" w:rsidR="00DC1571" w:rsidRPr="00DC1571">
      <w:pPr>
        <w:jc w:val="both"/>
      </w:pPr>
    </w:p>
    <w:p w:rsidRDefault="00DC1571" w:rsidP="00DC1571" w:rsidR="00DC1571" w:rsidRPr="00DC1571">
      <w:pPr>
        <w:jc w:val="both"/>
      </w:pPr>
    </w:p>
    <w:p w:rsidRDefault="00DC1571" w:rsidP="00DC1571" w:rsidR="00DC1571" w:rsidRPr="00DC1571">
      <w:pPr>
        <w:jc w:val="both"/>
      </w:pPr>
    </w:p>
    <w:p w:rsidRDefault="00DC1571" w:rsidP="00DC1571" w:rsidR="00DC1571" w:rsidRPr="00DC1571">
      <w:pPr>
        <w:jc w:val="both"/>
      </w:pPr>
    </w:p>
    <w:p w:rsidRDefault="00DC1571" w:rsidP="00DC1571" w:rsidR="00DC1571" w:rsidRPr="00DC1571">
      <w:pPr>
        <w:jc w:val="both"/>
      </w:pPr>
    </w:p>
    <w:p w:rsidRDefault="00DC1571" w:rsidP="00DC1571" w:rsidR="00DC1571" w:rsidRPr="00DC1571">
      <w:pPr>
        <w:jc w:val="both"/>
        <w:rPr>
          <w:sz w:val="20"/>
          <w:szCs w:val="20"/>
        </w:rPr>
      </w:pPr>
      <w:proofErr w:type="spellStart"/>
      <w:r w:rsidRPr="00DC1571">
        <w:rPr>
          <w:sz w:val="20"/>
          <w:szCs w:val="20"/>
        </w:rPr>
        <w:t>Rj</w:t>
      </w:r>
      <w:proofErr w:type="spellEnd"/>
      <w:r w:rsidRPr="00DC1571">
        <w:rPr>
          <w:sz w:val="20"/>
          <w:szCs w:val="20"/>
        </w:rPr>
        <w:t>.</w:t>
      </w:r>
    </w:p>
    <w:p w:rsidRDefault="00DC1571" w:rsidP="00DC1571" w:rsidR="00DC1571" w:rsidRPr="00DC1571">
      <w:pPr>
        <w:jc w:val="both"/>
        <w:rPr>
          <w:sz w:val="20"/>
          <w:szCs w:val="20"/>
        </w:rPr>
      </w:pPr>
      <w:r w:rsidRPr="00DC1571">
        <w:rPr>
          <w:sz w:val="20"/>
          <w:szCs w:val="20"/>
        </w:rPr>
        <w:t xml:space="preserve">- obavijest objaviti na </w:t>
      </w:r>
      <w:proofErr w:type="spellStart"/>
      <w:r w:rsidRPr="00DC1571">
        <w:rPr>
          <w:sz w:val="20"/>
          <w:szCs w:val="20"/>
        </w:rPr>
        <w:t>eOglasnoj</w:t>
      </w:r>
      <w:proofErr w:type="spellEnd"/>
      <w:r w:rsidRPr="00DC1571">
        <w:rPr>
          <w:sz w:val="20"/>
          <w:szCs w:val="20"/>
        </w:rPr>
        <w:t xml:space="preserve"> ploči</w:t>
      </w:r>
    </w:p>
    <w:p w:rsidRDefault="00DC1571" w:rsidP="00DC1571" w:rsidR="00DC1571" w:rsidRPr="00DC1571">
      <w:pPr>
        <w:jc w:val="both"/>
        <w:rPr>
          <w:sz w:val="20"/>
          <w:szCs w:val="20"/>
        </w:rPr>
      </w:pPr>
    </w:p>
    <w:p w:rsidRDefault="00DC1571" w:rsidP="00DC1571" w:rsidR="00DC1571" w:rsidRPr="00DC1571">
      <w:pPr>
        <w:jc w:val="both"/>
        <w:rPr>
          <w:sz w:val="20"/>
          <w:szCs w:val="20"/>
        </w:rPr>
      </w:pPr>
    </w:p>
    <w:p w:rsidRDefault="00DC1571" w:rsidP="00DC1571" w:rsidR="00DC1571" w:rsidRPr="00DC1571">
      <w:pPr>
        <w:jc w:val="both"/>
        <w:rPr>
          <w:sz w:val="20"/>
          <w:szCs w:val="20"/>
        </w:rPr>
      </w:pPr>
      <w:r w:rsidRPr="00DC1571">
        <w:rPr>
          <w:sz w:val="20"/>
          <w:szCs w:val="20"/>
        </w:rPr>
        <w:t>Kalendar: 17 dana</w:t>
      </w:r>
    </w:p>
    <w:p w:rsidRDefault="00C649D6" w:rsidP="00DC1571" w:rsidR="00C649D6" w:rsidRPr="00DC1571">
      <w:pPr>
        <w:jc w:val="both"/>
      </w:pPr>
    </w:p>
    <w:p w:rsidRDefault="00C649D6" w:rsidP="00DC1571" w:rsidR="00C649D6" w:rsidRPr="00DC1571">
      <w:pPr>
        <w:jc w:val="both"/>
      </w:pPr>
    </w:p>
    <w:p w:rsidRDefault="0089383C" w:rsidP="00DC1571" w:rsidR="0089383C" w:rsidRPr="00DC1571">
      <w:pPr>
        <w:jc w:val="both"/>
      </w:pPr>
    </w:p>
    <w:sectPr w:rsidR="0089383C" w:rsidRPr="00DC157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4C625C"/>
    <w:multiLevelType w:val="hybridMultilevel"/>
    <w:tmpl w:val="4B80E4A8"/>
    <w:lvl w:tplc="95D2439C" w:ilvl="0">
      <w:start w:val="3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4DC8"/>
    <w:rsid w:val="000931C6"/>
    <w:rsid w:val="002B7A7A"/>
    <w:rsid w:val="006630F5"/>
    <w:rsid w:val="0089383C"/>
    <w:rsid w:val="00C649D6"/>
    <w:rsid w:val="00C74DC8"/>
    <w:rsid w:val="00DC1571"/>
    <w:rsid w:val="00F030DB"/>
    <w:rsid w:val="00F2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4D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rsid w:val="00C74DC8"/>
    <w:pPr>
      <w:spacing w:lineRule="auto" w:line="240" w:after="0"/>
    </w:pPr>
    <w:rPr>
      <w:rFonts w:cs="Times New Roman" w:eastAsia="Times New Roman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4D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4DC8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74DC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7A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7A7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7A7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7A7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7A7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4D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rsid w:val="00C74DC8"/>
    <w:pPr>
      <w:spacing w:after="0" w:line="240" w:lineRule="auto"/>
    </w:pPr>
    <w:rPr>
      <w:rFonts w:ascii="Calibri" w:cs="Times New Roman" w:eastAsia="Times New Roman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4D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4DC8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74DC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7A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7A7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7A7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7A7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7A7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3152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kolovoza 2016.</izvorni_sadrzaj>
    <derivirana_varijabla naziv="DomainObject.DatumDonosenjaOdluke_1">18.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</izvorni_sadrzaj>
    <derivirana_varijabla naziv="DomainObject.Predmet.Broj_1">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svibnja 2016.</izvorni_sadrzaj>
    <derivirana_varijabla naziv="DomainObject.Predmet.DatumRjesavanja_1">31.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12329.34</izvorni_sadrzaj>
    <derivirana_varijabla naziv="DomainObject.Predmet.InicijalnaVrijednost_1">12329.34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St-593/2016</izvorni_sadrzaj>
    <derivirana_varijabla naziv="DomainObject.Predmet.OznakaBroj_1">St-593/2016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čl.444 st.2 SZ</izvorni_sadrzaj>
    <derivirana_varijabla naziv="DomainObject.Predmet.PrimjedbaSuca_1">čl.444 st.2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WERT jednostavno društvo s ograničenom odgovornošću za usluge i trgovinu</izvorni_sadrzaj>
    <derivirana_varijabla naziv="DomainObject.Predmet.ProtustrankaFormated_1">  WERT jednostavno društvo s ograničenom odgovornošću za usluge i trgovinu</derivirana_varijabla>
  </DomainObject.Predmet.ProtustrankaFormated>
  <DomainObject.Predmet.ProtustrankaFormatedOIB>
    <izvorni_sadrzaj>  WERT jednostavno društvo s ograničenom odgovornošću za usluge i trgovinu, OIB 35027986544</izvorni_sadrzaj>
    <derivirana_varijabla naziv="DomainObject.Predmet.ProtustrankaFormatedOIB_1">  WERT jednostavno društvo s ograničenom odgovornošću za usluge i trgovinu, OIB 35027986544</derivirana_varijabla>
  </DomainObject.Predmet.ProtustrankaFormatedOIB>
  <DomainObject.Predmet.ProtustrankaFormatedWithAdress>
    <izvorni_sadrzaj> WERT jednostavno društvo s ograničenom odgovornošću za usluge i trgovinu, Naselje Urije 27 C , 35400 Nova Gradiška</izvorni_sadrzaj>
    <derivirana_varijabla naziv="DomainObject.Predmet.ProtustrankaFormatedWithAdress_1"> WERT jednostavno društvo s ograničenom odgovornošću za usluge i trgovinu, Naselje Urije 27 C , 35400 Nova Gradiška</derivirana_varijabla>
  </DomainObject.Predmet.ProtustrankaFormatedWithAdress>
  <DomainObject.Predmet.ProtustrankaFormatedWithAdressOIB>
    <izvorni_sadrzaj> WERT jednostavno društvo s ograničenom odgovornošću za usluge i trgovinu, OIB 35027986544, Naselje Urije 27 C , 35400 Nova Gradiška</izvorni_sadrzaj>
    <derivirana_varijabla naziv="DomainObject.Predmet.ProtustrankaFormatedWithAdressOIB_1"> WERT jednostavno društvo s ograničenom odgovornošću za usluge i trgovinu, OIB 35027986544, Naselje Urije 27 C , 35400 Nova Gradiška</derivirana_varijabla>
  </DomainObject.Predmet.ProtustrankaFormatedWithAdressOIB>
  <DomainObject.Predmet.ProtustrankaWithAdress>
    <izvorni_sadrzaj>WERT jednostavno društvo s ograničenom odgovornošću za usluge i trgovinu Naselje Urije 27 C , 35400 Nova Gradiška</izvorni_sadrzaj>
    <derivirana_varijabla naziv="DomainObject.Predmet.ProtustrankaWithAdress_1">WERT jednostavno društvo s ograničenom odgovornošću za usluge i trgovinu Naselje Urije 27 C , 35400 Nova Gradiška</derivirana_varijabla>
  </DomainObject.Predmet.ProtustrankaWithAdress>
  <DomainObject.Predmet.ProtustrankaWithAdressOIB>
    <izvorni_sadrzaj>WERT jednostavno društvo s ograničenom odgovornošću za usluge i trgovinu, OIB 35027986544, Naselje Urije 27 C , 35400 Nova Gradiška</izvorni_sadrzaj>
    <derivirana_varijabla naziv="DomainObject.Predmet.ProtustrankaWithAdressOIB_1">WERT jednostavno društvo s ograničenom odgovornošću za usluge i trgovinu, OIB 35027986544, Naselje Urije 27 C , 35400 Nova Gradiška</derivirana_varijabla>
  </DomainObject.Predmet.ProtustrankaWithAdressOIB>
  <DomainObject.Predmet.ProtustrankaNazivFormated>
    <izvorni_sadrzaj>WERT jednostavno društvo s ograničenom odgovornošću za usluge i trgovinu</izvorni_sadrzaj>
    <derivirana_varijabla naziv="DomainObject.Predmet.ProtustrankaNazivFormated_1">WERT jednostavno društvo s ograničenom odgovornošću za usluge i trgovinu</derivirana_varijabla>
  </DomainObject.Predmet.ProtustrankaNazivFormated>
  <DomainObject.Predmet.ProtustrankaNazivFormatedOIB>
    <izvorni_sadrzaj>WERT jednostavno društvo s ograničenom odgovornošću za usluge i trgovinu, OIB 35027986544</izvorni_sadrzaj>
    <derivirana_varijabla naziv="DomainObject.Predmet.ProtustrankaNazivFormatedOIB_1">WERT jednostavno društvo s ograničenom odgovornošću za usluge i trgovinu, OIB 35027986544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WERT jednostavno društvo s ograničenom odgovornošću za usluge i trgovinu</item>
    </izvorni_sadrzaj>
    <derivirana_varijabla naziv="DomainObject.Predmet.ProtuStrankaListFormated_1">
      <item>WERT jednostavno društvo s ograničenom odgovornošću za usluge i trgovinu</item>
    </derivirana_varijabla>
  </DomainObject.Predmet.ProtuStrankaListFormated>
  <DomainObject.Predmet.ProtuStrankaListFormatedOIB>
    <izvorni_sadrzaj>
      <item>WERT jednostavno društvo s ograničenom odgovornošću za usluge i trgovinu, OIB 35027986544</item>
    </izvorni_sadrzaj>
    <derivirana_varijabla naziv="DomainObject.Predmet.ProtuStrankaListFormatedOIB_1">
      <item>WERT jednostavno društvo s ograničenom odgovornošću za usluge i trgovinu, OIB 35027986544</item>
    </derivirana_varijabla>
  </DomainObject.Predmet.ProtuStrankaListFormatedOIB>
  <DomainObject.Predmet.ProtuStrankaListFormatedWithAdress>
    <izvorni_sadrzaj>
      <item>WERT jednostavno društvo s ograničenom odgovornošću za usluge i trgovinu, Naselje Urije 27 C , 35400 Nova Gradiška</item>
    </izvorni_sadrzaj>
    <derivirana_varijabla naziv="DomainObject.Predmet.ProtuStrankaListFormatedWithAdress_1">
      <item>WERT jednostavno društvo s ograničenom odgovornošću za usluge i trgovinu, Naselje Urije 27 C , 35400 Nova Gradiška</item>
    </derivirana_varijabla>
  </DomainObject.Predmet.ProtuStrankaListFormatedWithAdress>
  <DomainObject.Predmet.ProtuStrankaListFormatedWithAdressOIB>
    <izvorni_sadrzaj>
      <item>WERT jednostavno društvo s ograničenom odgovornošću za usluge i trgovinu, OIB 35027986544, Naselje Urije 27 C , 35400 Nova Gradiška</item>
    </izvorni_sadrzaj>
    <derivirana_varijabla naziv="DomainObject.Predmet.ProtuStrankaListFormatedWithAdressOIB_1">
      <item>WERT jednostavno društvo s ograničenom odgovornošću za usluge i trgovinu, OIB 35027986544, Naselje Urije 27 C , 35400 Nova Gradiška</item>
    </derivirana_varijabla>
  </DomainObject.Predmet.ProtuStrankaListFormatedWithAdressOIB>
  <DomainObject.Predmet.ProtuStrankaListNazivFormated>
    <izvorni_sadrzaj>
      <item>WERT jednostavno društvo s ograničenom odgovornošću za usluge i trgovinu</item>
    </izvorni_sadrzaj>
    <derivirana_varijabla naziv="DomainObject.Predmet.ProtuStrankaListNazivFormated_1">
      <item>WERT jednostavno društvo s ograničenom odgovornošću za usluge i trgovinu</item>
    </derivirana_varijabla>
  </DomainObject.Predmet.ProtuStrankaListNazivFormated>
  <DomainObject.Predmet.ProtuStrankaListNazivFormatedOIB>
    <izvorni_sadrzaj>
      <item>WERT jednostavno društvo s ograničenom odgovornošću za usluge i trgovinu, OIB 35027986544</item>
    </izvorni_sadrzaj>
    <derivirana_varijabla naziv="DomainObject.Predmet.ProtuStrankaListNazivFormatedOIB_1">
      <item>WERT jednostavno društvo s ograničenom odgovornošću za usluge i trgovinu, OIB 35027986544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2016.</izvorni_sadrzaj>
    <derivirana_varijabla naziv="DomainObject.Datum_1">18.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WERT jednostavno društvo s ograničenom odgovornošću za usluge i trgovinu</izvorni_sadrzaj>
    <derivirana_varijabla naziv="DomainObject.Predmet.ProtustrankaIDrugi_1">WERT jednostavno društvo s ograničenom odgovornošću za usluge i trgovinu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WERT jednostavno društvo s ograničenom odgovornošću za usluge i trgovinu, OIB 35027986544, Naselje Urije 27 C , 35400 Nova Gradiška</izvorni_sadrzaj>
    <derivirana_varijabla naziv="DomainObject.Predmet.ProtustrankaIDrugiAdressOIB_1">WERT jednostavno društvo s ograničenom odgovornošću za usluge i trgovinu, OIB 35027986544, Naselje Urije 27 C 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svibnja 2016.</izvorni_sadrzaj>
    <derivirana_varijabla naziv="DomainObject.Predmet.OdlukaRjesenje.DatumDonosenjaOdluke_1">31. svibnja 2016.</derivirana_varijabla>
  </DomainObject.Predmet.OdlukaRjesenje.DatumDonosenjaOdluke>
  <DomainObject.Predmet.OdlukaRjesenje.DatumPravomocnosti>
    <izvorni_sadrzaj>17. lipnja 2016.</izvorni_sadrzaj>
    <derivirana_varijabla naziv="DomainObject.Predmet.OdlukaRjesenje.DatumPravomocnosti_1">17. lipnja 2016.</derivirana_varijabla>
  </DomainObject.Predmet.OdlukaRjesenje.DatumPravomocnosti>
  <DomainObject.Predmet.OdlukaRjesenje.Oznaka>
    <izvorni_sadrzaj>St-593/2016-9</izvorni_sadrzaj>
    <derivirana_varijabla naziv="DomainObject.Predmet.OdlukaRjesenje.Oznaka_1">St-593/2016-9</derivirana_varijabla>
  </DomainObject.Predmet.OdlukaRjesenje.Oznaka>
  <DomainObject.Predmet.SudioniciListNaziv>
    <izvorni_sadrzaj>
      <item>FINANCIJSKA AGENCIJA RC OSIJEK</item>
      <item>WERT jednostavno društvo s ograničenom odgovornošću za usluge i trgovinu</item>
    </izvorni_sadrzaj>
    <derivirana_varijabla naziv="DomainObject.Predmet.SudioniciListNaziv_1">
      <item>FINANCIJSKA AGENCIJA RC OSIJEK</item>
      <item>WERT jednostavno društvo s ograničenom odgovornošću za usluge i trgovinu</item>
    </derivirana_varijabla>
  </DomainObject.Predmet.SudioniciListNaziv>
  <DomainObject.Predmet.SudioniciListAdressOIB>
    <izvorni_sadrzaj>
      <item>FINANCIJSKA AGENCIJA RC OSIJEK, OIB 85821130368, P.Krešimira IV 20,35000 Slavonski Brod</item>
      <item>WERT jednostavno društvo s ograničenom odgovornošću za usluge i trgovinu, OIB 35027986544, Naselje Urije 27 C ,35400 Nova Gradiška</item>
    </izvorni_sadrzaj>
    <derivirana_varijabla naziv="DomainObject.Predmet.SudioniciListAdressOIB_1">
      <item>FINANCIJSKA AGENCIJA RC OSIJEK, OIB 85821130368, P.Krešimira IV 20,35000 Slavonski Brod</item>
      <item>WERT jednostavno društvo s ograničenom odgovornošću za usluge i trgovinu, OIB 35027986544, Naselje Urije 27 C 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35027986544</item>
    </izvorni_sadrzaj>
    <derivirana_varijabla naziv="DomainObject.Predmet.SudioniciListNazivOIB_1">
      <item>, OIB 85821130368</item>
      <item>, OIB 35027986544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141</properties:Words>
  <properties:Characters>773</properties:Characters>
  <properties:Lines>42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2016-08-17T11:46:00Z</dcterms:created>
  <dc:creator>wsadmin</dc:creator>
  <cp:lastModifiedBy>wsadmin</cp:lastModifiedBy>
  <cp:lastPrinted>2016-08-18T11:13:00Z</cp:lastPrinted>
  <dcterms:modified xmlns:xsi="http://www.w3.org/2001/XMLSchema-instance" xsi:type="dcterms:W3CDTF">2016-08-18T11:18:00Z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