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a136" w14:paraId="967a136" w:rsidRDefault="004503C2" w:rsidP="00784527" w:rsidR="0051128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283" w:rsidP="00784527" w:rsidR="00511283"/>
    <w:p w:rsidRDefault="00784527" w:rsidP="00784527" w:rsidR="00784527" w:rsidRPr="00465A38">
      <w:r w:rsidRPr="00465A38">
        <w:t>REPUBLIKA HRVATSKA</w:t>
      </w:r>
    </w:p>
    <w:p w:rsidRDefault="00784527" w:rsidP="00784527" w:rsidR="00784527">
      <w:r w:rsidRPr="00465A38">
        <w:t xml:space="preserve">TRGOVAČKI SUD U ZAGREBU                                             </w:t>
      </w:r>
    </w:p>
    <w:p w:rsidRDefault="00784527" w:rsidP="00784527" w:rsidR="00784527" w:rsidRPr="00465A38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 w:rsidRPr="00465A38">
        <w:t xml:space="preserve"> </w:t>
      </w:r>
      <w:r>
        <w:tab/>
      </w:r>
      <w:r w:rsidRPr="00465A38">
        <w:t xml:space="preserve">  </w:t>
      </w:r>
      <w:r>
        <w:t xml:space="preserve">12  </w:t>
      </w:r>
      <w:r w:rsidRPr="00465A38">
        <w:t>St-</w:t>
      </w:r>
      <w:r>
        <w:t>802</w:t>
      </w:r>
      <w:r w:rsidRPr="00465A38">
        <w:t>/20</w:t>
      </w:r>
      <w:r>
        <w:t>14</w:t>
      </w:r>
    </w:p>
    <w:p w:rsidRDefault="00784527" w:rsidP="00784527" w:rsidR="00784527">
      <w:pPr>
        <w:jc w:val="center"/>
      </w:pPr>
    </w:p>
    <w:p w:rsidRDefault="00784527" w:rsidP="00784527" w:rsidR="00784527">
      <w:pPr>
        <w:jc w:val="center"/>
      </w:pPr>
    </w:p>
    <w:p w:rsidRDefault="00784527" w:rsidP="00784527" w:rsidR="00784527" w:rsidRPr="00465A38">
      <w:pPr>
        <w:jc w:val="center"/>
      </w:pPr>
      <w:r w:rsidRPr="00465A38">
        <w:t>R</w:t>
      </w:r>
      <w:r>
        <w:t xml:space="preserve">   </w:t>
      </w:r>
      <w:r w:rsidRPr="00465A38">
        <w:t>J</w:t>
      </w:r>
      <w:r>
        <w:t xml:space="preserve">   </w:t>
      </w:r>
      <w:r w:rsidRPr="00465A38">
        <w:t>E</w:t>
      </w:r>
      <w:r>
        <w:t xml:space="preserve">   </w:t>
      </w:r>
      <w:r w:rsidRPr="00465A38">
        <w:t>Š</w:t>
      </w:r>
      <w:r>
        <w:t xml:space="preserve">   </w:t>
      </w:r>
      <w:r w:rsidRPr="00465A38">
        <w:t>E</w:t>
      </w:r>
      <w:r>
        <w:t xml:space="preserve">   </w:t>
      </w:r>
      <w:r w:rsidRPr="00465A38">
        <w:t>N</w:t>
      </w:r>
      <w:r>
        <w:t xml:space="preserve"> </w:t>
      </w:r>
      <w:r w:rsidRPr="00465A38">
        <w:t>J</w:t>
      </w:r>
      <w:r>
        <w:t xml:space="preserve">   </w:t>
      </w:r>
      <w:r w:rsidRPr="00465A38">
        <w:t>E</w:t>
      </w:r>
    </w:p>
    <w:p w:rsidRDefault="00784527" w:rsidP="00784527" w:rsidR="00784527" w:rsidRPr="00465A38"/>
    <w:p w:rsidRDefault="00784527" w:rsidP="00784527" w:rsidR="00784527">
      <w:pPr>
        <w:jc w:val="both"/>
      </w:pPr>
      <w:r w:rsidRPr="00465A38">
        <w:t xml:space="preserve">Trgovački sud u Zagrebu po sucu Nini Radiću kao stečajnom sucu </w:t>
      </w:r>
      <w:r>
        <w:t>u stečajnom postupku nad stečajnim dužnikom</w:t>
      </w:r>
      <w:r w:rsidRPr="00465A38">
        <w:t xml:space="preserve">, </w:t>
      </w:r>
      <w:r>
        <w:t xml:space="preserve">WORLD CLASS ZAGREB d.o.o. u stečaju Zagreb, Izidora </w:t>
      </w:r>
      <w:proofErr w:type="spellStart"/>
      <w:r>
        <w:t>Kršnjavog</w:t>
      </w:r>
      <w:proofErr w:type="spellEnd"/>
      <w:r>
        <w:t xml:space="preserve"> 1, MBS:080699676, OIB:40675411313</w:t>
      </w:r>
      <w:r w:rsidRPr="00465A38">
        <w:t xml:space="preserve">, </w:t>
      </w:r>
      <w:r>
        <w:t>29. prosinca 2015. godine ,</w:t>
      </w:r>
    </w:p>
    <w:p w:rsidRDefault="00BD5420" w:rsidP="00784527" w:rsidR="00BD5420">
      <w:pPr>
        <w:rPr>
          <w:b/>
          <w:bCs/>
        </w:rPr>
      </w:pPr>
    </w:p>
    <w:p w:rsidRDefault="003B7739" w:rsidP="006F649C" w:rsidR="006F649C" w:rsidRPr="002477AD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6F649C" w:rsidP="006F649C" w:rsidR="006F649C"/>
    <w:p w:rsidRDefault="003B7739" w:rsidP="00AD0BA6" w:rsidR="006F649C" w:rsidRPr="002F3A33">
      <w:pPr>
        <w:jc w:val="both"/>
      </w:pPr>
      <w:r w:rsidRPr="001D2EFC">
        <w:rPr>
          <w:b/>
        </w:rPr>
        <w:t xml:space="preserve">I        </w:t>
      </w:r>
      <w:r w:rsidRPr="00784527">
        <w:t>Određuje se posebno ispitno ročište</w:t>
      </w:r>
      <w:r w:rsidRPr="0081746E">
        <w:t xml:space="preserve"> u stečajnom postupku  nad trgovačkim društvom</w:t>
      </w:r>
      <w:r w:rsidR="00EA5658" w:rsidRPr="00EA5658">
        <w:t xml:space="preserve"> </w:t>
      </w:r>
      <w:r w:rsidR="00784527">
        <w:t xml:space="preserve">WORLD CLASS ZAGREB d.o.o. u stečaju Zagreb, Izidora </w:t>
      </w:r>
      <w:proofErr w:type="spellStart"/>
      <w:r w:rsidR="00784527">
        <w:t>Kršnjavog</w:t>
      </w:r>
      <w:proofErr w:type="spellEnd"/>
      <w:r w:rsidR="00784527">
        <w:t xml:space="preserve"> 1, MBS:080699676, OIB:40675411313</w:t>
      </w:r>
      <w:r w:rsidR="009A29C5" w:rsidRPr="0081746E">
        <w:t>,</w:t>
      </w:r>
      <w:r w:rsidRPr="001D2EFC">
        <w:rPr>
          <w:b/>
        </w:rPr>
        <w:t xml:space="preserve"> </w:t>
      </w:r>
      <w:r w:rsidR="008C30CB">
        <w:rPr>
          <w:b/>
        </w:rPr>
        <w:t>2</w:t>
      </w:r>
      <w:r w:rsidR="00784527">
        <w:rPr>
          <w:b/>
        </w:rPr>
        <w:t>5</w:t>
      </w:r>
      <w:r w:rsidRPr="002F3A33">
        <w:t xml:space="preserve">. </w:t>
      </w:r>
      <w:r w:rsidR="00784527" w:rsidRPr="00784527">
        <w:rPr>
          <w:b/>
        </w:rPr>
        <w:t>siječnja</w:t>
      </w:r>
      <w:r w:rsidRPr="001E0AF0">
        <w:rPr>
          <w:b/>
        </w:rPr>
        <w:t xml:space="preserve"> 20</w:t>
      </w:r>
      <w:r w:rsidR="002A3639" w:rsidRPr="001E0AF0">
        <w:rPr>
          <w:b/>
        </w:rPr>
        <w:t>1</w:t>
      </w:r>
      <w:r w:rsidR="00784527">
        <w:rPr>
          <w:b/>
        </w:rPr>
        <w:t>6</w:t>
      </w:r>
      <w:r w:rsidRPr="002F3A33">
        <w:t xml:space="preserve">. godine u </w:t>
      </w:r>
      <w:r w:rsidR="00137DCA" w:rsidRPr="002F3A33">
        <w:t>1</w:t>
      </w:r>
      <w:r w:rsidR="0014545A">
        <w:t>0</w:t>
      </w:r>
      <w:r w:rsidRPr="002F3A33">
        <w:t xml:space="preserve">,00 sati u prostorijama Trgovačkog suda </w:t>
      </w:r>
      <w:r w:rsidR="0014545A">
        <w:t xml:space="preserve">u Zagrebu, Petrinjska 8, soba </w:t>
      </w:r>
      <w:r w:rsidR="00E30423">
        <w:t>84</w:t>
      </w:r>
      <w:r w:rsidR="002A3639" w:rsidRPr="002F3A33">
        <w:t>, II kat, ulična zgrada .</w:t>
      </w:r>
    </w:p>
    <w:p w:rsidRDefault="006B1C94" w:rsidP="002441EA" w:rsidR="006B1C94" w:rsidRPr="002441EA">
      <w:pPr>
        <w:jc w:val="both"/>
        <w:rPr>
          <w:b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9A29C5" w:rsidP="002441EA" w:rsidR="002F3A33" w:rsidRPr="002441EA">
      <w:pPr>
        <w:jc w:val="both"/>
        <w:rPr>
          <w:b/>
        </w:rPr>
      </w:pPr>
      <w:r>
        <w:t>Temeljem naknadne</w:t>
      </w:r>
      <w:r w:rsidR="003B7739">
        <w:t xml:space="preserve"> prijav</w:t>
      </w:r>
      <w:r>
        <w:t>e</w:t>
      </w:r>
      <w:r w:rsidR="003B7739">
        <w:t xml:space="preserve"> tražbin</w:t>
      </w:r>
      <w:r>
        <w:t>e</w:t>
      </w:r>
      <w:r w:rsidR="003B7739">
        <w:t xml:space="preserve"> vjerovnika</w:t>
      </w:r>
      <w:r w:rsidR="00137DCA">
        <w:t>,</w:t>
      </w:r>
      <w:r w:rsidRPr="009A29C5">
        <w:rPr>
          <w:b/>
        </w:rPr>
        <w:t xml:space="preserve"> </w:t>
      </w:r>
      <w:r w:rsidR="00784527" w:rsidRPr="00784527">
        <w:t xml:space="preserve">Iskra </w:t>
      </w:r>
      <w:proofErr w:type="spellStart"/>
      <w:r w:rsidR="00784527" w:rsidRPr="00784527">
        <w:t>Cergol</w:t>
      </w:r>
      <w:proofErr w:type="spellEnd"/>
      <w:r w:rsidR="00784527" w:rsidRPr="00784527">
        <w:t xml:space="preserve"> iz Zagreba, Marina Držića 66B, EOS MATRIX d.o.o. Zagreb, Spor</w:t>
      </w:r>
      <w:r w:rsidR="00784527">
        <w:t>t</w:t>
      </w:r>
      <w:r w:rsidR="00784527" w:rsidRPr="00784527">
        <w:t>ski život d.o.o. Zagreb</w:t>
      </w:r>
      <w:r w:rsidR="00784527">
        <w:rPr>
          <w:b/>
        </w:rPr>
        <w:t xml:space="preserve">, </w:t>
      </w:r>
      <w:r w:rsidR="0078015F">
        <w:t>ovaj Sud je</w:t>
      </w:r>
      <w:r w:rsidR="0081746E">
        <w:t xml:space="preserve"> </w:t>
      </w:r>
      <w:r>
        <w:t>o</w:t>
      </w:r>
      <w:r w:rsidR="003B7739">
        <w:t>dre</w:t>
      </w:r>
      <w:r>
        <w:t>dio posebno ispitno</w:t>
      </w:r>
      <w:r w:rsidR="003B7739">
        <w:t xml:space="preserve"> ročišt</w:t>
      </w:r>
      <w:r>
        <w:t>e</w:t>
      </w:r>
      <w:r w:rsidR="001D2EFC">
        <w:t xml:space="preserve"> kako je određeno člankom 176. Stečajnog zakona.</w:t>
      </w:r>
      <w:r>
        <w:t xml:space="preserve"> </w:t>
      </w:r>
    </w:p>
    <w:p w:rsidRDefault="00784527" w:rsidP="006F649C" w:rsidR="00784527">
      <w:pPr>
        <w:jc w:val="center"/>
      </w:pPr>
    </w:p>
    <w:p w:rsidRDefault="0081746E" w:rsidP="006F649C" w:rsidR="006F649C">
      <w:pPr>
        <w:jc w:val="center"/>
      </w:pPr>
      <w:r>
        <w:t xml:space="preserve">U Zagrebu, </w:t>
      </w:r>
      <w:r w:rsidR="001E087D">
        <w:t>2</w:t>
      </w:r>
      <w:r w:rsidR="00784527">
        <w:t>9</w:t>
      </w:r>
      <w:r w:rsidR="006F649C">
        <w:t xml:space="preserve">. </w:t>
      </w:r>
      <w:r w:rsidR="00784527">
        <w:t>prosinca</w:t>
      </w:r>
      <w:r w:rsidR="006F649C">
        <w:t xml:space="preserve">  20</w:t>
      </w:r>
      <w:r w:rsidR="002F3A33">
        <w:t>1</w:t>
      </w:r>
      <w:r w:rsidR="00784527">
        <w:t>5</w:t>
      </w:r>
      <w:r w:rsidR="006F649C">
        <w:t>. godine</w:t>
      </w:r>
    </w:p>
    <w:p w:rsidRDefault="006F649C" w:rsidP="006F649C" w:rsidR="006F649C">
      <w:pPr>
        <w:jc w:val="center"/>
      </w:pPr>
    </w:p>
    <w:p w:rsidRDefault="006F649C" w:rsidP="006F649C" w:rsidR="006F649C">
      <w:r>
        <w:t xml:space="preserve">                                                                                                         STEČAJNI SUDAC:</w:t>
      </w:r>
    </w:p>
    <w:p w:rsidRDefault="006F649C" w:rsidP="006F649C" w:rsidR="006F649C">
      <w:r>
        <w:t xml:space="preserve">                                                                                                         NINO RADIĆ, v.r.</w:t>
      </w:r>
    </w:p>
    <w:p w:rsidRDefault="009F2BA2" w:rsidP="00511283" w:rsidR="009F2BA2">
      <w:pPr>
        <w:jc w:val="both"/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  <w:t xml:space="preserve">         </w:t>
      </w:r>
    </w:p>
    <w:p w:rsidRDefault="00511283" w:rsidR="00511283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511283" w:rsidR="005112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6F649C" w:rsidP="006F649C" w:rsidR="006F649C"/>
    <w:p w:rsidRDefault="00B76589" w:rsidR="00B765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 xml:space="preserve">: </w:t>
      </w:r>
    </w:p>
    <w:p w:rsidRDefault="00B76589" w:rsidR="00B7658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Tatjana Slaviček </w:t>
      </w:r>
    </w:p>
    <w:p w:rsidRDefault="00784527" w:rsidP="00784527" w:rsidR="00784527"/>
    <w:sectPr w:rsidR="007845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45A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61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87D"/>
    <w:rsid w:val="001E0AF0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6EA4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3C2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3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851"/>
    <w:rsid w:val="005C4568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9D1"/>
    <w:rsid w:val="005F5EAF"/>
    <w:rsid w:val="006032B8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1C94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527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1B47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0CB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2BA2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569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B35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3F59"/>
    <w:rsid w:val="00B7658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420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28FC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0423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25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25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7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25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25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7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</izvorni_sadrzaj>
    <derivirana_varijabla naziv="DomainObject.Primjedba_1">posebno ispitno</derivirana_varijabla>
  </DomainObject.Primjedba>
  <DomainObject.Oznaka>
    <izvorni_sadrzaj>St-802/2014-33</izvorni_sadrzaj>
    <derivirana_varijabla naziv="DomainObject.Oznaka_1">St-802/2014-33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2014.</izvorni_sadrzaj>
    <derivirana_varijabla naziv="DomainObject.Predmet.DatumOsnivanja_1">20.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St-802/2014</izvorni_sadrzaj>
    <derivirana_varijabla naziv="DomainObject.Predmet.OznakaBroj_1">St-802/2014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biljezima</izvorni_sadrzaj>
    <derivirana_varijabla naziv="DomainObject.Predmet.PrimjedbaSuca_1">pristojba plaćena biljezima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CLASS ZAGREB d.o.o.</izvorni_sadrzaj>
    <derivirana_varijabla naziv="DomainObject.Predmet.ProtustrankaFormated_1">  WORLD CLASS ZAGREB d.o.o.</derivirana_varijabla>
  </DomainObject.Predmet.ProtustrankaFormated>
  <DomainObject.Predmet.ProtustrankaFormatedOIB>
    <izvorni_sadrzaj>  WORLD CLASS ZAGREB d.o.o., OIB 40675411313</izvorni_sadrzaj>
    <derivirana_varijabla naziv="DomainObject.Predmet.ProtustrankaFormatedOIB_1">  WORLD CLASS ZAGREB d.o.o., OIB 40675411313</derivirana_varijabla>
  </DomainObject.Predmet.ProtustrankaFormatedOIB>
  <DomainObject.Predmet.ProtustrankaFormatedWithAdress>
    <izvorni_sadrzaj> WORLD CLASS ZAGREB d.o.o., Izidora Kršnjavoga 1, 10000 Zagreb</izvorni_sadrzaj>
    <derivirana_varijabla naziv="DomainObject.Predmet.ProtustrankaFormatedWithAdress_1"> WORLD CLASS ZAGREB d.o.o., Izidora Kršnjavoga 1, 10000 Zagreb</derivirana_varijabla>
  </DomainObject.Predmet.ProtustrankaFormatedWithAdress>
  <DomainObject.Predmet.ProtustrankaFormatedWithAdressOIB>
    <izvorni_sadrzaj> WORLD CLASS ZAGREB d.o.o., OIB 40675411313, Izidora Kršnjavoga 1, 10000 Zagreb</izvorni_sadrzaj>
    <derivirana_varijabla naziv="DomainObject.Predmet.ProtustrankaFormatedWithAdressOIB_1"> WORLD CLASS ZAGREB d.o.o., OIB 40675411313, Izidora Kršnjavoga 1, 10000 Zagreb</derivirana_varijabla>
  </DomainObject.Predmet.ProtustrankaFormatedWithAdressOIB>
  <DomainObject.Predmet.ProtustrankaWithAdress>
    <izvorni_sadrzaj>WORLD CLASS ZAGREB d.o.o. Izidora Kršnjavoga 1, 10000 Zagreb</izvorni_sadrzaj>
    <derivirana_varijabla naziv="DomainObject.Predmet.ProtustrankaWithAdress_1">WORLD CLASS ZAGREB d.o.o. Izidora Kršnjavoga 1, 10000 Zagreb</derivirana_varijabla>
  </DomainObject.Predmet.ProtustrankaWithAdress>
  <DomainObject.Predmet.ProtustrankaWithAdressOIB>
    <izvorni_sadrzaj>WORLD CLASS ZAGREB d.o.o., OIB 40675411313, Izidora Kršnjavoga 1, 10000 Zagreb</izvorni_sadrzaj>
    <derivirana_varijabla naziv="DomainObject.Predmet.ProtustrankaWithAdressOIB_1">WORLD CLASS ZAGREB d.o.o., OIB 40675411313, Izidora Kršnjavoga 1, 10000 Zagreb</derivirana_varijabla>
  </DomainObject.Predmet.ProtustrankaWithAdressOIB>
  <DomainObject.Predmet.ProtustrankaNazivFormated>
    <izvorni_sadrzaj>WORLD CLASS ZAGREB d.o.o.</izvorni_sadrzaj>
    <derivirana_varijabla naziv="DomainObject.Predmet.ProtustrankaNazivFormated_1">WORLD CLASS ZAGREB d.o.o.</derivirana_varijabla>
  </DomainObject.Predmet.ProtustrankaNazivFormated>
  <DomainObject.Predmet.ProtustrankaNazivFormatedOIB>
    <izvorni_sadrzaj>WORLD CLASS ZAGREB d.o.o., OIB 40675411313</izvorni_sadrzaj>
    <derivirana_varijabla naziv="DomainObject.Predmet.ProtustrankaNazivFormatedOIB_1">WORLD CLASS ZAGREB d.o.o., OIB 40675411313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WORLD CLASS ZAGREBd.o.o. zastupanog po punomoćniku Marija Herceg; ULF KARL GETHARD</izvorni_sadrzaj>
    <derivirana_varijabla naziv="DomainObject.Predmet.StrankaFormated_1">  WORLD CLASS ZAGREBd.o.o. zastupanog po punomoćniku Marija Herceg; ULF KARL GETHARD</derivirana_varijabla>
  </DomainObject.Predmet.StrankaFormated>
  <DomainObject.Predmet.StrankaFormatedOIB>
    <izvorni_sadrzaj>  WORLD CLASS ZAGREBd.o.o., OIB 40675411313 zastupanog po punomoćniku Marija Herceg; ULF KARL GETHARD, OIB 43918881408</izvorni_sadrzaj>
    <derivirana_varijabla naziv="DomainObject.Predmet.StrankaFormatedOIB_1">  WORLD CLASS ZAGREBd.o.o., OIB 40675411313 zastupanog po punomoćniku Marija Herceg; ULF KARL GETHARD, OIB 43918881408</derivirana_varijabla>
  </DomainObject.Predmet.StrankaFormatedOIB>
  <DomainObject.Predmet.StrankaFormatedWithAdress>
    <izvorni_sadrzaj> WORLD CLASS ZAGREBd.o.o., Izidora Kršnjavoga 1, 10000 Zagreb zastupanog po punomoćniku Marija Herceg; ULF KARL GETHARD</izvorni_sadrzaj>
    <derivirana_varijabla naziv="DomainObject.Predmet.StrankaFormatedWithAdress_1"> WORLD CLASS ZAGREBd.o.o., Izidora Kršnjavoga 1, 10000 Zagreb zastupanog po punomoćniku Marija Herceg; ULF KARL GETHARD</derivirana_varijabla>
  </DomainObject.Predmet.StrankaFormatedWithAdress>
  <DomainObject.Predmet.StrankaFormatedWithAdressOIB>
    <izvorni_sadrzaj> WORLD CLASS ZAGREBd.o.o., OIB 40675411313, Izidora Kršnjavoga 1, 10000 Zagreb zastupanog po punomoćniku Marija Herceg; ULF KARL GETHARD, OIB 43918881408</izvorni_sadrzaj>
    <derivirana_varijabla naziv="DomainObject.Predmet.StrankaFormatedWithAdressOIB_1"> WORLD CLASS ZAGREBd.o.o., OIB 40675411313, Izidora Kršnjavoga 1, 10000 Zagreb zastupanog po punomoćniku Marija Herceg; ULF KARL GETHARD, OIB 43918881408</derivirana_varijabla>
  </DomainObject.Predmet.StrankaFormatedWithAdressOIB>
  <DomainObject.Predmet.StrankaWithAdress>
    <izvorni_sadrzaj>WORLD CLASS ZAGREBd.o.o. Izidora Kršnjavoga 1,10000 Zagreb,ULF KARL GETHARD </izvorni_sadrzaj>
    <derivirana_varijabla naziv="DomainObject.Predmet.StrankaWithAdress_1">WORLD CLASS ZAGREBd.o.o. Izidora Kršnjavoga 1,10000 Zagreb,ULF KARL GETHARD </derivirana_varijabla>
  </DomainObject.Predmet.StrankaWithAdress>
  <DomainObject.Predmet.StrankaWithAdressOIB>
    <izvorni_sadrzaj>WORLD CLASS ZAGREBd.o.o., OIB 40675411313, Izidora Kršnjavoga 1,10000 Zagreb,ULF KARL GETHARD, OIB 43918881408</izvorni_sadrzaj>
    <derivirana_varijabla naziv="DomainObject.Predmet.StrankaWithAdressOIB_1">WORLD CLASS ZAGREBd.o.o., OIB 40675411313, Izidora Kršnjavoga 1,10000 Zagreb,ULF KARL GETHARD, OIB 43918881408</derivirana_varijabla>
  </DomainObject.Predmet.StrankaWithAdressOIB>
  <DomainObject.Predmet.StrankaNazivFormated>
    <izvorni_sadrzaj>WORLD CLASS ZAGREBd.o.o.,ULF KARL GETHARD</izvorni_sadrzaj>
    <derivirana_varijabla naziv="DomainObject.Predmet.StrankaNazivFormated_1">WORLD CLASS ZAGREBd.o.o.,ULF KARL GETHARD</derivirana_varijabla>
  </DomainObject.Predmet.StrankaNazivFormated>
  <DomainObject.Predmet.StrankaNazivFormatedOIB>
    <izvorni_sadrzaj>WORLD CLASS ZAGREBd.o.o., OIB 40675411313,ULF KARL GETHARD, OIB 43918881408</izvorni_sadrzaj>
    <derivirana_varijabla naziv="DomainObject.Predmet.StrankaNazivFormatedOIB_1">WORLD CLASS ZAGREBd.o.o., OIB 40675411313,ULF KARL GETHARD, OIB 43918881408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WORLD CLASS ZAGREBd.o.o. zastupanog po punomoćniku Marija Herceg</item>
      <item>ULF KARL GETHARD</item>
    </izvorni_sadrzaj>
    <derivirana_varijabla naziv="DomainObject.Predmet.StrankaListFormated_1">
      <item>WORLD CLASS ZAGREBd.o.o. zastupanog po punomoćniku Marija Herceg</item>
      <item>ULF KARL GETHARD</item>
    </derivirana_varijabla>
  </DomainObject.Predmet.StrankaListFormated>
  <DomainObject.Predmet.StrankaListFormatedOIB>
    <izvorni_sadrzaj>
      <item>WORLD CLASS ZAGREBd.o.o., OIB 40675411313 zastupanog po punomoćniku Marija Herceg</item>
      <item>ULF KARL GETHARD, OIB 43918881408</item>
    </izvorni_sadrzaj>
    <derivirana_varijabla naziv="DomainObject.Predmet.StrankaListFormatedOIB_1">
      <item>WORLD CLASS ZAGREBd.o.o., OIB 40675411313 zastupanog po punomoćniku Marija Herceg</item>
      <item>ULF KARL GETHARD, OIB 43918881408</item>
    </derivirana_varijabla>
  </DomainObject.Predmet.StrankaListFormatedOIB>
  <DomainObject.Predmet.StrankaListFormatedWithAdress>
    <izvorni_sadrzaj>
      <item>WORLD CLASS ZAGREBd.o.o., Izidora Kršnjavoga 1, 10000 Zagreb zastupanog po punomoćniku Marija Herceg</item>
      <item>ULF KARL GETHARD</item>
    </izvorni_sadrzaj>
    <derivirana_varijabla naziv="DomainObject.Predmet.StrankaListFormatedWithAdress_1">
      <item>WORLD CLASS ZAGREBd.o.o., Izidora Kršnjavoga 1, 10000 Zagreb zastupanog po punomoćniku Marija Herceg</item>
      <item>ULF KARL GETHARD</item>
    </derivirana_varijabla>
  </DomainObject.Predmet.StrankaListFormatedWithAdress>
  <DomainObject.Predmet.StrankaListFormatedWithAdressOIB>
    <izvorni_sadrzaj>
      <item>WORLD CLASS ZAGREBd.o.o., OIB 40675411313, Izidora Kršnjavoga 1, 10000 Zagreb zastupanog po punomoćniku Marija Herceg</item>
      <item>ULF KARL GETHARD, OIB 43918881408</item>
    </izvorni_sadrzaj>
    <derivirana_varijabla naziv="DomainObject.Predmet.StrankaListFormatedWithAdressOIB_1">
      <item>WORLD CLASS ZAGREBd.o.o., OIB 40675411313, Izidora Kršnjavoga 1, 10000 Zagreb zastupanog po punomoćniku Marija Herceg</item>
      <item>ULF KARL GETHARD, OIB 43918881408</item>
    </derivirana_varijabla>
  </DomainObject.Predmet.StrankaListFormatedWithAdressOIB>
  <DomainObject.Predmet.StrankaListNazivFormated>
    <izvorni_sadrzaj>
      <item>WORLD CLASS ZAGREBd.o.o.</item>
      <item>ULF KARL GETHARD</item>
    </izvorni_sadrzaj>
    <derivirana_varijabla naziv="DomainObject.Predmet.StrankaListNazivFormated_1">
      <item>WORLD CLASS ZAGREBd.o.o.</item>
      <item>ULF KARL GETHARD</item>
    </derivirana_varijabla>
  </DomainObject.Predmet.StrankaListNazivFormated>
  <DomainObject.Predmet.StrankaListNazivFormatedOIB>
    <izvorni_sadrzaj>
      <item>WORLD CLASS ZAGREBd.o.o., OIB 40675411313</item>
      <item>ULF KARL GETHARD, OIB 43918881408</item>
    </izvorni_sadrzaj>
    <derivirana_varijabla naziv="DomainObject.Predmet.StrankaListNazivFormatedOIB_1">
      <item>WORLD CLASS ZAGREBd.o.o., OIB 40675411313</item>
      <item>ULF KARL GETHARD, OIB 43918881408</item>
    </derivirana_varijabla>
  </DomainObject.Predmet.StrankaListNazivFormatedOIB>
  <DomainObject.Predmet.ProtuStrankaListFormated>
    <izvorni_sadrzaj>
      <item>WORLD CLASS ZAGREB d.o.o.</item>
    </izvorni_sadrzaj>
    <derivirana_varijabla naziv="DomainObject.Predmet.ProtuStrankaListFormated_1">
      <item>WORLD CLASS ZAGREB d.o.o.</item>
    </derivirana_varijabla>
  </DomainObject.Predmet.ProtuStrankaListFormated>
  <DomainObject.Predmet.ProtuStrankaListFormatedOIB>
    <izvorni_sadrzaj>
      <item>WORLD CLASS ZAGREB d.o.o., OIB 40675411313</item>
    </izvorni_sadrzaj>
    <derivirana_varijabla naziv="DomainObject.Predmet.ProtuStrankaListFormatedOIB_1">
      <item>WORLD CLASS ZAGREB d.o.o., OIB 40675411313</item>
    </derivirana_varijabla>
  </DomainObject.Predmet.ProtuStrankaListFormatedOIB>
  <DomainObject.Predmet.ProtuStrankaListFormatedWithAdress>
    <izvorni_sadrzaj>
      <item>WORLD CLASS ZAGREB d.o.o., Izidora Kršnjavoga 1, 10000 Zagreb</item>
    </izvorni_sadrzaj>
    <derivirana_varijabla naziv="DomainObject.Predmet.ProtuStrankaListFormatedWithAdress_1">
      <item>WORLD CLASS ZAGREB d.o.o., Izidora Kršnjavoga 1, 10000 Zagreb</item>
    </derivirana_varijabla>
  </DomainObject.Predmet.ProtuStrankaListFormatedWithAdress>
  <DomainObject.Predmet.ProtuStrankaListFormatedWithAdressOIB>
    <izvorni_sadrzaj>
      <item>WORLD CLASS ZAGREB d.o.o., OIB 40675411313, Izidora Kršnjavoga 1, 10000 Zagreb</item>
    </izvorni_sadrzaj>
    <derivirana_varijabla naziv="DomainObject.Predmet.ProtuStrankaListFormatedWithAdressOIB_1">
      <item>WORLD CLASS ZAGREB d.o.o., OIB 40675411313, Izidora Kršnjavoga 1, 10000 Zagreb</item>
    </derivirana_varijabla>
  </DomainObject.Predmet.ProtuStrankaListFormatedWithAdressOIB>
  <DomainObject.Predmet.ProtuStrankaListNazivFormated>
    <izvorni_sadrzaj>
      <item>WORLD CLASS ZAGREB d.o.o.</item>
    </izvorni_sadrzaj>
    <derivirana_varijabla naziv="DomainObject.Predmet.ProtuStrankaListNazivFormated_1">
      <item>WORLD CLASS ZAGREB d.o.o.</item>
    </derivirana_varijabla>
  </DomainObject.Predmet.ProtuStrankaListNazivFormated>
  <DomainObject.Predmet.ProtuStrankaListNazivFormatedOIB>
    <izvorni_sadrzaj>
      <item>WORLD CLASS ZAGREB d.o.o., OIB 40675411313</item>
    </izvorni_sadrzaj>
    <derivirana_varijabla naziv="DomainObject.Predmet.ProtuStrankaListNazivFormatedOIB_1">
      <item>WORLD CLASS ZAGREB d.o.o., OIB 40675411313</item>
    </derivirana_varijabla>
  </DomainObject.Predmet.ProtuStrankaListNazivFormatedOIB>
  <DomainObject.Predmet.OstaliListFormated>
    <izvorni_sadrzaj>
      <item>Marija Herceg punomoćnik sudionika u postupku WORLD CLASS ZAGREBd.o.o.</item>
      <item>Zvonimir Bodrožić</item>
    </izvorni_sadrzaj>
    <derivirana_varijabla naziv="DomainObject.Predmet.OstaliListFormated_1">
      <item>Marija Herceg punomoćnik sudionika u postupku WORLD CLASS ZAGREBd.o.o.</item>
      <item>Zvonimir Bodrožić</item>
    </derivirana_varijabla>
  </DomainObject.Predmet.OstaliListFormated>
  <DomainObject.Predmet.OstaliListFormatedOIB>
    <izvorni_sadrzaj>
      <item>Marija Herceg punomoćnik sudionika u postupku WORLD CLASS ZAGREBd.o.o.</item>
      <item>Zvonimir Bodrožić, OIB 85272390668</item>
    </izvorni_sadrzaj>
    <derivirana_varijabla naziv="DomainObject.Predmet.OstaliListFormatedOIB_1">
      <item>Marija Herceg punomoćnik sudionika u postupku WORLD CLASS ZAGREBd.o.o.</item>
      <item>Zvonimir Bodrožić, OIB 85272390668</item>
    </derivirana_varijabla>
  </DomainObject.Predmet.OstaliListFormatedOIB>
  <DomainObject.Predmet.OstaliListFormatedWithAdress>
    <izvorni_sadrzaj>
      <item>Marija Herceg, Junija Palmotića 41, 10000 Zagreb punomoćnik sudionika u postupku WORLD CLASS ZAGREBd.o.o.</item>
      <item>Zvonimir Bodrožić, Jurišićeva 30, 10000 Zagreb</item>
    </izvorni_sadrzaj>
    <derivirana_varijabla naziv="DomainObject.Predmet.OstaliListFormatedWithAdress_1">
      <item>Marija Herceg, Junija Palmotića 41, 10000 Zagreb punomoćnik sudionika u postupku WORLD CLASS ZAGREBd.o.o.</item>
      <item>Zvonimir Bodrožić, Jurišićeva 30, 10000 Zagreb</item>
    </derivirana_varijabla>
  </DomainObject.Predmet.OstaliListFormatedWithAdress>
  <DomainObject.Predmet.OstaliListFormatedWithAdressOIB>
    <izvorni_sadrzaj>
      <item>Marija Herceg, Junija Palmotića 41, 10000 Zagreb punomoćnik sudionika u postupku WORLD CLASS ZAGREBd.o.o.</item>
      <item>Zvonimir Bodrožić, OIB 85272390668, Jurišićeva 30, 10000 Zagreb</item>
    </izvorni_sadrzaj>
    <derivirana_varijabla naziv="DomainObject.Predmet.OstaliListFormatedWithAdressOIB_1">
      <item>Marija Herceg, Junija Palmotića 41, 10000 Zagreb punomoćnik sudionika u postupku WORLD CLASS ZAGREBd.o.o.</item>
      <item>Zvonimir Bodrožić, OIB 85272390668, Jurišićeva 30, 10000 Zagreb</item>
    </derivirana_varijabla>
  </DomainObject.Predmet.OstaliListFormatedWithAdressOIB>
  <DomainObject.Predmet.OstaliListNazivFormated>
    <izvorni_sadrzaj>
      <item>Marija Herceg</item>
      <item>Zvonimir Bodrožić</item>
    </izvorni_sadrzaj>
    <derivirana_varijabla naziv="DomainObject.Predmet.OstaliListNazivFormated_1">
      <item>Marija Herceg</item>
      <item>Zvonimir Bodrožić</item>
    </derivirana_varijabla>
  </DomainObject.Predmet.OstaliListNazivFormated>
  <DomainObject.Predmet.OstaliListNazivFormatedOIB>
    <izvorni_sadrzaj>
      <item>Marija Herceg</item>
      <item>Zvonimir Bodrožić, OIB 85272390668</item>
    </izvorni_sadrzaj>
    <derivirana_varijabla naziv="DomainObject.Predmet.OstaliListNazivFormatedOIB_1">
      <item>Marija Herceg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St-802/2014-33</izvorni_sadrzaj>
    <derivirana_varijabla naziv="DomainObject.PoslovniBrojDokumenta_1">St-802/2014-33</derivirana_varijabla>
  </DomainObject.PoslovniBrojDokumenta>
  <DomainObject.Predmet.StrankaIDrugi>
    <izvorni_sadrzaj>WORLD CLASS ZAGREBd.o.o. i dr.</izvorni_sadrzaj>
    <derivirana_varijabla naziv="DomainObject.Predmet.StrankaIDrugi_1">WORLD CLASS ZAGREBd.o.o. i dr.</derivirana_varijabla>
  </DomainObject.Predmet.StrankaIDrugi>
  <DomainObject.Predmet.ProtustrankaIDrugi>
    <izvorni_sadrzaj>WORLD CLASS ZAGREB d.o.o.</izvorni_sadrzaj>
    <derivirana_varijabla naziv="DomainObject.Predmet.ProtustrankaIDrugi_1">WORLD CLASS ZAGREB d.o.o.</derivirana_varijabla>
  </DomainObject.Predmet.ProtustrankaIDrugi>
  <DomainObject.Predmet.StrankaIDrugiAdressOIB>
    <izvorni_sadrzaj>WORLD CLASS ZAGREBd.o.o., OIB 40675411313, Izidora Kršnjavoga 1, 10000 Zagreb i dr.</izvorni_sadrzaj>
    <derivirana_varijabla naziv="DomainObject.Predmet.StrankaIDrugiAdressOIB_1">WORLD CLASS ZAGREBd.o.o., OIB 40675411313, Izidora Kršnjavoga 1, 10000 Zagreb i dr.</derivirana_varijabla>
  </DomainObject.Predmet.StrankaIDrugiAdressOIB>
  <DomainObject.Predmet.ProtustrankaIDrugiAdressOIB>
    <izvorni_sadrzaj>WORLD CLASS ZAGREB d.o.o., OIB 40675411313, Izidora Kršnjavoga 1, 10000 Zagreb</izvorni_sadrzaj>
    <derivirana_varijabla naziv="DomainObject.Predmet.ProtustrankaIDrugiAdressOIB_1">WORLD CLASS ZAGREB d.o.o., OIB 40675411313, Izidora Kršnjavoga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WORLD CLASS ZAGREBd.o.o.</item>
      <item>WORLD CLASS ZAGREB d.o.o.</item>
      <item>Marija Herceg</item>
      <item>ULF KARL GETHARD</item>
      <item>Zvonimir Bodrožić</item>
    </izvorni_sadrzaj>
    <derivirana_varijabla naziv="DomainObject.Predmet.SudioniciListNaziv_1">
      <item>WORLD CLASS ZAGREBd.o.o.</item>
      <item>WORLD CLASS ZAGREB d.o.o.</item>
      <item>Marija Herceg</item>
      <item>ULF KARL GETHARD</item>
      <item>Zvonimir Bodrožić</item>
    </derivirana_varijabla>
  </DomainObject.Predmet.SudioniciListNaziv>
  <DomainObject.Predmet.SudioniciListAdressOIB>
    <izvorni_sadrzaj>
      <item>WORLD CLASS ZAGREBd.o.o., OIB 40675411313, Izidora Kršnjavoga 1,10000 Zagreb</item>
      <item>WORLD CLASS ZAGREB d.o.o., OIB 40675411313, Izidora Kršnjavoga 1,10000 Zagreb</item>
      <item>Marija Herceg, Junija Palmotića 41,10000 Zagreb</item>
      <item>ULF KARL GETHARD, OIB 43918881408</item>
      <item>Zvonimir Bodrožić, OIB 85272390668, Jurišićeva 30,10000 Zagreb</item>
    </izvorni_sadrzaj>
    <derivirana_varijabla naziv="DomainObject.Predmet.SudioniciListAdressOIB_1">
      <item>WORLD CLASS ZAGREBd.o.o., OIB 40675411313, Izidora Kršnjavoga 1,10000 Zagreb</item>
      <item>WORLD CLASS ZAGREB d.o.o., OIB 40675411313, Izidora Kršnjavoga 1,10000 Zagreb</item>
      <item>Marija Herceg, Junija Palmotića 41,10000 Zagreb</item>
      <item>ULF KARL GETHARD, OIB 43918881408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40675411313</item>
      <item>, OIB 40675411313</item>
      <item>, OIB null</item>
      <item>, OIB 43918881408</item>
      <item>, OIB 85272390668</item>
    </izvorni_sadrzaj>
    <derivirana_varijabla naziv="DomainObject.Predmet.SudioniciListNazivOIB_1">
      <item>, OIB 40675411313</item>
      <item>, OIB 40675411313</item>
      <item>, OIB null</item>
      <item>, OIB 43918881408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213</properties:Words>
  <properties:Characters>1051</properties:Characters>
  <properties:Lines>38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2015-12-29T10:14:00Z</dcterms:created>
  <dc:creator>radicn</dc:creator>
  <cp:lastModifiedBy>Tatjana Slaviček</cp:lastModifiedBy>
  <cp:lastPrinted>2015-12-29T10:14:00Z</cp:lastPrinted>
  <dcterms:modified xmlns:xsi="http://www.w3.org/2001/XMLSchema-instance" xsi:type="dcterms:W3CDTF">2015-12-29T10:54:00Z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St-802/2014-33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