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edab" w14:paraId="409edab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8A7833">
        <w:rPr>
          <w:rFonts w:cs="Times New Roman"/>
        </w:rPr>
        <w:t>DEMI</w:t>
      </w:r>
      <w:r w:rsidR="0085417C">
        <w:rPr>
          <w:rFonts w:cs="Times New Roman"/>
        </w:rPr>
        <w:t xml:space="preserve"> </w:t>
      </w:r>
      <w:r w:rsidR="008A7833">
        <w:rPr>
          <w:rFonts w:cs="Times New Roman"/>
        </w:rPr>
        <w:t>j.</w:t>
      </w:r>
      <w:r w:rsidR="000B778A">
        <w:rPr>
          <w:rFonts w:cs="Times New Roman"/>
        </w:rPr>
        <w:t xml:space="preserve">d.o.o., </w:t>
      </w:r>
      <w:r w:rsidR="008A7833">
        <w:rPr>
          <w:rFonts w:cs="Times New Roman"/>
        </w:rPr>
        <w:t>Koprivnica</w:t>
      </w:r>
      <w:r w:rsidR="000B778A">
        <w:rPr>
          <w:rFonts w:cs="Times New Roman"/>
        </w:rPr>
        <w:t xml:space="preserve">, </w:t>
      </w:r>
      <w:r w:rsidR="008A7833">
        <w:rPr>
          <w:rFonts w:cs="Times New Roman"/>
        </w:rPr>
        <w:t>Ludbreška 17</w:t>
      </w:r>
      <w:r w:rsidR="000B778A">
        <w:rPr>
          <w:rFonts w:cs="Times New Roman"/>
        </w:rPr>
        <w:t xml:space="preserve">, OIB: </w:t>
      </w:r>
      <w:r w:rsidR="008A7833" w:rsidRPr="008A7833">
        <w:rPr>
          <w:rFonts w:cs="Times New Roman"/>
        </w:rPr>
        <w:t>47063819849</w:t>
      </w:r>
      <w:r>
        <w:rPr>
          <w:rFonts w:cs="Times New Roman"/>
        </w:rPr>
        <w:t xml:space="preserve">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584C46" w:rsidP="009C304A" w:rsidR="009C304A">
      <w:pPr>
        <w:jc w:val="center"/>
        <w:rPr>
          <w:b/>
        </w:rPr>
      </w:pPr>
      <w:r>
        <w:rPr>
          <w:b/>
        </w:rPr>
        <w:t>17</w:t>
      </w:r>
      <w:r w:rsidR="009C304A">
        <w:rPr>
          <w:b/>
        </w:rPr>
        <w:t xml:space="preserve">. </w:t>
      </w:r>
      <w:r>
        <w:rPr>
          <w:b/>
        </w:rPr>
        <w:t>listopada</w:t>
      </w:r>
      <w:r w:rsidR="009C304A">
        <w:rPr>
          <w:b/>
        </w:rPr>
        <w:t xml:space="preserve"> 2016. u </w:t>
      </w:r>
      <w:r w:rsidR="001E7E3C">
        <w:rPr>
          <w:b/>
        </w:rPr>
        <w:t>9</w:t>
      </w:r>
      <w:r w:rsidR="009B2BCE">
        <w:rPr>
          <w:b/>
        </w:rPr>
        <w:t>,</w:t>
      </w:r>
      <w:r w:rsidR="008A7833">
        <w:rPr>
          <w:b/>
        </w:rPr>
        <w:t>45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8A7833">
        <w:t>Denis Šteingel, Koprivnica, Ludbreška 17</w:t>
      </w:r>
      <w:r w:rsidR="000C01D3">
        <w:t xml:space="preserve">, </w:t>
      </w:r>
    </w:p>
    <w:p w:rsidRDefault="009C304A" w:rsidP="008A7833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8A7833" w:rsidRPr="008A7833">
        <w:rPr>
          <w:rFonts w:cs="Times New Roman"/>
        </w:rPr>
        <w:t>DEMI j.d.o.o., Koprivnica</w:t>
      </w:r>
      <w:r w:rsidR="008A7833">
        <w:rPr>
          <w:rFonts w:cs="Times New Roman"/>
        </w:rPr>
        <w:t>, Ludbreška 17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8A7833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8A7833" w:rsidRPr="008A7833">
        <w:t>Denis</w:t>
      </w:r>
      <w:r w:rsidR="008A7833">
        <w:t>u</w:t>
      </w:r>
      <w:r w:rsidR="008A7833" w:rsidRPr="008A7833">
        <w:t xml:space="preserve"> Šteingel</w:t>
      </w:r>
      <w:r w:rsidR="008A7833">
        <w:t>u</w:t>
      </w:r>
      <w:r w:rsidR="008A7833" w:rsidRPr="008A7833">
        <w:t>, Koprivnica, Ludbreška 17</w:t>
      </w:r>
      <w:r w:rsidR="0085417C" w:rsidRPr="0085417C">
        <w:t>,</w:t>
      </w:r>
      <w:r w:rsidR="001E7E3C">
        <w:t xml:space="preserve"> </w:t>
      </w:r>
      <w:r w:rsidR="000B778A">
        <w:t xml:space="preserve">OIB: </w:t>
      </w:r>
      <w:r w:rsidR="008A7833">
        <w:t>61850556279</w:t>
      </w:r>
      <w:r>
        <w:t>, da na za</w:t>
      </w:r>
      <w:r w:rsidR="009B2BCE">
        <w:t xml:space="preserve">kazano ročište kod ovoga suda, </w:t>
      </w:r>
      <w:r w:rsidR="00584C46">
        <w:t>17</w:t>
      </w:r>
      <w:r>
        <w:t xml:space="preserve">. </w:t>
      </w:r>
      <w:r w:rsidR="00584C46">
        <w:t>listopada</w:t>
      </w:r>
      <w:r>
        <w:t xml:space="preserve"> 2016. u </w:t>
      </w:r>
      <w:r w:rsidR="001E7E3C">
        <w:t>9</w:t>
      </w:r>
      <w:r w:rsidR="009B2BCE">
        <w:t>,</w:t>
      </w:r>
      <w:r w:rsidR="008A7833">
        <w:t>45</w:t>
      </w:r>
      <w:r>
        <w:t xml:space="preserve"> sati, dostavi javnobilježnički ovjerovljen prokazni popis imovine za dužnika</w:t>
      </w:r>
      <w:r w:rsidR="000B778A">
        <w:t xml:space="preserve"> </w:t>
      </w:r>
      <w:r w:rsidR="008A7833" w:rsidRPr="008A7833">
        <w:rPr>
          <w:rFonts w:cs="Times New Roman"/>
        </w:rPr>
        <w:t>DEMI j.d.o.o., Koprivnica, Ludbreška 17, OIB: 47063819849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BF6842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8A7833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8A7833" w:rsidRPr="008A7833">
        <w:rPr>
          <w:rFonts w:cs="Times New Roman"/>
        </w:rPr>
        <w:t>DEMI j.d.o.o., Koprivnica</w:t>
      </w:r>
      <w:r w:rsidR="008A7833">
        <w:rPr>
          <w:rFonts w:cs="Times New Roman"/>
        </w:rPr>
        <w:t>, Ludbreška 17</w:t>
      </w:r>
      <w:r w:rsidR="000B778A" w:rsidRPr="000B778A">
        <w:rPr>
          <w:rFonts w:cs="Times New Roman"/>
        </w:rPr>
        <w:t xml:space="preserve">, </w:t>
      </w:r>
    </w:p>
    <w:p w:rsidRDefault="009C304A" w:rsidP="008A7833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8A7833" w:rsidRPr="008A7833">
        <w:t>Denis Šteingel, Koprivnica, Ludbreška 17</w:t>
      </w:r>
      <w:r w:rsidR="0085417C" w:rsidRPr="0085417C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0E1" w:rsidP="009C304A" w:rsidR="00F450E1">
      <w:r>
        <w:separator/>
      </w:r>
    </w:p>
  </w:endnote>
  <w:endnote w:id="0" w:type="continuationSeparator">
    <w:p w:rsidRDefault="00F450E1" w:rsidP="009C304A" w:rsidR="00F45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0E1" w:rsidP="009C304A" w:rsidR="00F450E1">
      <w:r>
        <w:separator/>
      </w:r>
    </w:p>
  </w:footnote>
  <w:footnote w:id="0" w:type="continuationSeparator">
    <w:p w:rsidRDefault="00F450E1" w:rsidP="009C304A" w:rsidR="00F45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842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8A7833">
      <w:t>531</w:t>
    </w:r>
    <w:r w:rsidR="000B778A">
      <w:t>/16-</w:t>
    </w:r>
    <w:r w:rsidR="0085417C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8A7833">
      <w:t>531</w:t>
    </w:r>
    <w:r w:rsidR="009B2BCE">
      <w:t>/16-</w:t>
    </w:r>
    <w:r w:rsidR="0085417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1D3"/>
    <w:rsid w:val="00103373"/>
    <w:rsid w:val="001B0ED1"/>
    <w:rsid w:val="001E7E3C"/>
    <w:rsid w:val="001F0EF9"/>
    <w:rsid w:val="00243C55"/>
    <w:rsid w:val="00444475"/>
    <w:rsid w:val="00472F7E"/>
    <w:rsid w:val="00473E94"/>
    <w:rsid w:val="00584C46"/>
    <w:rsid w:val="00660159"/>
    <w:rsid w:val="00697888"/>
    <w:rsid w:val="0082053D"/>
    <w:rsid w:val="0082366A"/>
    <w:rsid w:val="00826138"/>
    <w:rsid w:val="0085417C"/>
    <w:rsid w:val="008A7833"/>
    <w:rsid w:val="008D1BBB"/>
    <w:rsid w:val="00954519"/>
    <w:rsid w:val="009B2BCE"/>
    <w:rsid w:val="009C19FB"/>
    <w:rsid w:val="009C304A"/>
    <w:rsid w:val="00A80E19"/>
    <w:rsid w:val="00A83300"/>
    <w:rsid w:val="00AF327D"/>
    <w:rsid w:val="00B73D1F"/>
    <w:rsid w:val="00BE0B3A"/>
    <w:rsid w:val="00BF6842"/>
    <w:rsid w:val="00C52771"/>
    <w:rsid w:val="00CF70A4"/>
    <w:rsid w:val="00D16253"/>
    <w:rsid w:val="00F450E1"/>
    <w:rsid w:val="00F740FE"/>
    <w:rsid w:val="00F9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F6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8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8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8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8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F6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8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8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8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8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St-531/2016</izvorni_sadrzaj>
    <derivirana_varijabla naziv="DomainObject.Predmet.OznakaBroj_1">St-531/2016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 jednostavno društvo s ograničenom odgovornošću za ugostiteljstvo, proizvodnju,  trgovinu i usluge</izvorni_sadrzaj>
    <derivirana_varijabla naziv="DomainObject.Predmet.ProtustrankaFormated_1">  DEMI jednostavno društvo s ograničenom odgovornošću za ugostiteljstvo, proizvodnju,  trgovinu i usluge</derivirana_varijabla>
  </DomainObject.Predmet.ProtustrankaFormated>
  <DomainObject.Predmet.ProtustrankaFormatedOIB>
    <izvorni_sadrzaj>  DEMI jednostavno društvo s ograničenom odgovornošću za ugostiteljstvo, proizvodnju,  trgovinu i usluge, OIB 47063819849</izvorni_sadrzaj>
    <derivirana_varijabla naziv="DomainObject.Predmet.ProtustrankaFormatedOIB_1">  DEMI jednostavno društvo s ograničenom odgovornošću za ugostiteljstvo, proizvodnju,  trgovinu i usluge, OIB 47063819849</derivirana_varijabla>
  </DomainObject.Predmet.ProtustrankaFormatedOIB>
  <DomainObject.Predmet.ProtustrankaFormatedWithAdress>
    <izvorni_sadrzaj> DEMI jednostavno društvo s ograničenom odgovornošću za ugostiteljstvo, proizvodnju,  trgovinu i usluge, Ludbreška 17, 48000 Koprivnica</izvorni_sadrzaj>
    <derivirana_varijabla naziv="DomainObject.Predmet.ProtustrankaFormatedWithAdress_1"> DEMI jednostavno društvo s ograničenom odgovornošću za ugostiteljstvo, proizvodnju,  trgovinu i usluge, Ludbreška 17, 48000 Koprivnica</derivirana_varijabla>
  </DomainObject.Predmet.ProtustrankaFormatedWithAdress>
  <DomainObject.Predmet.ProtustrankaFormatedWithAdressOIB>
    <izvorni_sadrzaj> DEMI jednostavno društvo s ograničenom odgovornošću za ugostiteljstvo, proizvodnju,  trgovinu i usluge, OIB 47063819849, Ludbreška 17, 48000 Koprivnica</izvorni_sadrzaj>
    <derivirana_varijabla naziv="DomainObject.Predmet.ProtustrankaFormatedWithAdressOIB_1"> DEMI jednostavno društvo s ograničenom odgovornošću za ugostiteljstvo, proizvodnju,  trgovinu i usluge, OIB 47063819849, Ludbreška 17, 48000 Koprivnica</derivirana_varijabla>
  </DomainObject.Predmet.ProtustrankaFormatedWithAdressOIB>
  <DomainObject.Predmet.ProtustrankaWithAdress>
    <izvorni_sadrzaj>DEMI jednostavno društvo s ograničenom odgovornošću za ugostiteljstvo, proizvodnju,  trgovinu i usluge Ludbreška 17, 48000 Koprivnica</izvorni_sadrzaj>
    <derivirana_varijabla naziv="DomainObject.Predmet.ProtustrankaWithAdress_1">DEMI jednostavno društvo s ograničenom odgovornošću za ugostiteljstvo, proizvodnju,  trgovinu i usluge Ludbreška 17, 48000 Koprivnica</derivirana_varijabla>
  </DomainObject.Predmet.ProtustrankaWithAdress>
  <DomainObject.Predmet.ProtustrankaWithAdressOIB>
    <izvorni_sadrzaj>DEMI jednostavno društvo s ograničenom odgovornošću za ugostiteljstvo, proizvodnju,  trgovinu i usluge, OIB 47063819849, Ludbreška 17, 48000 Koprivnica</izvorni_sadrzaj>
    <derivirana_varijabla naziv="DomainObject.Predmet.ProtustrankaWithAdressOIB_1">DEMI jednostavno društvo s ograničenom odgovornošću za ugostiteljstvo, proizvodnju,  trgovinu i usluge, OIB 47063819849, Ludbreška 17, 48000 Koprivnica</derivirana_varijabla>
  </DomainObject.Predmet.ProtustrankaWithAdressOIB>
  <DomainObject.Predmet.ProtustrankaNazivFormated>
    <izvorni_sadrzaj>DEMI jednostavno društvo s ograničenom odgovornošću za ugostiteljstvo, proizvodnju,  trgovinu i usluge</izvorni_sadrzaj>
    <derivirana_varijabla naziv="DomainObject.Predmet.ProtustrankaNazivFormated_1">DEMI jednostavno društvo s ograničenom odgovornošću za ugostiteljstvo, proizvodnju,  trgovinu i usluge</derivirana_varijabla>
  </DomainObject.Predmet.ProtustrankaNazivFormated>
  <DomainObject.Predmet.ProtustrankaNazivFormatedOIB>
    <izvorni_sadrzaj>DEMI jednostavno društvo s ograničenom odgovornošću za ugostiteljstvo, proizvodnju,  trgovinu i usluge, OIB 47063819849</izvorni_sadrzaj>
    <derivirana_varijabla naziv="DomainObject.Predmet.ProtustrankaNazivFormatedOIB_1">DEMI jednostavno društvo s ograničenom odgovornošću za ugostiteljstvo, proizvodnju,  trgovinu i usluge, OIB 47063819849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30534.10</izvorni_sadrzaj>
    <derivirana_varijabla naziv="DomainObject.Predmet.TrenutnaVrijednost_1">30534.10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DEMI jednostavno društvo s ograničenom odgovornošću za ugostiteljstvo, proizvodnju,  trgovinu i usluge</item>
    </izvorni_sadrzaj>
    <derivirana_varijabla naziv="DomainObject.Predmet.ProtuStrankaListFormated_1">
      <item>DEMI jednostavno društvo s ograničenom odgovornošću za ugostiteljstvo, proizvodnju,  trgovinu i usluge</item>
    </derivirana_varijabla>
  </DomainObject.Predmet.ProtuStrankaListFormated>
  <DomainObject.Predmet.ProtuStrankaListFormatedOIB>
    <izvorni_sadrzaj>
      <item>DEMI jednostavno društvo s ograničenom odgovornošću za ugostiteljstvo, proizvodnju,  trgovinu i usluge, OIB 47063819849</item>
    </izvorni_sadrzaj>
    <derivirana_varijabla naziv="DomainObject.Predmet.ProtuStrankaListFormatedOIB_1">
      <item>DEMI jednostavno društvo s ograničenom odgovornošću za ugostiteljstvo, proizvodnju,  trgovinu i usluge, OIB 47063819849</item>
    </derivirana_varijabla>
  </DomainObject.Predmet.ProtuStrankaListFormatedOIB>
  <DomainObject.Predmet.ProtuStrankaListFormatedWithAdress>
    <izvorni_sadrzaj>
      <item>DEMI jednostavno društvo s ograničenom odgovornošću za ugostiteljstvo, proizvodnju,  trgovinu i usluge, Ludbreška 17, 48000 Koprivnica</item>
    </izvorni_sadrzaj>
    <derivirana_varijabla naziv="DomainObject.Predmet.ProtuStrankaListFormatedWithAdress_1">
      <item>DEMI jednostavno društvo s ograničenom odgovornošću za ugostiteljstvo, proizvodnju,  trgovinu i usluge, Ludbreška 17, 48000 Koprivnica</item>
    </derivirana_varijabla>
  </DomainObject.Predmet.ProtuStrankaListFormatedWithAdress>
  <DomainObject.Predmet.ProtuStrankaListFormatedWithAdressOIB>
    <izvorni_sadrzaj>
      <item>DEMI jednostavno društvo s ograničenom odgovornošću za ugostiteljstvo, proizvodnju,  trgovinu i usluge, OIB 47063819849, Ludbreška 17, 48000 Koprivnica</item>
    </izvorni_sadrzaj>
    <derivirana_varijabla naziv="DomainObject.Predmet.ProtuStrankaListFormatedWithAdressOIB_1">
      <item>DEMI jednostavno društvo s ograničenom odgovornošću za ugostiteljstvo, proizvodnju,  trgovinu i usluge, OIB 47063819849, Ludbreška 17, 48000 Koprivnica</item>
    </derivirana_varijabla>
  </DomainObject.Predmet.ProtuStrankaListFormatedWithAdressOIB>
  <DomainObject.Predmet.ProtuStrankaListNazivFormated>
    <izvorni_sadrzaj>
      <item>DEMI jednostavno društvo s ograničenom odgovornošću za ugostiteljstvo, proizvodnju,  trgovinu i usluge</item>
    </izvorni_sadrzaj>
    <derivirana_varijabla naziv="DomainObject.Predmet.ProtuStrankaListNazivFormated_1">
      <item>DEMI jednostavno društvo s ograničenom odgovornošću za ugostiteljstvo, proizvodnju,  trgovinu i usluge</item>
    </derivirana_varijabla>
  </DomainObject.Predmet.ProtuStrankaListNazivFormated>
  <DomainObject.Predmet.ProtuStrankaListNazivFormatedOIB>
    <izvorni_sadrzaj>
      <item>DEMI jednostavno društvo s ograničenom odgovornošću za ugostiteljstvo, proizvodnju,  trgovinu i usluge, OIB 47063819849</item>
    </izvorni_sadrzaj>
    <derivirana_varijabla naziv="DomainObject.Predmet.ProtuStrankaListNazivFormatedOIB_1">
      <item>DEMI jednostavno društvo s ograničenom odgovornošću za ugostiteljstvo, proizvodnju,  trgovinu i usluge, OIB 47063819849</item>
    </derivirana_varijabla>
  </DomainObject.Predmet.ProtuStrankaListNazivFormatedOIB>
  <DomainObject.Predmet.OstaliListFormated>
    <izvorni_sadrzaj>
      <item>E-oglasna ploča</item>
      <item>Sudski registar</item>
      <item>Denis Šteingel</item>
      <item>Županijsko državno odvjetništvo</item>
    </izvorni_sadrzaj>
    <derivirana_varijabla naziv="DomainObject.Predmet.OstaliListFormated_1">
      <item>E-oglasna ploča</item>
      <item>Sudski registar</item>
      <item>Denis Šteingel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Denis Šteingel, OIB 61850556279</item>
      <item>Županijsko državno odvjetništvo</item>
    </izvorni_sadrzaj>
    <derivirana_varijabla naziv="DomainObject.Predmet.OstaliListFormatedOIB_1">
      <item>E-oglasna ploča</item>
      <item>Sudski registar</item>
      <item>Denis Šteingel, OIB 61850556279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Denis Šteingel, Ludbreška 17, 48000 Koprivnica</item>
      <item>Županijsko državno odvjetništvo</item>
    </izvorni_sadrzaj>
    <derivirana_varijabla naziv="DomainObject.Predmet.OstaliListFormatedWithAdress_1">
      <item>E-oglasna ploča</item>
      <item>Sudski registar</item>
      <item>Denis Šteingel, Ludbreška 17, 48000 Koprivnica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Denis Šteingel, OIB 61850556279, Ludbreška 17, 48000 Koprivnica</item>
      <item>Županijsko državno odvjetništvo</item>
    </izvorni_sadrzaj>
    <derivirana_varijabla naziv="DomainObject.Predmet.OstaliListFormatedWithAdressOIB_1">
      <item>E-oglasna ploča</item>
      <item>Sudski registar</item>
      <item>Denis Šteingel, OIB 61850556279, Ludbreška 17, 48000 Koprivnica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Denis Šteingel</item>
      <item>Županijsko državno odvjetništvo</item>
    </izvorni_sadrzaj>
    <derivirana_varijabla naziv="DomainObject.Predmet.OstaliListNazivFormated_1">
      <item>E-oglasna ploča</item>
      <item>Sudski registar</item>
      <item>Denis Šteingel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Denis Šteingel, OIB 61850556279</item>
      <item>Županijsko državno odvjetništvo</item>
    </izvorni_sadrzaj>
    <derivirana_varijabla naziv="DomainObject.Predmet.OstaliListNazivFormatedOIB_1">
      <item>E-oglasna ploča</item>
      <item>Sudski registar</item>
      <item>Denis Šteingel, OIB 61850556279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DEMI jednostavno društvo s ograničenom odgovornošću za ugostiteljstvo, proizvodnju,  trgovinu i usluge</izvorni_sadrzaj>
    <derivirana_varijabla naziv="DomainObject.Predmet.ProtustrankaIDrugi_1">DEMI jednostavno društvo s ograničenom odgovornošću za ugostiteljstvo, proizvodnju, 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DEMI jednostavno društvo s ograničenom odgovornošću za ugostiteljstvo, proizvodnju,  trgovinu i usluge, OIB 47063819849, Ludbreška 17, 48000 Koprivnica</izvorni_sadrzaj>
    <derivirana_varijabla naziv="DomainObject.Predmet.ProtustrankaIDrugiAdressOIB_1">DEMI jednostavno društvo s ograničenom odgovornošću za ugostiteljstvo, proizvodnju,  trgovinu i usluge, OIB 47063819849, Ludbreška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DEMI jednostavno društvo s ograničenom odgovornošću za ugostiteljstvo, proizvodnju,  trgovinu i usluge</item>
      <item>E-oglasna ploča</item>
      <item>Sudski registar</item>
      <item>Denis Šteingel</item>
      <item>Županijsko državno odvjetništvo</item>
    </izvorni_sadrzaj>
    <derivirana_varijabla naziv="DomainObject.Predmet.SudioniciListNaziv_1">
      <item>Financijska agencija</item>
      <item>DEMI jednostavno društvo s ograničenom odgovornošću za ugostiteljstvo, proizvodnju,  trgovinu i usluge</item>
      <item>E-oglasna ploča</item>
      <item>Sudski registar</item>
      <item>Denis Šteingel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DEMI jednostavno društvo s ograničenom odgovornošću za ugostiteljstvo, proizvodnju,  trgovinu i usluge, OIB 47063819849, Ludbreška 17,48000 Koprivnica</item>
      <item>E-oglasna ploča</item>
      <item>Sudski registar</item>
      <item>Denis Šteingel, OIB 61850556279, Ludbreška 17,48000 Koprivnica</item>
      <item>Županijsko državno odvjetništvo</item>
    </izvorni_sadrzaj>
    <derivirana_varijabla naziv="DomainObject.Predmet.SudioniciListAdressOIB_1">
      <item>Financijska agencija, OIB 85821130368, A. Cesarca 2,42000 Varaždin</item>
      <item>DEMI jednostavno društvo s ograničenom odgovornošću za ugostiteljstvo, proizvodnju,  trgovinu i usluge, OIB 47063819849, Ludbreška 17,48000 Koprivnica</item>
      <item>E-oglasna ploča</item>
      <item>Sudski registar</item>
      <item>Denis Šteingel, OIB 61850556279, Ludbreška 17,48000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47063819849</item>
      <item>, OIB null</item>
      <item>, OIB null</item>
      <item>, OIB 61850556279</item>
      <item>, OIB null</item>
    </izvorni_sadrzaj>
    <derivirana_varijabla naziv="DomainObject.Predmet.SudioniciListNazivOIB_1">
      <item>, OIB 85821130368</item>
      <item>, OIB 47063819849</item>
      <item>, OIB null</item>
      <item>, OIB null</item>
      <item>, OIB 61850556279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1871</properties:Characters>
  <properties:Lines>64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2016-08-30T11:05:00Z</dcterms:created>
  <dc:creator>Lea Rogina</dc:creator>
  <cp:lastModifiedBy>Nevenka Vuković</cp:lastModifiedBy>
  <cp:lastPrinted>2016-08-30T11:10:00Z</cp:lastPrinted>
  <dcterms:modified xmlns:xsi="http://www.w3.org/2001/XMLSchema-instance" xsi:type="dcterms:W3CDTF">2016-08-30T11:32:00Z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