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5486" w14:paraId="104548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C09E9">
        <w:rPr>
          <w:rFonts w:cs="Times New Roman" w:hAnsi="Times New Roman" w:ascii="Times New Roman"/>
          <w:b/>
          <w:sz w:val="24"/>
          <w:szCs w:val="24"/>
        </w:rPr>
        <w:t>566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C09E9">
        <w:rPr>
          <w:rFonts w:cs="Times New Roman" w:hAnsi="Times New Roman" w:ascii="Times New Roman"/>
          <w:sz w:val="24"/>
          <w:szCs w:val="24"/>
        </w:rPr>
        <w:t>VIR BILICE d.o.o., Bilice, Mihaljevići 3, MBS: 080356571, OIB: 08132203153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B3E57">
        <w:rPr>
          <w:rFonts w:cs="Times New Roman" w:hAnsi="Times New Roman" w:ascii="Times New Roman"/>
          <w:sz w:val="24"/>
          <w:szCs w:val="24"/>
        </w:rPr>
        <w:t xml:space="preserve"> dana 24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C09E9">
        <w:rPr>
          <w:rFonts w:cs="Times New Roman" w:hAnsi="Times New Roman" w:ascii="Times New Roman"/>
          <w:sz w:val="24"/>
          <w:szCs w:val="24"/>
        </w:rPr>
        <w:t>VIR BILICE d.o.o., Bilice, Mihaljevići 3, MBS: 080356571, OIB: 08132203153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C09E9">
        <w:rPr>
          <w:rFonts w:cs="Times New Roman" w:hAnsi="Times New Roman" w:ascii="Times New Roman"/>
          <w:sz w:val="24"/>
          <w:szCs w:val="24"/>
        </w:rPr>
        <w:t>10.449,59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C09E9">
        <w:rPr>
          <w:rFonts w:cs="Times New Roman" w:hAnsi="Times New Roman" w:ascii="Times New Roman"/>
          <w:sz w:val="24"/>
          <w:szCs w:val="24"/>
        </w:rPr>
        <w:t>Zoran Radovčić iz Šibenika, Stjepana Radića 79/A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C09E9">
        <w:rPr>
          <w:rFonts w:cs="Times New Roman" w:hAnsi="Times New Roman" w:ascii="Times New Roman"/>
          <w:sz w:val="24"/>
          <w:szCs w:val="24"/>
        </w:rPr>
        <w:t>model 05, poziv na broj 221-566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B3E5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C09E9">
        <w:rPr>
          <w:rFonts w:cs="Times New Roman" w:hAnsi="Times New Roman" w:ascii="Times New Roman"/>
          <w:sz w:val="24"/>
          <w:szCs w:val="24"/>
        </w:rPr>
        <w:t>Zoran Radovčić iz Šibenika, Stjepana Radića 79/A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C6F" w:rsidP="00357C73" w:rsidR="00646C6F">
      <w:pPr>
        <w:spacing w:lineRule="auto" w:line="240" w:after="0"/>
      </w:pPr>
      <w:r>
        <w:separator/>
      </w:r>
    </w:p>
  </w:endnote>
  <w:endnote w:id="0" w:type="continuationSeparator">
    <w:p w:rsidRDefault="00646C6F" w:rsidP="00357C73" w:rsidR="00646C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C6F" w:rsidP="00357C73" w:rsidR="00646C6F">
      <w:pPr>
        <w:spacing w:lineRule="auto" w:line="240" w:after="0"/>
      </w:pPr>
      <w:r>
        <w:separator/>
      </w:r>
    </w:p>
  </w:footnote>
  <w:footnote w:id="0" w:type="continuationSeparator">
    <w:p w:rsidRDefault="00646C6F" w:rsidP="00357C73" w:rsidR="00646C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6B3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BC09E9">
          <w:rPr>
            <w:rFonts w:cs="Times New Roman" w:hAnsi="Times New Roman" w:ascii="Times New Roman"/>
            <w:sz w:val="24"/>
            <w:szCs w:val="24"/>
          </w:rPr>
          <w:t>t-566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D4EF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D6B3B"/>
    <w:rsid w:val="009F5C94"/>
    <w:rsid w:val="00A1166B"/>
    <w:rsid w:val="00A34362"/>
    <w:rsid w:val="00A645B7"/>
    <w:rsid w:val="00A925A8"/>
    <w:rsid w:val="00A94060"/>
    <w:rsid w:val="00AA751C"/>
    <w:rsid w:val="00AE4720"/>
    <w:rsid w:val="00B26EFA"/>
    <w:rsid w:val="00B85FEC"/>
    <w:rsid w:val="00BC09E9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3058F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30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58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58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58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58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30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58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58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58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58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BILICE d.o.o., za unutarnju i vanjsku trgovinu na veliko i malo, ugostiteljstvo, turizam, istraživačko razvojne usluge i druge usluge</izvorni_sadrzaj>
    <derivirana_varijabla naziv="DomainObject.Predmet.ProtustrankaFormated_1">  VIR BILICE d.o.o., za unutarnju i vanjsku trgovinu na veliko i malo, ugostiteljstvo, turizam, istraživačko razvojne usluge i druge usluge</derivirana_varijabla>
  </DomainObject.Predmet.ProtustrankaFormated>
  <DomainObject.Predmet.ProtustrankaFormatedOIB>
    <izvorni_sadrzaj>  VIR BILICE d.o.o., za unutarnju i vanjsku trgovinu na veliko i malo, ugostiteljstvo, turizam, istraživačko razvojne usluge i druge usluge, OIB 08132203153</izvorni_sadrzaj>
    <derivirana_varijabla naziv="DomainObject.Predmet.ProtustrankaFormatedOIB_1">  VIR BILICE d.o.o., za unutarnju i vanjsku trgovinu na veliko i malo, ugostiteljstvo, turizam, istraživačko razvojne usluge i druge usluge, OIB 08132203153</derivirana_varijabla>
  </DomainObject.Predmet.ProtustrankaFormatedOIB>
  <DomainObject.Predmet.ProtustrankaFormatedWithAdress>
    <izvorni_sadrzaj> VIR BILICE d.o.o., za unutarnju i vanjsku trgovinu na veliko i malo, ugostiteljstvo, turizam, istraživačko razvojne usluge i druge usluge, Mihaljevići 3, 22000 Bilice</izvorni_sadrzaj>
    <derivirana_varijabla naziv="DomainObject.Predmet.ProtustrankaFormatedWithAdress_1"> VIR BILICE d.o.o., za unutarnju i vanjsku trgovinu na veliko i malo, ugostiteljstvo, turizam, istraživačko razvojne usluge i druge usluge, Mihaljevići 3, 22000 Bilice</derivirana_varijabla>
  </DomainObject.Predmet.ProtustrankaFormatedWithAdress>
  <DomainObject.Predmet.ProtustrankaFormatedWithAdressOIB>
    <izvorni_sadrzaj> VIR BILICE d.o.o., za unutarnju i vanjsku trgovinu na veliko i malo, ugostiteljstvo, turizam, istraživačko razvojne usluge i druge usluge, OIB 08132203153, Mihaljevići 3, 22000 Bilice</izvorni_sadrzaj>
    <derivirana_varijabla naziv="DomainObject.Predmet.ProtustrankaFormatedWithAdressOIB_1"> VIR BILICE d.o.o., za unutarnju i vanjsku trgovinu na veliko i malo, ugostiteljstvo, turizam, istraživačko razvojne usluge i druge usluge, OIB 08132203153, Mihaljevići 3, 22000 Bilice</derivirana_varijabla>
  </DomainObject.Predmet.ProtustrankaFormatedWithAdressOIB>
  <DomainObject.Predmet.ProtustrankaWithAdress>
    <izvorni_sadrzaj>VIR BILICE d.o.o., za unutarnju i vanjsku trgovinu na veliko i malo, ugostiteljstvo, turizam, istraživačko razvojne usluge i druge usluge Mihaljevići 3, 22000 Bilice</izvorni_sadrzaj>
    <derivirana_varijabla naziv="DomainObject.Predmet.ProtustrankaWithAdress_1">VIR BILICE d.o.o., za unutarnju i vanjsku trgovinu na veliko i malo, ugostiteljstvo, turizam, istraživačko razvojne usluge i druge usluge Mihaljevići 3, 22000 Bilice</derivirana_varijabla>
  </DomainObject.Predmet.ProtustrankaWithAdress>
  <DomainObject.Predmet.ProtustrankaWithAdressOIB>
    <izvorni_sadrzaj>VIR BILICE d.o.o., za unutarnju i vanjsku trgovinu na veliko i malo, ugostiteljstvo, turizam, istraživačko razvojne usluge i druge usluge, OIB 08132203153, Mihaljevići 3, 22000 Bilice</izvorni_sadrzaj>
    <derivirana_varijabla naziv="DomainObject.Predmet.ProtustrankaWithAdressOIB_1">VIR BILICE d.o.o., za unutarnju i vanjsku trgovinu na veliko i malo, ugostiteljstvo, turizam, istraživačko razvojne usluge i druge usluge, OIB 08132203153, Mihaljevići 3, 22000 Bilice</derivirana_varijabla>
  </DomainObject.Predmet.ProtustrankaWithAdressOIB>
  <DomainObject.Predmet.ProtustrankaNazivFormated>
    <izvorni_sadrzaj>VIR BILICE d.o.o., za unutarnju i vanjsku trgovinu na veliko i malo, ugostiteljstvo, turizam, istraživačko razvojne usluge i druge usluge</izvorni_sadrzaj>
    <derivirana_varijabla naziv="DomainObject.Predmet.ProtustrankaNazivFormated_1">VIR BILICE d.o.o., za unutarnju i vanjsku trgovinu na veliko i malo, ugostiteljstvo, turizam, istraživačko razvojne usluge i druge usluge</derivirana_varijabla>
  </DomainObject.Predmet.ProtustrankaNazivFormated>
  <DomainObject.Predmet.ProtustrankaNazivFormatedOIB>
    <izvorni_sadrzaj>VIR BILICE d.o.o., za unutarnju i vanjsku trgovinu na veliko i malo, ugostiteljstvo, turizam, istraživačko razvojne usluge i druge usluge, OIB 08132203153</izvorni_sadrzaj>
    <derivirana_varijabla naziv="DomainObject.Predmet.ProtustrankaNazivFormatedOIB_1">VIR BILICE d.o.o., za unutarnju i vanjsku trgovinu na veliko i malo, ugostiteljstvo, turizam, istraživačko razvojne usluge i druge usluge, OIB 08132203153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VIR BILICE d.o.o., za unutarnju i vanjsku trgovinu na veliko i malo, ugostiteljstvo, turizam, istraživačko razvojne usluge i druge usluge</item>
    </izvorni_sadrzaj>
    <derivirana_varijabla naziv="DomainObject.Predmet.ProtuStrankaListFormated_1">
      <item>VIR BILICE d.o.o., za unutarnju i vanjsku trgovinu na veliko i malo, ugostiteljstvo, turizam, istraživačko razvojne usluge i druge usluge</item>
    </derivirana_varijabla>
  </DomainObject.Predmet.ProtuStrankaListFormated>
  <DomainObject.Predmet.ProtuStrankaListFormatedOIB>
    <izvorni_sadrzaj>
      <item>VIR BILICE d.o.o., za unutarnju i vanjsku trgovinu na veliko i malo, ugostiteljstvo, turizam, istraživačko razvojne usluge i druge usluge, OIB 08132203153</item>
    </izvorni_sadrzaj>
    <derivirana_varijabla naziv="DomainObject.Predmet.ProtuStrankaListFormatedOIB_1">
      <item>VIR BILICE d.o.o., za unutarnju i vanjsku trgovinu na veliko i malo, ugostiteljstvo, turizam, istraživačko razvojne usluge i druge usluge, OIB 08132203153</item>
    </derivirana_varijabla>
  </DomainObject.Predmet.ProtuStrankaListFormatedOIB>
  <DomainObject.Predmet.ProtuStrankaListFormatedWithAdress>
    <izvorni_sadrzaj>
      <item>VIR BILICE d.o.o., za unutarnju i vanjsku trgovinu na veliko i malo, ugostiteljstvo, turizam, istraživačko razvojne usluge i druge usluge, Mihaljevići 3, 22000 Bilice</item>
    </izvorni_sadrzaj>
    <derivirana_varijabla naziv="DomainObject.Predmet.ProtuStrankaListFormatedWithAdress_1">
      <item>VIR BILICE d.o.o., za unutarnju i vanjsku trgovinu na veliko i malo, ugostiteljstvo, turizam, istraživačko razvojne usluge i druge usluge, Mihaljevići 3, 22000 Bilice</item>
    </derivirana_varijabla>
  </DomainObject.Predmet.ProtuStrankaListFormatedWithAdress>
  <DomainObject.Predmet.ProtuStrankaListFormatedWithAdressOIB>
    <izvorni_sadrzaj>
      <item>VIR BILICE d.o.o., za unutarnju i vanjsku trgovinu na veliko i malo, ugostiteljstvo, turizam, istraživačko razvojne usluge i druge usluge, OIB 08132203153, Mihaljevići 3, 22000 Bilice</item>
    </izvorni_sadrzaj>
    <derivirana_varijabla naziv="DomainObject.Predmet.ProtuStrankaListFormatedWithAdressOIB_1">
      <item>VIR BILICE d.o.o., za unutarnju i vanjsku trgovinu na veliko i malo, ugostiteljstvo, turizam, istraživačko razvojne usluge i druge usluge, OIB 08132203153, Mihaljevići 3, 22000 Bilice</item>
    </derivirana_varijabla>
  </DomainObject.Predmet.ProtuStrankaListFormatedWithAdressOIB>
  <DomainObject.Predmet.ProtuStrankaListNazivFormated>
    <izvorni_sadrzaj>
      <item>VIR BILICE d.o.o., za unutarnju i vanjsku trgovinu na veliko i malo, ugostiteljstvo, turizam, istraživačko razvojne usluge i druge usluge</item>
    </izvorni_sadrzaj>
    <derivirana_varijabla naziv="DomainObject.Predmet.ProtuStrankaListNazivFormated_1">
      <item>VIR BILICE d.o.o., za unutarnju i vanjsku trgovinu na veliko i malo, ugostiteljstvo, turizam, istraživačko razvojne usluge i druge usluge</item>
    </derivirana_varijabla>
  </DomainObject.Predmet.ProtuStrankaListNazivFormated>
  <DomainObject.Predmet.ProtuStrankaListNazivFormatedOIB>
    <izvorni_sadrzaj>
      <item>VIR BILICE d.o.o., za unutarnju i vanjsku trgovinu na veliko i malo, ugostiteljstvo, turizam, istraživačko razvojne usluge i druge usluge, OIB 08132203153</item>
    </izvorni_sadrzaj>
    <derivirana_varijabla naziv="DomainObject.Predmet.ProtuStrankaListNazivFormatedOIB_1">
      <item>VIR BILICE d.o.o., za unutarnju i vanjsku trgovinu na veliko i malo, ugostiteljstvo, turizam, istraživačko razvojne usluge i druge usluge, OIB 08132203153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VIR BILICE d.o.o., za unutarnju i vanjsku trgovinu na veliko i malo, ugostiteljstvo, turizam, istraživačko razvojne usluge i druge usluge</izvorni_sadrzaj>
    <derivirana_varijabla naziv="DomainObject.Predmet.ProtustrankaIDrugi_1">VIR BILICE d.o.o., za unutarnju i vanjsku trgovinu na veliko i malo, ugostiteljstvo, turizam, istraživačko razvojne usluge i druge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VIR BILICE d.o.o., za unutarnju i vanjsku trgovinu na veliko i malo, ugostiteljstvo, turizam, istraživačko razvojne usluge i druge usluge, OIB 08132203153, Mihaljevići 3, 22000 Bilice</izvorni_sadrzaj>
    <derivirana_varijabla naziv="DomainObject.Predmet.ProtustrankaIDrugiAdressOIB_1">VIR BILICE d.o.o., za unutarnju i vanjsku trgovinu na veliko i malo, ugostiteljstvo, turizam, istraživačko razvojne usluge i druge usluge, OIB 08132203153, Mihaljevići 3,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VIR BILICE d.o.o., za unutarnju i vanjsku trgovinu na veliko i malo, ugostiteljstvo, turizam, istraživačko razvojne usluge i druge usluge</item>
    </izvorni_sadrzaj>
    <derivirana_varijabla naziv="DomainObject.Predmet.SudioniciListNaziv_1">
      <item>FINA - Podružnica Šibenik</item>
      <item>VIR BILICE d.o.o., za unutarnju i vanjsku trgovinu na veliko i malo, ugostiteljstvo, turizam, istraživačko razvojne usluge i druge usluge</item>
    </derivirana_varijabla>
  </DomainObject.Predmet.SudioniciListNaziv>
  <DomainObject.Predmet.SudioniciListAdressOIB>
    <izvorni_sadrzaj>
      <item>FINA - Podružnica Šibenik, OIB 85821130368, Perivoj L. Marune 1,22000 Šibenik</item>
      <item>VIR BILICE d.o.o., za unutarnju i vanjsku trgovinu na veliko i malo, ugostiteljstvo, turizam, istraživačko razvojne usluge i druge usluge, OIB 08132203153, Mihaljevići 3,22000 Bilice</item>
    </izvorni_sadrzaj>
    <derivirana_varijabla naziv="DomainObject.Predmet.SudioniciListAdressOIB_1">
      <item>FINA - Podružnica Šibenik, OIB 85821130368, Perivoj L. Marune 1,22000 Šibenik</item>
      <item>VIR BILICE d.o.o., za unutarnju i vanjsku trgovinu na veliko i malo, ugostiteljstvo, turizam, istraživačko razvojne usluge i druge usluge, OIB 08132203153, Mihaljevići 3,22000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08132203153</item>
    </izvorni_sadrzaj>
    <derivirana_varijabla naziv="DomainObject.Predmet.SudioniciListNazivOIB_1">
      <item>, OIB 85821130368</item>
      <item>, OIB 08132203153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2263</properties:Characters>
  <properties:Lines>71</properties:Lines>
  <properties:Paragraphs>19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2015-11-24T11:41:00Z</cp:lastPrinted>
  <dcterms:modified xmlns:xsi="http://www.w3.org/2001/XMLSchema-instance" xsi:type="dcterms:W3CDTF">2015-11-24T11:41:00Z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