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c9f50" w14:paraId="7fc9f50" w:rsidRDefault="0014440F" w:rsidP="001E068E" w:rsidR="001E068E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7.St.847</w:t>
      </w:r>
      <w:r w:rsidR="001E068E" w:rsidRPr="00F14A92">
        <w:rPr>
          <w:b/>
        </w:rPr>
        <w:t>/16</w:t>
      </w:r>
    </w:p>
    <w:p w:rsidRDefault="001E068E" w:rsidP="001E068E" w:rsidR="001E068E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68E" w:rsidP="001E068E" w:rsidR="001E068E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21000 SPLIT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Sukoišanska 6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ind w:firstLine="708"/>
        <w:jc w:val="both"/>
        <w:rPr>
          <w:b/>
        </w:rPr>
      </w:pPr>
    </w:p>
    <w:p w:rsidRDefault="001E068E" w:rsidP="005F5ADA" w:rsidR="001E068E" w:rsidRPr="00F14A92">
      <w:pPr>
        <w:ind w:firstLine="708"/>
        <w:jc w:val="both"/>
      </w:pPr>
      <w:r>
        <w:t>Trgovački sud u Splitu</w:t>
      </w:r>
      <w:r w:rsidRPr="00F14A92">
        <w:t>, po stečajnom sucu Diani Butigan Granić</w:t>
      </w:r>
      <w:r>
        <w:t>,</w:t>
      </w:r>
      <w:r w:rsidRPr="00F14A92">
        <w:t xml:space="preserve"> u prethodnom postupku radi utvrđivanja uvjeta za otvaranje stečajnog postupka nad dužnikom</w:t>
      </w:r>
      <w:r w:rsidR="005F5ADA" w:rsidRPr="005F5ADA">
        <w:t xml:space="preserve"> </w:t>
      </w:r>
      <w:r w:rsidR="005F5ADA">
        <w:t xml:space="preserve">EXPLETUS 94 d.o.o., Split, Katalinićev prilaz 4, OIB: 36342427937, </w:t>
      </w:r>
      <w:r w:rsidRPr="00F14A92">
        <w:t xml:space="preserve">dana </w:t>
      </w:r>
      <w:r w:rsidR="005F5ADA">
        <w:t xml:space="preserve">9. kolovoza </w:t>
      </w:r>
      <w:r w:rsidRPr="00F14A92">
        <w:t xml:space="preserve">2016.g. 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1E068E" w:rsidR="001E068E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55714E" w:rsidRPr="0097630A">
        <w:t xml:space="preserve"> </w:t>
      </w:r>
      <w:r w:rsidR="005F5ADA">
        <w:t>EXPLETUS 94 d.o.o., Split, Katalinićev prilaz 4, OIB: 36342427937</w:t>
      </w:r>
      <w:r w:rsidR="001E068E">
        <w:t>.</w:t>
      </w:r>
    </w:p>
    <w:p w:rsidRDefault="001E068E" w:rsidP="001E068E" w:rsidR="001E068E">
      <w:pPr>
        <w:jc w:val="both"/>
      </w:pPr>
    </w:p>
    <w:p w:rsidRDefault="00D331D9" w:rsidP="001E068E" w:rsidR="00824DEA" w:rsidRPr="0097630A">
      <w:pPr>
        <w:jc w:val="both"/>
      </w:pPr>
      <w:r w:rsidRPr="00D331D9">
        <w:rPr>
          <w:b/>
        </w:rPr>
        <w:t xml:space="preserve">II </w:t>
      </w:r>
      <w:r>
        <w:tab/>
      </w:r>
      <w:r w:rsidR="00714900" w:rsidRPr="0097630A">
        <w:t xml:space="preserve">Za stečajnog upravitelja imenuje se </w:t>
      </w:r>
      <w:r w:rsidR="003352B8">
        <w:t>Nada Mikulandra</w:t>
      </w:r>
      <w:r w:rsidR="00454110">
        <w:t>,</w:t>
      </w:r>
      <w:r w:rsidR="00200E7B">
        <w:t xml:space="preserve"> </w:t>
      </w:r>
      <w:r w:rsidR="003352B8">
        <w:t>stublje 238</w:t>
      </w:r>
      <w:r w:rsidR="00E152F6">
        <w:t>.,</w:t>
      </w:r>
      <w:r w:rsidR="00163350">
        <w:t xml:space="preserve"> </w:t>
      </w:r>
      <w:r w:rsidR="003352B8">
        <w:t>Split</w:t>
      </w:r>
      <w:r w:rsidR="00163350">
        <w:t xml:space="preserve">, OIB: </w:t>
      </w:r>
      <w:r w:rsidR="003352B8">
        <w:t>01343352417</w:t>
      </w:r>
      <w:r w:rsidR="00163350">
        <w:t>.</w:t>
      </w:r>
    </w:p>
    <w:p w:rsidRDefault="00D331D9" w:rsidP="00D331D9" w:rsidR="00D331D9">
      <w:pPr>
        <w:jc w:val="both"/>
      </w:pPr>
    </w:p>
    <w:p w:rsidRDefault="00D331D9" w:rsidP="00D331D9" w:rsidR="00714900" w:rsidRPr="0097630A">
      <w:pPr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824DEA" w:rsidRPr="0097630A">
        <w:t xml:space="preserve"> </w:t>
      </w:r>
      <w:r w:rsidR="005F5ADA">
        <w:t xml:space="preserve">EXPLETUS 94 d.o.o., Split, Katalinićev prilaz 4, OIB: 36342427937, </w:t>
      </w:r>
      <w:r w:rsidR="00714900" w:rsidRPr="0097630A">
        <w:t>temeljem odr</w:t>
      </w:r>
      <w:r w:rsidR="00130A4B" w:rsidRPr="0097630A">
        <w:t>edbe čl.</w:t>
      </w:r>
      <w:r w:rsidR="00131365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 </w:t>
      </w:r>
      <w:r w:rsidR="003352B8">
        <w:t>10</w:t>
      </w:r>
      <w:r w:rsidR="003E7BC1" w:rsidRPr="0097630A">
        <w:t>.</w:t>
      </w:r>
      <w:r w:rsidR="006108BC" w:rsidRPr="0097630A">
        <w:t xml:space="preserve"> </w:t>
      </w:r>
      <w:r w:rsidR="003352B8">
        <w:t>lipnja</w:t>
      </w:r>
      <w:r w:rsidR="00E371D7">
        <w:t xml:space="preserve"> 2016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E33DE4" w:rsidRPr="0097630A">
        <w:t xml:space="preserve"> </w:t>
      </w:r>
      <w:r w:rsidR="006108BC" w:rsidRPr="0097630A">
        <w:t xml:space="preserve">duljom </w:t>
      </w:r>
      <w:r w:rsidR="00B469E7" w:rsidRPr="0097630A">
        <w:t xml:space="preserve">od </w:t>
      </w:r>
      <w:r w:rsidR="003352B8">
        <w:t>1925</w:t>
      </w:r>
      <w:r w:rsidR="00E33DE4" w:rsidRPr="0097630A">
        <w:t xml:space="preserve"> </w:t>
      </w:r>
      <w:r w:rsidR="00987A3F" w:rsidRPr="0097630A">
        <w:t>dana</w:t>
      </w:r>
      <w:r w:rsidR="00E371D7">
        <w:t>.</w:t>
      </w:r>
    </w:p>
    <w:p w:rsidRDefault="00E371D7" w:rsidP="0085535D" w:rsidR="00E371D7">
      <w:pPr>
        <w:ind w:firstLine="708"/>
        <w:jc w:val="both"/>
      </w:pPr>
    </w:p>
    <w:p w:rsidRDefault="003352B8" w:rsidP="0085535D" w:rsidR="00714900" w:rsidRPr="0097630A">
      <w:pPr>
        <w:ind w:firstLine="708"/>
        <w:jc w:val="both"/>
      </w:pPr>
      <w:r>
        <w:t xml:space="preserve">Sud nema podataka </w:t>
      </w:r>
      <w:r w:rsidR="00FA3990">
        <w:t>da dužnik i</w:t>
      </w:r>
      <w:r w:rsidR="00714900" w:rsidRPr="0097630A">
        <w:t>ma</w:t>
      </w:r>
      <w:r w:rsidR="00FA3990">
        <w:t xml:space="preserve"> vr</w:t>
      </w:r>
      <w:r w:rsidR="001E068E">
        <w:t>jednije</w:t>
      </w:r>
      <w:r w:rsidR="00714900" w:rsidRPr="0097630A">
        <w:t xml:space="preserve"> imovine koja bi činila stečajnu masu. </w:t>
      </w:r>
    </w:p>
    <w:p w:rsidRDefault="00165EA1" w:rsidP="0085535D" w:rsidR="00165EA1" w:rsidRPr="0097630A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FA3990">
        <w:t>28</w:t>
      </w:r>
      <w:r w:rsidR="00987A3F" w:rsidRPr="0097630A">
        <w:t xml:space="preserve">. </w:t>
      </w:r>
      <w:r w:rsidR="001E068E">
        <w:t>lipnja</w:t>
      </w:r>
      <w:r w:rsidR="005362A0">
        <w:t xml:space="preserve"> 2016</w:t>
      </w:r>
      <w:r w:rsidR="00B469E7" w:rsidRPr="0097630A">
        <w:t>. godine</w:t>
      </w:r>
      <w:r w:rsidRPr="0097630A">
        <w:t xml:space="preserve"> pozvao </w:t>
      </w:r>
      <w:r w:rsidR="008E7CBE">
        <w:t>vj</w:t>
      </w:r>
      <w:r w:rsidRPr="0097630A">
        <w:t>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E152F6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FA3990">
        <w:t>28</w:t>
      </w:r>
      <w:r w:rsidR="00987A3F" w:rsidRPr="0097630A">
        <w:t>.</w:t>
      </w:r>
      <w:r w:rsidR="005362A0">
        <w:t xml:space="preserve"> </w:t>
      </w:r>
      <w:r w:rsidR="001E068E">
        <w:t>lipnja</w:t>
      </w:r>
      <w:r w:rsidR="006108BC" w:rsidRPr="0097630A">
        <w:t xml:space="preserve"> 201</w:t>
      </w:r>
      <w:r w:rsidR="005362A0">
        <w:t>6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652275" w:rsidP="00130A4B" w:rsidR="002216B1">
      <w:pPr>
        <w:jc w:val="center"/>
        <w:rPr>
          <w:b/>
        </w:rPr>
      </w:pPr>
      <w:r>
        <w:rPr>
          <w:b/>
        </w:rPr>
        <w:t xml:space="preserve">U Dubrovniku, </w:t>
      </w:r>
      <w:r w:rsidR="005F5ADA">
        <w:rPr>
          <w:b/>
        </w:rPr>
        <w:t xml:space="preserve">9. kolovoza </w:t>
      </w:r>
      <w:r w:rsidR="00A86EA4" w:rsidRPr="0097630A">
        <w:rPr>
          <w:b/>
        </w:rPr>
        <w:t>01</w:t>
      </w:r>
      <w:r w:rsidR="00F31D1A">
        <w:rPr>
          <w:b/>
        </w:rPr>
        <w:t>6</w:t>
      </w:r>
      <w:r w:rsidR="00554503" w:rsidRPr="0097630A">
        <w:rPr>
          <w:b/>
        </w:rPr>
        <w:t xml:space="preserve">. godine  </w:t>
      </w:r>
    </w:p>
    <w:p w:rsidRDefault="00E747A9" w:rsidP="00130A4B" w:rsidR="00E747A9" w:rsidRPr="0097630A">
      <w:pPr>
        <w:jc w:val="center"/>
        <w:rPr>
          <w:b/>
        </w:rPr>
      </w:pP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</w:p>
    <w:p w:rsidRDefault="00A35577" w:rsidP="002216B1" w:rsidR="000C507D">
      <w:pPr>
        <w:jc w:val="both"/>
        <w:rPr>
          <w:b/>
        </w:rPr>
      </w:pPr>
      <w:r>
        <w:rPr>
          <w:b/>
        </w:rPr>
        <w:t xml:space="preserve"> </w:t>
      </w: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BD77F4" w:rsidP="00BD77F4" w:rsidR="00BD77F4" w:rsidRPr="00A46F32">
      <w:pPr>
        <w:jc w:val="both"/>
        <w:rPr>
          <w:b/>
          <w:sz w:val="22"/>
          <w:szCs w:val="22"/>
        </w:rPr>
      </w:pPr>
      <w:r w:rsidRPr="00A46F32">
        <w:rPr>
          <w:b/>
          <w:sz w:val="22"/>
          <w:szCs w:val="22"/>
        </w:rPr>
        <w:t>DN-a: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1.) Podnositelju zahtjeva: FINA-i 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2.) Dužniku,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3.) ŽDO Dubrovnik,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4.) Sudski registar odmah i po pravomoćnosti,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5.) Porezna uprava, ispostava prema sjedištu dužnika,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6.) Stečajnom upravitelju,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7.) Mrežna stranica e-Oglasne ploče</w:t>
      </w:r>
    </w:p>
    <w:p w:rsidRDefault="00E67190" w:rsidP="00BD77F4" w:rsidR="00E67190" w:rsidRPr="0097630A">
      <w:pPr>
        <w:jc w:val="both"/>
      </w:pPr>
    </w:p>
    <w:sectPr w:rsidSect="00824DEA" w:rsidR="00E67190" w:rsidRPr="0097630A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F31D1A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7CB9">
          <w:rPr>
            <w:noProof/>
          </w:rPr>
          <w:t>2</w:t>
        </w:r>
        <w:r>
          <w:fldChar w:fldCharType="end"/>
        </w:r>
        <w:r w:rsidR="00454110">
          <w:t xml:space="preserve"> </w:t>
        </w:r>
        <w:r w:rsidR="00454110">
          <w:tab/>
        </w:r>
        <w:r w:rsidR="00454110">
          <w:tab/>
          <w:t xml:space="preserve"> Posl.br.7.St.84</w:t>
        </w:r>
        <w:r w:rsidR="005F5ADA">
          <w:t>7</w:t>
        </w:r>
        <w:r w:rsidR="00F31D1A">
          <w:t>/1</w:t>
        </w:r>
        <w:r w:rsidR="00D76CEB">
          <w:t>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C507D"/>
    <w:rsid w:val="000D45C7"/>
    <w:rsid w:val="000E5D0D"/>
    <w:rsid w:val="00130A4B"/>
    <w:rsid w:val="00131365"/>
    <w:rsid w:val="001376F4"/>
    <w:rsid w:val="00142A63"/>
    <w:rsid w:val="0014440F"/>
    <w:rsid w:val="00163350"/>
    <w:rsid w:val="00165EA1"/>
    <w:rsid w:val="001A206E"/>
    <w:rsid w:val="001E068E"/>
    <w:rsid w:val="00200E7B"/>
    <w:rsid w:val="002216B1"/>
    <w:rsid w:val="002C38A7"/>
    <w:rsid w:val="002F2380"/>
    <w:rsid w:val="003352B8"/>
    <w:rsid w:val="003D446D"/>
    <w:rsid w:val="003E7BC1"/>
    <w:rsid w:val="00411DA3"/>
    <w:rsid w:val="0041725C"/>
    <w:rsid w:val="00454110"/>
    <w:rsid w:val="00466C99"/>
    <w:rsid w:val="00511383"/>
    <w:rsid w:val="0051349D"/>
    <w:rsid w:val="005362A0"/>
    <w:rsid w:val="00554503"/>
    <w:rsid w:val="0055714E"/>
    <w:rsid w:val="00593887"/>
    <w:rsid w:val="005F5ADA"/>
    <w:rsid w:val="006108BC"/>
    <w:rsid w:val="006142CF"/>
    <w:rsid w:val="0064348B"/>
    <w:rsid w:val="00652275"/>
    <w:rsid w:val="006853B0"/>
    <w:rsid w:val="006B5A25"/>
    <w:rsid w:val="00714900"/>
    <w:rsid w:val="007334B1"/>
    <w:rsid w:val="00824DEA"/>
    <w:rsid w:val="0085535D"/>
    <w:rsid w:val="008761E4"/>
    <w:rsid w:val="008E7CBE"/>
    <w:rsid w:val="008F2D53"/>
    <w:rsid w:val="00943AE2"/>
    <w:rsid w:val="00970755"/>
    <w:rsid w:val="0097630A"/>
    <w:rsid w:val="00987A3F"/>
    <w:rsid w:val="00A040A9"/>
    <w:rsid w:val="00A21486"/>
    <w:rsid w:val="00A35577"/>
    <w:rsid w:val="00A86EA4"/>
    <w:rsid w:val="00A95917"/>
    <w:rsid w:val="00AB5815"/>
    <w:rsid w:val="00B1663A"/>
    <w:rsid w:val="00B21086"/>
    <w:rsid w:val="00B469E7"/>
    <w:rsid w:val="00B5054E"/>
    <w:rsid w:val="00BB08D8"/>
    <w:rsid w:val="00BD77F4"/>
    <w:rsid w:val="00D3246E"/>
    <w:rsid w:val="00D331D9"/>
    <w:rsid w:val="00D45924"/>
    <w:rsid w:val="00D76CEB"/>
    <w:rsid w:val="00D8499A"/>
    <w:rsid w:val="00DA1343"/>
    <w:rsid w:val="00DB1EB4"/>
    <w:rsid w:val="00E152F6"/>
    <w:rsid w:val="00E22608"/>
    <w:rsid w:val="00E33DE4"/>
    <w:rsid w:val="00E371D7"/>
    <w:rsid w:val="00E649D3"/>
    <w:rsid w:val="00E67190"/>
    <w:rsid w:val="00E747A9"/>
    <w:rsid w:val="00ED7CB9"/>
    <w:rsid w:val="00F31D1A"/>
    <w:rsid w:val="00FA3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D7C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7CB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7CB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7CB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7CB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D7C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7CB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7CB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7CB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7CB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kolovoza 2016.</izvorni_sadrzaj>
    <derivirana_varijabla naziv="DomainObject.DatumDonosenjaOdluke_1">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847</izvorni_sadrzaj>
    <derivirana_varijabla naziv="DomainObject.Predmet.Broj_1">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St-847/2016</izvorni_sadrzaj>
    <derivirana_varijabla naziv="DomainObject.Predmet.OznakaBroj_1">St-847/2016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EXPLETUS 94 d.o.o. za montažu, usluge i trgovinu</izvorni_sadrzaj>
    <derivirana_varijabla naziv="DomainObject.Predmet.ProtustrankaFormated_1">  EXPLETUS 94 d.o.o. za montažu, usluge i trgovinu</derivirana_varijabla>
  </DomainObject.Predmet.ProtustrankaFormated>
  <DomainObject.Predmet.ProtustrankaFormatedOIB>
    <izvorni_sadrzaj>  EXPLETUS 94 d.o.o. za montažu, usluge i trgovinu, OIB 36342427937</izvorni_sadrzaj>
    <derivirana_varijabla naziv="DomainObject.Predmet.ProtustrankaFormatedOIB_1">  EXPLETUS 94 d.o.o. za montažu, usluge i trgovinu, OIB 36342427937</derivirana_varijabla>
  </DomainObject.Predmet.ProtustrankaFormatedOIB>
  <DomainObject.Predmet.ProtustrankaFormatedWithAdress>
    <izvorni_sadrzaj> EXPLETUS 94 d.o.o. za montažu, usluge i trgovinu, Katalinićev prilaz 4, 21000 Split</izvorni_sadrzaj>
    <derivirana_varijabla naziv="DomainObject.Predmet.ProtustrankaFormatedWithAdress_1"> EXPLETUS 94 d.o.o. za montažu, usluge i trgovinu, Katalinićev prilaz 4, 21000 Split</derivirana_varijabla>
  </DomainObject.Predmet.ProtustrankaFormatedWithAdress>
  <DomainObject.Predmet.ProtustrankaFormatedWithAdressOIB>
    <izvorni_sadrzaj> EXPLETUS 94 d.o.o. za montažu, usluge i trgovinu, OIB 36342427937, Katalinićev prilaz 4, 21000 Split</izvorni_sadrzaj>
    <derivirana_varijabla naziv="DomainObject.Predmet.ProtustrankaFormatedWithAdressOIB_1"> EXPLETUS 94 d.o.o. za montažu, usluge i trgovinu, OIB 36342427937, Katalinićev prilaz 4, 21000 Split</derivirana_varijabla>
  </DomainObject.Predmet.ProtustrankaFormatedWithAdressOIB>
  <DomainObject.Predmet.ProtustrankaWithAdress>
    <izvorni_sadrzaj>EXPLETUS 94 d.o.o. za montažu, usluge i trgovinu Katalinićev prilaz 4, 21000 Split</izvorni_sadrzaj>
    <derivirana_varijabla naziv="DomainObject.Predmet.ProtustrankaWithAdress_1">EXPLETUS 94 d.o.o. za montažu, usluge i trgovinu Katalinićev prilaz 4, 21000 Split</derivirana_varijabla>
  </DomainObject.Predmet.ProtustrankaWithAdress>
  <DomainObject.Predmet.ProtustrankaWithAdressOIB>
    <izvorni_sadrzaj>EXPLETUS 94 d.o.o. za montažu, usluge i trgovinu, OIB 36342427937, Katalinićev prilaz 4, 21000 Split</izvorni_sadrzaj>
    <derivirana_varijabla naziv="DomainObject.Predmet.ProtustrankaWithAdressOIB_1">EXPLETUS 94 d.o.o. za montažu, usluge i trgovinu, OIB 36342427937, Katalinićev prilaz 4, 21000 Split</derivirana_varijabla>
  </DomainObject.Predmet.ProtustrankaWithAdressOIB>
  <DomainObject.Predmet.ProtustrankaNazivFormated>
    <izvorni_sadrzaj>EXPLETUS 94 d.o.o. za montažu, usluge i trgovinu</izvorni_sadrzaj>
    <derivirana_varijabla naziv="DomainObject.Predmet.ProtustrankaNazivFormated_1">EXPLETUS 94 d.o.o. za montažu, usluge i trgovinu</derivirana_varijabla>
  </DomainObject.Predmet.ProtustrankaNazivFormated>
  <DomainObject.Predmet.ProtustrankaNazivFormatedOIB>
    <izvorni_sadrzaj>EXPLETUS 94 d.o.o. za montažu, usluge i trgovinu, OIB 36342427937</izvorni_sadrzaj>
    <derivirana_varijabla naziv="DomainObject.Predmet.ProtustrankaNazivFormatedOIB_1">EXPLETUS 94 d.o.o. za montažu, usluge i trgovinu, OIB 36342427937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190355.79</izvorni_sadrzaj>
    <derivirana_varijabla naziv="DomainObject.Predmet.TrenutnaVrijednost_1">190355.79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EXPLETUS 94 d.o.o. za montažu, usluge i trgovinu</item>
    </izvorni_sadrzaj>
    <derivirana_varijabla naziv="DomainObject.Predmet.ProtuStrankaListFormated_1">
      <item>EXPLETUS 94 d.o.o. za montažu, usluge i trgovinu</item>
    </derivirana_varijabla>
  </DomainObject.Predmet.ProtuStrankaListFormated>
  <DomainObject.Predmet.ProtuStrankaListFormatedOIB>
    <izvorni_sadrzaj>
      <item>EXPLETUS 94 d.o.o. za montažu, usluge i trgovinu, OIB 36342427937</item>
    </izvorni_sadrzaj>
    <derivirana_varijabla naziv="DomainObject.Predmet.ProtuStrankaListFormatedOIB_1">
      <item>EXPLETUS 94 d.o.o. za montažu, usluge i trgovinu, OIB 36342427937</item>
    </derivirana_varijabla>
  </DomainObject.Predmet.ProtuStrankaListFormatedOIB>
  <DomainObject.Predmet.ProtuStrankaListFormatedWithAdress>
    <izvorni_sadrzaj>
      <item>EXPLETUS 94 d.o.o. za montažu, usluge i trgovinu, Katalinićev prilaz 4, 21000 Split</item>
    </izvorni_sadrzaj>
    <derivirana_varijabla naziv="DomainObject.Predmet.ProtuStrankaListFormatedWithAdress_1">
      <item>EXPLETUS 94 d.o.o. za montažu, usluge i trgovinu, Katalinićev prilaz 4, 21000 Split</item>
    </derivirana_varijabla>
  </DomainObject.Predmet.ProtuStrankaListFormatedWithAdress>
  <DomainObject.Predmet.ProtuStrankaListFormatedWithAdressOIB>
    <izvorni_sadrzaj>
      <item>EXPLETUS 94 d.o.o. za montažu, usluge i trgovinu, OIB 36342427937, Katalinićev prilaz 4, 21000 Split</item>
    </izvorni_sadrzaj>
    <derivirana_varijabla naziv="DomainObject.Predmet.ProtuStrankaListFormatedWithAdressOIB_1">
      <item>EXPLETUS 94 d.o.o. za montažu, usluge i trgovinu, OIB 36342427937, Katalinićev prilaz 4, 21000 Split</item>
    </derivirana_varijabla>
  </DomainObject.Predmet.ProtuStrankaListFormatedWithAdressOIB>
  <DomainObject.Predmet.ProtuStrankaListNazivFormated>
    <izvorni_sadrzaj>
      <item>EXPLETUS 94 d.o.o. za montažu, usluge i trgovinu</item>
    </izvorni_sadrzaj>
    <derivirana_varijabla naziv="DomainObject.Predmet.ProtuStrankaListNazivFormated_1">
      <item>EXPLETUS 94 d.o.o. za montažu, usluge i trgovinu</item>
    </derivirana_varijabla>
  </DomainObject.Predmet.ProtuStrankaListNazivFormated>
  <DomainObject.Predmet.ProtuStrankaListNazivFormatedOIB>
    <izvorni_sadrzaj>
      <item>EXPLETUS 94 d.o.o. za montažu, usluge i trgovinu, OIB 36342427937</item>
    </izvorni_sadrzaj>
    <derivirana_varijabla naziv="DomainObject.Predmet.ProtuStrankaListNazivFormatedOIB_1">
      <item>EXPLETUS 94 d.o.o. za montažu, usluge i trgovinu, OIB 36342427937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2016.</izvorni_sadrzaj>
    <derivirana_varijabla naziv="DomainObject.Datum_1">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EXPLETUS 94 d.o.o. za montažu, usluge i trgovinu</izvorni_sadrzaj>
    <derivirana_varijabla naziv="DomainObject.Predmet.ProtustrankaIDrugi_1">EXPLETUS 94 d.o.o. za montažu, usluge i trgovinu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EXPLETUS 94 d.o.o. za montažu, usluge i trgovinu, OIB 36342427937, Katalinićev prilaz 4, 21000 Split</izvorni_sadrzaj>
    <derivirana_varijabla naziv="DomainObject.Predmet.ProtustrankaIDrugiAdressOIB_1">EXPLETUS 94 d.o.o. za montažu, usluge i trgovinu, OIB 36342427937, Katalinićev prilaz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EXPLETUS 94 d.o.o. za montažu, usluge i trgovinu</item>
      <item>FINANCIJSKA AGENCIJA, PODRUŽNICA SPLIT</item>
    </izvorni_sadrzaj>
    <derivirana_varijabla naziv="DomainObject.Predmet.SudioniciListNaziv_1">
      <item>EXPLETUS 94 d.o.o. za montažu, usluge i trgovinu</item>
      <item>FINANCIJSKA AGENCIJA, PODRUŽNICA SPLIT</item>
    </derivirana_varijabla>
  </DomainObject.Predmet.SudioniciListNaziv>
  <DomainObject.Predmet.SudioniciListAdressOIB>
    <izvorni_sadrzaj>
      <item>EXPLETUS 94 d.o.o. za montažu, usluge i trgovinu, OIB 36342427937, Katalinićev prilaz 4,21000 Split</item>
      <item>FINANCIJSKA AGENCIJA, PODRUŽNICA SPLIT, OIB 85821130368, Mažuranićevo šetalište 24b,21000 Split</item>
    </izvorni_sadrzaj>
    <derivirana_varijabla naziv="DomainObject.Predmet.SudioniciListAdressOIB_1">
      <item>EXPLETUS 94 d.o.o. za montažu, usluge i trgovinu, OIB 36342427937, Katalinićev prilaz 4,21000 Split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36342427937</item>
      <item>, OIB 85821130368</item>
    </izvorni_sadrzaj>
    <derivirana_varijabla naziv="DomainObject.Predmet.SudioniciListNazivOIB_1">
      <item>, OIB 36342427937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536</properties:Words>
  <properties:Characters>3113</properties:Characters>
  <properties:Lines>89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3654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2016-08-09T08:45:00Z</dcterms:created>
  <dc:creator>stanka grcic</dc:creator>
  <cp:lastModifiedBy>Mara Marčinko</cp:lastModifiedBy>
  <cp:lastPrinted>2016-08-09T08:53:00Z</cp:lastPrinted>
  <dcterms:modified xmlns:xsi="http://www.w3.org/2001/XMLSchema-instance" xsi:type="dcterms:W3CDTF">2016-08-09T08:55:00Z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