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b711" w14:paraId="965b71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1F52D7">
        <w:t>9</w:t>
      </w:r>
      <w:r w:rsidR="00B91C6E">
        <w:t>6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E97A48">
        <w:t>21.</w:t>
      </w:r>
      <w:r w:rsidRPr="009C5689">
        <w:t xml:space="preserve"> </w:t>
      </w:r>
      <w:r w:rsidR="00E97A48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1F52D7">
      <w:pPr>
        <w:jc w:val="both"/>
      </w:pPr>
      <w:r w:rsidRPr="009C5689">
        <w:t xml:space="preserve">I </w:t>
      </w:r>
      <w:r w:rsidRPr="009C5689">
        <w:tab/>
        <w:t>Za dužnika</w:t>
      </w:r>
      <w:r w:rsidR="00B91C6E">
        <w:t xml:space="preserve"> </w:t>
      </w:r>
      <w:r w:rsidR="00E61D2C" w:rsidRPr="004472F4">
        <w:t>CORAX DESTILERIJA d.o.o., Zlatar Bistrica, Kolodvorska 2, OIB: 31481838776</w:t>
      </w:r>
      <w:r w:rsidR="000E0EB4">
        <w:t>.</w:t>
      </w:r>
    </w:p>
    <w:p w:rsidRDefault="00294067" w:rsidP="003264C7" w:rsidR="0029406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B91C6E">
        <w:t>16.282,78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E97A48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387390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387390" w:rsidR="00387390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387390">
        <w:t>,v.r.</w:t>
      </w:r>
    </w:p>
    <w:p w:rsidRDefault="00387390" w:rsidP="00387390" w:rsidR="00387390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87390" w:rsidP="00387390" w:rsidR="00387390">
      <w:pPr>
        <w:ind w:firstLine="708"/>
        <w:jc w:val="right"/>
      </w:pPr>
      <w:r>
        <w:t>ovlašteni službenik:</w:t>
      </w:r>
    </w:p>
    <w:p w:rsidRDefault="00387390" w:rsidP="00387390" w:rsidR="00387390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602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5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602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E0EB4"/>
    <w:rsid w:val="000F2D05"/>
    <w:rsid w:val="00155ECD"/>
    <w:rsid w:val="0017795A"/>
    <w:rsid w:val="001E3342"/>
    <w:rsid w:val="001F52D7"/>
    <w:rsid w:val="002316DF"/>
    <w:rsid w:val="002358A6"/>
    <w:rsid w:val="00275833"/>
    <w:rsid w:val="00294067"/>
    <w:rsid w:val="002B2782"/>
    <w:rsid w:val="002F0E73"/>
    <w:rsid w:val="003264C7"/>
    <w:rsid w:val="003279B2"/>
    <w:rsid w:val="0033400A"/>
    <w:rsid w:val="0034753A"/>
    <w:rsid w:val="00375C56"/>
    <w:rsid w:val="00387390"/>
    <w:rsid w:val="003A1BB3"/>
    <w:rsid w:val="003D2682"/>
    <w:rsid w:val="003E31D6"/>
    <w:rsid w:val="00416FB3"/>
    <w:rsid w:val="004717B0"/>
    <w:rsid w:val="004A1973"/>
    <w:rsid w:val="004A6021"/>
    <w:rsid w:val="004B7E1E"/>
    <w:rsid w:val="004C7490"/>
    <w:rsid w:val="004D12D6"/>
    <w:rsid w:val="0050562B"/>
    <w:rsid w:val="00533EFD"/>
    <w:rsid w:val="00546F8A"/>
    <w:rsid w:val="00570868"/>
    <w:rsid w:val="0060613D"/>
    <w:rsid w:val="006078DE"/>
    <w:rsid w:val="00630122"/>
    <w:rsid w:val="006320A6"/>
    <w:rsid w:val="00654E7F"/>
    <w:rsid w:val="0067475D"/>
    <w:rsid w:val="006B4F3D"/>
    <w:rsid w:val="006D0DE8"/>
    <w:rsid w:val="006E0EEE"/>
    <w:rsid w:val="006F7B7E"/>
    <w:rsid w:val="007122B2"/>
    <w:rsid w:val="0076052C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22CD1"/>
    <w:rsid w:val="0093505F"/>
    <w:rsid w:val="00942EAA"/>
    <w:rsid w:val="009507FA"/>
    <w:rsid w:val="009E3ECD"/>
    <w:rsid w:val="00A31C62"/>
    <w:rsid w:val="00A60C39"/>
    <w:rsid w:val="00A74195"/>
    <w:rsid w:val="00A8297E"/>
    <w:rsid w:val="00A90B79"/>
    <w:rsid w:val="00A970E4"/>
    <w:rsid w:val="00AA4C98"/>
    <w:rsid w:val="00AE518C"/>
    <w:rsid w:val="00B91C6E"/>
    <w:rsid w:val="00C30569"/>
    <w:rsid w:val="00CA316C"/>
    <w:rsid w:val="00D14200"/>
    <w:rsid w:val="00D26E52"/>
    <w:rsid w:val="00D90876"/>
    <w:rsid w:val="00DC5AC0"/>
    <w:rsid w:val="00E349DB"/>
    <w:rsid w:val="00E61D2C"/>
    <w:rsid w:val="00E75169"/>
    <w:rsid w:val="00E91787"/>
    <w:rsid w:val="00E97A48"/>
    <w:rsid w:val="00ED6CFA"/>
    <w:rsid w:val="00ED7BC6"/>
    <w:rsid w:val="00F30C75"/>
    <w:rsid w:val="00F51F18"/>
    <w:rsid w:val="00F97C1B"/>
    <w:rsid w:val="00FA789D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St-4296/2016</izvorni_sadrzaj>
    <derivirana_varijabla naziv="DomainObject.Predmet.OznakaBroj_1">St-4296/2016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CORAX DESTILERIJA d.o.o</izvorni_sadrzaj>
    <derivirana_varijabla naziv="DomainObject.Predmet.ProtustrankaFormated_1">  CORAX DESTILERIJA d.o.o</derivirana_varijabla>
  </DomainObject.Predmet.ProtustrankaFormated>
  <DomainObject.Predmet.ProtustrankaFormatedOIB>
    <izvorni_sadrzaj>  CORAX DESTILERIJA d.o.o, OIB 31481838776</izvorni_sadrzaj>
    <derivirana_varijabla naziv="DomainObject.Predmet.ProtustrankaFormatedOIB_1">  CORAX DESTILERIJA d.o.o, OIB 31481838776</derivirana_varijabla>
  </DomainObject.Predmet.ProtustrankaFormatedOIB>
  <DomainObject.Predmet.ProtustrankaFormatedWithAdress>
    <izvorni_sadrzaj> CORAX DESTILERIJA d.o.o, Kolodvorska 2, 49247 Zlatar-Bistrica</izvorni_sadrzaj>
    <derivirana_varijabla naziv="DomainObject.Predmet.ProtustrankaFormatedWithAdress_1"> CORAX DESTILERIJA d.o.o, Kolodvorska 2, 49247 Zlatar-Bistrica</derivirana_varijabla>
  </DomainObject.Predmet.ProtustrankaFormatedWithAdress>
  <DomainObject.Predmet.ProtustrankaFormatedWithAdressOIB>
    <izvorni_sadrzaj> CORAX DESTILERIJA d.o.o, OIB 31481838776, Kolodvorska 2, 49247 Zlatar-Bistrica</izvorni_sadrzaj>
    <derivirana_varijabla naziv="DomainObject.Predmet.ProtustrankaFormatedWithAdressOIB_1"> CORAX DESTILERIJA d.o.o, OIB 31481838776, Kolodvorska 2, 49247 Zlatar-Bistrica</derivirana_varijabla>
  </DomainObject.Predmet.ProtustrankaFormatedWithAdressOIB>
  <DomainObject.Predmet.ProtustrankaWithAdress>
    <izvorni_sadrzaj>CORAX DESTILERIJA d.o.o Kolodvorska 2, 49247 Zlatar-Bistrica</izvorni_sadrzaj>
    <derivirana_varijabla naziv="DomainObject.Predmet.ProtustrankaWithAdress_1">CORAX DESTILERIJA d.o.o Kolodvorska 2, 49247 Zlatar-Bistrica</derivirana_varijabla>
  </DomainObject.Predmet.ProtustrankaWithAdress>
  <DomainObject.Predmet.ProtustrankaWithAdressOIB>
    <izvorni_sadrzaj>CORAX DESTILERIJA d.o.o, OIB 31481838776, Kolodvorska 2, 49247 Zlatar-Bistrica</izvorni_sadrzaj>
    <derivirana_varijabla naziv="DomainObject.Predmet.ProtustrankaWithAdressOIB_1">CORAX DESTILERIJA d.o.o, OIB 31481838776, Kolodvorska 2, 49247 Zlatar-Bistrica</derivirana_varijabla>
  </DomainObject.Predmet.ProtustrankaWithAdressOIB>
  <DomainObject.Predmet.ProtustrankaNazivFormated>
    <izvorni_sadrzaj>CORAX DESTILERIJA d.o.o</izvorni_sadrzaj>
    <derivirana_varijabla naziv="DomainObject.Predmet.ProtustrankaNazivFormated_1">CORAX DESTILERIJA d.o.o</derivirana_varijabla>
  </DomainObject.Predmet.ProtustrankaNazivFormated>
  <DomainObject.Predmet.ProtustrankaNazivFormatedOIB>
    <izvorni_sadrzaj>CORAX DESTILERIJA d.o.o, OIB 31481838776</izvorni_sadrzaj>
    <derivirana_varijabla naziv="DomainObject.Predmet.ProtustrankaNazivFormatedOIB_1">CORAX DESTILERIJA d.o.o, OIB 31481838776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CORAX DESTILERIJA d.o.o</item>
    </izvorni_sadrzaj>
    <derivirana_varijabla naziv="DomainObject.Predmet.ProtuStrankaListFormated_1">
      <item>CORAX DESTILERIJA d.o.o</item>
    </derivirana_varijabla>
  </DomainObject.Predmet.ProtuStrankaListFormated>
  <DomainObject.Predmet.ProtuStrankaListFormatedOIB>
    <izvorni_sadrzaj>
      <item>CORAX DESTILERIJA d.o.o, OIB 31481838776</item>
    </izvorni_sadrzaj>
    <derivirana_varijabla naziv="DomainObject.Predmet.ProtuStrankaListFormatedOIB_1">
      <item>CORAX DESTILERIJA d.o.o, OIB 31481838776</item>
    </derivirana_varijabla>
  </DomainObject.Predmet.ProtuStrankaListFormatedOIB>
  <DomainObject.Predmet.ProtuStrankaListFormatedWithAdress>
    <izvorni_sadrzaj>
      <item>CORAX DESTILERIJA d.o.o, Kolodvorska 2, 49247 Zlatar-Bistrica</item>
    </izvorni_sadrzaj>
    <derivirana_varijabla naziv="DomainObject.Predmet.ProtuStrankaListFormatedWithAdress_1">
      <item>CORAX DESTILERIJA d.o.o, Kolodvorska 2, 49247 Zlatar-Bistrica</item>
    </derivirana_varijabla>
  </DomainObject.Predmet.ProtuStrankaListFormatedWithAdress>
  <DomainObject.Predmet.ProtuStrankaListFormatedWithAdressOIB>
    <izvorni_sadrzaj>
      <item>CORAX DESTILERIJA d.o.o, OIB 31481838776, Kolodvorska 2, 49247 Zlatar-Bistrica</item>
    </izvorni_sadrzaj>
    <derivirana_varijabla naziv="DomainObject.Predmet.ProtuStrankaListFormatedWithAdressOIB_1">
      <item>CORAX DESTILERIJA d.o.o, OIB 31481838776, Kolodvorska 2, 49247 Zlatar-Bistrica</item>
    </derivirana_varijabla>
  </DomainObject.Predmet.ProtuStrankaListFormatedWithAdressOIB>
  <DomainObject.Predmet.ProtuStrankaListNazivFormated>
    <izvorni_sadrzaj>
      <item>CORAX DESTILERIJA d.o.o</item>
    </izvorni_sadrzaj>
    <derivirana_varijabla naziv="DomainObject.Predmet.ProtuStrankaListNazivFormated_1">
      <item>CORAX DESTILERIJA d.o.o</item>
    </derivirana_varijabla>
  </DomainObject.Predmet.ProtuStrankaListNazivFormated>
  <DomainObject.Predmet.ProtuStrankaListNazivFormatedOIB>
    <izvorni_sadrzaj>
      <item>CORAX DESTILERIJA d.o.o, OIB 31481838776</item>
    </izvorni_sadrzaj>
    <derivirana_varijabla naziv="DomainObject.Predmet.ProtuStrankaListNazivFormatedOIB_1">
      <item>CORAX DESTILERIJA d.o.o, OIB 31481838776</item>
    </derivirana_varijabla>
  </DomainObject.Predmet.ProtuStrankaListNazivFormatedOIB>
  <DomainObject.Predmet.OstaliListFormated>
    <izvorni_sadrzaj>
      <item>Saša Rakar</item>
    </izvorni_sadrzaj>
    <derivirana_varijabla naziv="DomainObject.Predmet.OstaliListFormated_1">
      <item>Saša Rakar</item>
    </derivirana_varijabla>
  </DomainObject.Predmet.OstaliListFormated>
  <DomainObject.Predmet.OstaliListFormatedOIB>
    <izvorni_sadrzaj>
      <item>Saša Rakar, OIB 75444366583</item>
    </izvorni_sadrzaj>
    <derivirana_varijabla naziv="DomainObject.Predmet.OstaliListFormatedOIB_1">
      <item>Saša Rakar, OIB 75444366583</item>
    </derivirana_varijabla>
  </DomainObject.Predmet.OstaliListFormatedOIB>
  <DomainObject.Predmet.OstaliListFormatedWithAdress>
    <izvorni_sadrzaj>
      <item>Saša Rakar, Gospočak 3, 10000 Zagreb</item>
    </izvorni_sadrzaj>
    <derivirana_varijabla naziv="DomainObject.Predmet.OstaliListFormatedWithAdress_1">
      <item>Saša Rakar, Gospočak 3, 10000 Zagreb</item>
    </derivirana_varijabla>
  </DomainObject.Predmet.OstaliListFormatedWithAdress>
  <DomainObject.Predmet.OstaliListFormatedWithAdressOIB>
    <izvorni_sadrzaj>
      <item>Saša Rakar, OIB 75444366583, Gospočak 3, 10000 Zagreb</item>
    </izvorni_sadrzaj>
    <derivirana_varijabla naziv="DomainObject.Predmet.OstaliListFormatedWithAdressOIB_1">
      <item>Saša Rakar, OIB 75444366583, Gospočak 3, 10000 Zagreb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CORAX DESTILERIJA d.o.o</izvorni_sadrzaj>
    <derivirana_varijabla naziv="DomainObject.Predmet.ProtustrankaIDrugi_1">CORAX DESTILERIJA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CORAX DESTILERIJA d.o.o, OIB 31481838776, Kolodvorska 2, 49247 Zlatar-Bistrica</izvorni_sadrzaj>
    <derivirana_varijabla naziv="DomainObject.Predmet.ProtustrankaIDrugiAdressOIB_1">CORAX DESTILERIJA d.o.o, OIB 31481838776, Kolodvorska 2,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CORAX DESTILERIJA d.o.o</item>
      <item>Saša Rakar</item>
    </izvorni_sadrzaj>
    <derivirana_varijabla naziv="DomainObject.Predmet.SudioniciListNaziv_1">
      <item>FINA Regionalni centar Zagreb</item>
      <item>CORAX DESTILERIJA d.o.o</item>
      <item>Saša Rakar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izvorni_sadrzaj>
    <derivirana_varijabla naziv="DomainObject.Predmet.SudioniciListAdressOIB_1"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31481838776</item>
      <item>, OIB 75444366583</item>
    </izvorni_sadrzaj>
    <derivirana_varijabla naziv="DomainObject.Predmet.SudioniciListNazivOIB_1">
      <item>, OIB 85821130368</item>
      <item>, OIB 31481838776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2016-06-27T08:01:00Z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