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94eb" w14:paraId="89d94eb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283BD4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283BD4">
        <w:t>3387</w:t>
      </w:r>
      <w:r w:rsidR="00642240" w:rsidRPr="00642240">
        <w:t>/15</w:t>
      </w:r>
      <w:r w:rsidR="00283BD4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336E05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283BD4" w:rsidRPr="00283BD4">
        <w:t>JETCONTROL d.o.o., Zagreb, Donje Svetice 40, OIB: 34832745340</w:t>
      </w:r>
      <w:r w:rsidR="00E1138E" w:rsidRPr="00E1138E">
        <w:t xml:space="preserve">, </w:t>
      </w:r>
      <w:r w:rsidR="00283BD4">
        <w:rPr>
          <w:rFonts w:eastAsia="Times New Roman"/>
          <w:szCs w:val="24"/>
          <w:lang w:eastAsia="hr-HR"/>
        </w:rPr>
        <w:t>12</w:t>
      </w:r>
      <w:r w:rsidR="0064387E">
        <w:rPr>
          <w:rFonts w:eastAsia="Times New Roman"/>
          <w:szCs w:val="24"/>
          <w:lang w:eastAsia="hr-HR"/>
        </w:rPr>
        <w:t>. rujn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E1138E" w:rsidP="001B3169" w:rsidR="00E1138E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283BD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283BD4" w:rsidRPr="00283BD4">
        <w:t>JETCONTROL d.o.o., Zagreb, Donje Svetice 40, OIB: 34832745340</w:t>
      </w:r>
      <w:r w:rsidR="00A33C0E">
        <w:t xml:space="preserve">, MBS: </w:t>
      </w:r>
      <w:r w:rsidR="00283BD4" w:rsidRPr="00283BD4">
        <w:t>080460049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283BD4">
        <w:rPr>
          <w:rFonts w:eastAsia="Times New Roman"/>
          <w:szCs w:val="24"/>
          <w:lang w:eastAsia="hr-HR"/>
        </w:rPr>
        <w:t>12</w:t>
      </w:r>
      <w:r w:rsidR="0064387E" w:rsidRPr="0064387E">
        <w:rPr>
          <w:rFonts w:eastAsia="Times New Roman"/>
          <w:szCs w:val="24"/>
          <w:lang w:eastAsia="hr-HR"/>
        </w:rPr>
        <w:t xml:space="preserve">. rujna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6A695C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283BD4">
        <w:rPr>
          <w:rFonts w:eastAsia="Times New Roman"/>
          <w:szCs w:val="24"/>
          <w:lang w:eastAsia="hr-HR"/>
        </w:rPr>
        <w:t xml:space="preserve"> i 1</w:t>
      </w:r>
      <w:r w:rsidR="006A695C">
        <w:rPr>
          <w:rFonts w:eastAsia="Times New Roman"/>
          <w:szCs w:val="24"/>
          <w:lang w:eastAsia="hr-HR"/>
        </w:rPr>
        <w:t>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1A705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283BD4">
        <w:rPr>
          <w:rFonts w:eastAsia="Times New Roman"/>
          <w:szCs w:val="24"/>
          <w:lang w:eastAsia="hr-HR"/>
        </w:rPr>
        <w:t>Zdravko Frleta</w:t>
      </w:r>
      <w:r w:rsidR="006A695C">
        <w:rPr>
          <w:rFonts w:eastAsia="Times New Roman"/>
          <w:szCs w:val="24"/>
          <w:lang w:eastAsia="hr-HR"/>
        </w:rPr>
        <w:t xml:space="preserve"> iz</w:t>
      </w:r>
      <w:r w:rsidR="00283BD4">
        <w:rPr>
          <w:rFonts w:eastAsia="Times New Roman"/>
          <w:szCs w:val="24"/>
          <w:lang w:eastAsia="hr-HR"/>
        </w:rPr>
        <w:t xml:space="preserve"> Novog</w:t>
      </w:r>
      <w:r w:rsidR="006A695C">
        <w:rPr>
          <w:rFonts w:eastAsia="Times New Roman"/>
          <w:szCs w:val="24"/>
          <w:lang w:eastAsia="hr-HR"/>
        </w:rPr>
        <w:t xml:space="preserve">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283BD4">
        <w:rPr>
          <w:rFonts w:eastAsia="Times New Roman"/>
          <w:szCs w:val="24"/>
          <w:lang w:eastAsia="hr-HR"/>
        </w:rPr>
        <w:t xml:space="preserve"> Brune Bušića 40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FD4AAF">
        <w:rPr>
          <w:rFonts w:eastAsia="Times New Roman"/>
          <w:szCs w:val="24"/>
          <w:lang w:eastAsia="hr-HR"/>
        </w:rPr>
        <w:t xml:space="preserve"> </w:t>
      </w:r>
      <w:r w:rsidR="00283BD4">
        <w:rPr>
          <w:rFonts w:eastAsia="Times New Roman"/>
          <w:szCs w:val="24"/>
          <w:lang w:eastAsia="hr-HR"/>
        </w:rPr>
        <w:t>16983053469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283BD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283BD4" w:rsidRPr="00283BD4">
        <w:t>JETCONTROL d.o.o., Zagreb, Donje Svetice 40, OIB: 34832745340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283BD4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283BD4">
        <w:rPr>
          <w:rFonts w:eastAsia="Times New Roman"/>
          <w:szCs w:val="20"/>
          <w:lang w:eastAsia="hr-HR"/>
        </w:rPr>
        <w:t>10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283BD4">
        <w:rPr>
          <w:rFonts w:eastAsia="Times New Roman"/>
          <w:szCs w:val="20"/>
          <w:lang w:eastAsia="hr-HR"/>
        </w:rPr>
        <w:t>10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5E1759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5E1759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5E1759">
        <w:rPr>
          <w:rFonts w:eastAsia="Times New Roman"/>
          <w:szCs w:val="20"/>
          <w:lang w:eastAsia="hr-HR"/>
        </w:rPr>
        <w:t>Zakon</w:t>
      </w:r>
      <w:r w:rsidR="006A695C">
        <w:rPr>
          <w:rFonts w:eastAsia="Times New Roman"/>
          <w:szCs w:val="20"/>
          <w:lang w:eastAsia="hr-HR"/>
        </w:rPr>
        <w:t>s</w:t>
      </w:r>
      <w:r w:rsidR="00283BD4">
        <w:rPr>
          <w:rFonts w:eastAsia="Times New Roman"/>
          <w:szCs w:val="20"/>
          <w:lang w:eastAsia="hr-HR"/>
        </w:rPr>
        <w:t>ki zastupnik dužnika Lovro Ivas</w:t>
      </w:r>
      <w:r w:rsidR="006A695C">
        <w:rPr>
          <w:rFonts w:eastAsia="Times New Roman"/>
          <w:szCs w:val="20"/>
          <w:lang w:eastAsia="hr-HR"/>
        </w:rPr>
        <w:t xml:space="preserve"> </w:t>
      </w:r>
      <w:r w:rsidR="00283BD4">
        <w:rPr>
          <w:rFonts w:eastAsia="Times New Roman"/>
          <w:szCs w:val="20"/>
          <w:lang w:eastAsia="hr-HR"/>
        </w:rPr>
        <w:t>je zaključak zaprimio 9</w:t>
      </w:r>
      <w:r w:rsidR="006A695C">
        <w:rPr>
          <w:rFonts w:eastAsia="Times New Roman"/>
          <w:szCs w:val="20"/>
          <w:lang w:eastAsia="hr-HR"/>
        </w:rPr>
        <w:t>. sr</w:t>
      </w:r>
      <w:r w:rsidR="005E1759" w:rsidRPr="005E1759">
        <w:rPr>
          <w:rFonts w:eastAsia="Times New Roman"/>
          <w:szCs w:val="20"/>
          <w:lang w:eastAsia="hr-HR"/>
        </w:rPr>
        <w:t>pnja 2016.</w:t>
      </w:r>
      <w:r w:rsidR="005E1759">
        <w:rPr>
          <w:rFonts w:eastAsia="Times New Roman"/>
          <w:szCs w:val="20"/>
          <w:lang w:eastAsia="hr-HR"/>
        </w:rPr>
        <w:t>, ali po njemu nije postupio</w:t>
      </w:r>
      <w:r w:rsidR="005A0D5E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283BD4">
        <w:rPr>
          <w:rFonts w:eastAsia="Times New Roman"/>
          <w:szCs w:val="20"/>
          <w:lang w:eastAsia="hr-HR"/>
        </w:rPr>
        <w:t>10</w:t>
      </w:r>
      <w:r w:rsidR="005E1759">
        <w:rPr>
          <w:rFonts w:eastAsia="Times New Roman"/>
          <w:szCs w:val="20"/>
          <w:lang w:eastAsia="hr-HR"/>
        </w:rPr>
        <w:t>. lip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283BD4">
        <w:rPr>
          <w:rFonts w:eastAsia="Times New Roman"/>
          <w:szCs w:val="20"/>
          <w:lang w:eastAsia="hr-HR"/>
        </w:rPr>
        <w:t>12</w:t>
      </w:r>
      <w:r w:rsidR="0064387E" w:rsidRPr="0064387E">
        <w:rPr>
          <w:rFonts w:eastAsia="Times New Roman"/>
          <w:szCs w:val="20"/>
          <w:lang w:eastAsia="hr-HR"/>
        </w:rPr>
        <w:t xml:space="preserve">. rujna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0C57AD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0C57AD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0C57AD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57AD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283BD4" w:rsidRPr="00283BD4">
          <w:t>3387/15-9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53F84"/>
    <w:rsid w:val="00072CE6"/>
    <w:rsid w:val="00076D0B"/>
    <w:rsid w:val="000C57AD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66E31"/>
    <w:rsid w:val="00283BD4"/>
    <w:rsid w:val="002F2B51"/>
    <w:rsid w:val="003040C2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64FC6"/>
    <w:rsid w:val="005A0D5E"/>
    <w:rsid w:val="005B2863"/>
    <w:rsid w:val="005C116A"/>
    <w:rsid w:val="005D1393"/>
    <w:rsid w:val="005E1759"/>
    <w:rsid w:val="005F67DA"/>
    <w:rsid w:val="0061384C"/>
    <w:rsid w:val="006145D4"/>
    <w:rsid w:val="00624C30"/>
    <w:rsid w:val="00642240"/>
    <w:rsid w:val="0064387E"/>
    <w:rsid w:val="006469E9"/>
    <w:rsid w:val="00646B9D"/>
    <w:rsid w:val="00657523"/>
    <w:rsid w:val="00664A75"/>
    <w:rsid w:val="00694358"/>
    <w:rsid w:val="00697965"/>
    <w:rsid w:val="006A695C"/>
    <w:rsid w:val="006C14BC"/>
    <w:rsid w:val="00725182"/>
    <w:rsid w:val="00725599"/>
    <w:rsid w:val="00725A54"/>
    <w:rsid w:val="00753751"/>
    <w:rsid w:val="00794F40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6214E"/>
    <w:rsid w:val="00892899"/>
    <w:rsid w:val="008D5BE9"/>
    <w:rsid w:val="00944133"/>
    <w:rsid w:val="00950F54"/>
    <w:rsid w:val="00974A5E"/>
    <w:rsid w:val="00996101"/>
    <w:rsid w:val="009D607F"/>
    <w:rsid w:val="009F2843"/>
    <w:rsid w:val="00A108D1"/>
    <w:rsid w:val="00A22223"/>
    <w:rsid w:val="00A33C0E"/>
    <w:rsid w:val="00A53DC3"/>
    <w:rsid w:val="00A5635C"/>
    <w:rsid w:val="00A7455E"/>
    <w:rsid w:val="00A75FC3"/>
    <w:rsid w:val="00AA4D51"/>
    <w:rsid w:val="00AC13BA"/>
    <w:rsid w:val="00AC493B"/>
    <w:rsid w:val="00B2783D"/>
    <w:rsid w:val="00B4105F"/>
    <w:rsid w:val="00B5532F"/>
    <w:rsid w:val="00B74A75"/>
    <w:rsid w:val="00BC1512"/>
    <w:rsid w:val="00BF580F"/>
    <w:rsid w:val="00C043BE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27167"/>
    <w:rsid w:val="00D40507"/>
    <w:rsid w:val="00D64F33"/>
    <w:rsid w:val="00D661F6"/>
    <w:rsid w:val="00D67C46"/>
    <w:rsid w:val="00D76049"/>
    <w:rsid w:val="00D82C2B"/>
    <w:rsid w:val="00D87D4B"/>
    <w:rsid w:val="00D90085"/>
    <w:rsid w:val="00DE3AFC"/>
    <w:rsid w:val="00E00AE1"/>
    <w:rsid w:val="00E1138E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119FD"/>
    <w:rsid w:val="00F22132"/>
    <w:rsid w:val="00F36322"/>
    <w:rsid w:val="00F87549"/>
    <w:rsid w:val="00F93944"/>
    <w:rsid w:val="00FB34BE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St-3387/2015-9</izvorni_sadrzaj>
    <derivirana_varijabla naziv="DomainObject.Oznaka_1">St-3387/2015-9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3387</izvorni_sadrzaj>
    <derivirana_varijabla naziv="DomainObject.Predmet.Broj_1">3387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St-3387/2015</izvorni_sadrzaj>
    <derivirana_varijabla naziv="DomainObject.Predmet.OznakaBroj_1">St-3387/2015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JETCONTROL d.o.o. zastupanog po punomoćniku LOVRO IVAS</izvorni_sadrzaj>
    <derivirana_varijabla naziv="DomainObject.Predmet.ProtustrankaFormated_1">  JETCONTROL d.o.o. zastupanog po punomoćniku LOVRO IVAS</derivirana_varijabla>
  </DomainObject.Predmet.ProtustrankaFormated>
  <DomainObject.Predmet.ProtustrankaFormatedOIB>
    <izvorni_sadrzaj>  JETCONTROL d.o.o., OIB 34832745340 zastupanog po punomoćniku LOVRO IVAS</izvorni_sadrzaj>
    <derivirana_varijabla naziv="DomainObject.Predmet.ProtustrankaFormatedOIB_1">  JETCONTROL d.o.o., OIB 34832745340 zastupanog po punomoćniku LOVRO IVAS</derivirana_varijabla>
  </DomainObject.Predmet.ProtustrankaFormatedOIB>
  <DomainObject.Predmet.ProtustrankaFormatedWithAdress>
    <izvorni_sadrzaj> JETCONTROL d.o.o., Donje Svetice 40, 10000 Zagreb zastupanog po punomoćniku LOVRO IVAS</izvorni_sadrzaj>
    <derivirana_varijabla naziv="DomainObject.Predmet.ProtustrankaFormatedWithAdress_1"> JETCONTROL d.o.o., Donje Svetice 40, 10000 Zagreb zastupanog po punomoćniku LOVRO IVAS</derivirana_varijabla>
  </DomainObject.Predmet.ProtustrankaFormatedWithAdress>
  <DomainObject.Predmet.ProtustrankaFormatedWithAdressOIB>
    <izvorni_sadrzaj> JETCONTROL d.o.o., OIB 34832745340, Donje Svetice 40, 10000 Zagreb zastupanog po punomoćniku LOVRO IVAS</izvorni_sadrzaj>
    <derivirana_varijabla naziv="DomainObject.Predmet.ProtustrankaFormatedWithAdressOIB_1"> JETCONTROL d.o.o., OIB 34832745340, Donje Svetice 40, 10000 Zagreb zastupanog po punomoćniku LOVRO IVAS</derivirana_varijabla>
  </DomainObject.Predmet.ProtustrankaFormatedWithAdressOIB>
  <DomainObject.Predmet.ProtustrankaWithAdress>
    <izvorni_sadrzaj>JETCONTROL d.o.o. Donje Svetice 40, 10000 Zagreb</izvorni_sadrzaj>
    <derivirana_varijabla naziv="DomainObject.Predmet.ProtustrankaWithAdress_1">JETCONTROL d.o.o. Donje Svetice 40, 10000 Zagreb</derivirana_varijabla>
  </DomainObject.Predmet.ProtustrankaWithAdress>
  <DomainObject.Predmet.ProtustrankaWithAdressOIB>
    <izvorni_sadrzaj>JETCONTROL d.o.o., OIB 34832745340, Donje Svetice 40, 10000 Zagreb</izvorni_sadrzaj>
    <derivirana_varijabla naziv="DomainObject.Predmet.ProtustrankaWithAdressOIB_1">JETCONTROL d.o.o., OIB 34832745340, Donje Svetice 40, 10000 Zagreb</derivirana_varijabla>
  </DomainObject.Predmet.ProtustrankaWithAdressOIB>
  <DomainObject.Predmet.ProtustrankaNazivFormated>
    <izvorni_sadrzaj>JETCONTROL d.o.o.</izvorni_sadrzaj>
    <derivirana_varijabla naziv="DomainObject.Predmet.ProtustrankaNazivFormated_1">JETCONTROL d.o.o.</derivirana_varijabla>
  </DomainObject.Predmet.ProtustrankaNazivFormated>
  <DomainObject.Predmet.ProtustrankaNazivFormatedOIB>
    <izvorni_sadrzaj>JETCONTROL d.o.o., OIB 34832745340</izvorni_sadrzaj>
    <derivirana_varijabla naziv="DomainObject.Predmet.ProtustrankaNazivFormatedOIB_1">JETCONTROL d.o.o., OIB 34832745340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JETCONTROL d.o.o. zastupanog po punomoćniku LOVRO IVAS</item>
    </izvorni_sadrzaj>
    <derivirana_varijabla naziv="DomainObject.Predmet.ProtuStrankaListFormated_1">
      <item>JETCONTROL d.o.o. zastupanog po punomoćniku LOVRO IVAS</item>
    </derivirana_varijabla>
  </DomainObject.Predmet.ProtuStrankaListFormated>
  <DomainObject.Predmet.ProtuStrankaListFormatedOIB>
    <izvorni_sadrzaj>
      <item>JETCONTROL d.o.o., OIB 34832745340 zastupanog po punomoćniku LOVRO IVAS</item>
    </izvorni_sadrzaj>
    <derivirana_varijabla naziv="DomainObject.Predmet.ProtuStrankaListFormatedOIB_1">
      <item>JETCONTROL d.o.o., OIB 34832745340 zastupanog po punomoćniku LOVRO IVAS</item>
    </derivirana_varijabla>
  </DomainObject.Predmet.ProtuStrankaListFormatedOIB>
  <DomainObject.Predmet.ProtuStrankaListFormatedWithAdress>
    <izvorni_sadrzaj>
      <item>JETCONTROL d.o.o., Donje Svetice 40, 10000 Zagreb zastupanog po punomoćniku LOVRO IVAS</item>
    </izvorni_sadrzaj>
    <derivirana_varijabla naziv="DomainObject.Predmet.ProtuStrankaListFormatedWithAdress_1">
      <item>JETCONTROL d.o.o., Donje Svetice 40, 10000 Zagreb zastupanog po punomoćniku LOVRO IVAS</item>
    </derivirana_varijabla>
  </DomainObject.Predmet.ProtuStrankaListFormatedWithAdress>
  <DomainObject.Predmet.ProtuStrankaListFormatedWithAdressOIB>
    <izvorni_sadrzaj>
      <item>JETCONTROL d.o.o., OIB 34832745340, Donje Svetice 40, 10000 Zagreb zastupanog po punomoćniku LOVRO IVAS</item>
    </izvorni_sadrzaj>
    <derivirana_varijabla naziv="DomainObject.Predmet.ProtuStrankaListFormatedWithAdressOIB_1">
      <item>JETCONTROL d.o.o., OIB 34832745340, Donje Svetice 40, 10000 Zagreb zastupanog po punomoćniku LOVRO IVAS</item>
    </derivirana_varijabla>
  </DomainObject.Predmet.ProtuStrankaListFormatedWithAdressOIB>
  <DomainObject.Predmet.ProtuStrankaListNazivFormated>
    <izvorni_sadrzaj>
      <item>JETCONTROL d.o.o.</item>
    </izvorni_sadrzaj>
    <derivirana_varijabla naziv="DomainObject.Predmet.ProtuStrankaListNazivFormated_1">
      <item>JETCONTROL d.o.o.</item>
    </derivirana_varijabla>
  </DomainObject.Predmet.ProtuStrankaListNazivFormated>
  <DomainObject.Predmet.ProtuStrankaListNazivFormatedOIB>
    <izvorni_sadrzaj>
      <item>JETCONTROL d.o.o., OIB 34832745340</item>
    </izvorni_sadrzaj>
    <derivirana_varijabla naziv="DomainObject.Predmet.ProtuStrankaListNazivFormatedOIB_1">
      <item>JETCONTROL d.o.o., OIB 34832745340</item>
    </derivirana_varijabla>
  </DomainObject.Predmet.ProtuStrankaListNazivFormatedOIB>
  <DomainObject.Predmet.OstaliListFormated>
    <izvorni_sadrzaj>
      <item>HRVATSKI ZAVOD ZA MIROVINSKO OSIGURANJE</item>
      <item>LOVRO IVAS punomoćnik sudionika u postupku JETCONTROL d.o.o.</item>
    </izvorni_sadrzaj>
    <derivirana_varijabla naziv="DomainObject.Predmet.OstaliListFormated_1">
      <item>HRVATSKI ZAVOD ZA MIROVINSKO OSIGURANJE</item>
      <item>LOVRO IVAS punomoćnik sudionika u postupku JETCONTROL d.o.o.</item>
    </derivirana_varijabla>
  </DomainObject.Predmet.OstaliListFormated>
  <DomainObject.Predmet.OstaliListFormatedOIB>
    <izvorni_sadrzaj>
      <item>HRVATSKI ZAVOD ZA MIROVINSKO OSIGURANJE, OIB 84397956623</item>
      <item>LOVRO IVAS, OIB 41428282514 punomoćnik sudionika u postupku JETCONTROL d.o.o.</item>
    </izvorni_sadrzaj>
    <derivirana_varijabla naziv="DomainObject.Predmet.OstaliListFormatedOIB_1">
      <item>HRVATSKI ZAVOD ZA MIROVINSKO OSIGURANJE, OIB 84397956623</item>
      <item>LOVRO IVAS, OIB 41428282514 punomoćnik sudionika u postupku JETCONTROL d.o.o.</item>
    </derivirana_varijabla>
  </DomainObject.Predmet.OstaliListFormatedOIB>
  <DomainObject.Predmet.OstaliListFormatedWithAdress>
    <izvorni_sadrzaj>
      <item>HRVATSKI ZAVOD ZA MIROVINSKO OSIGURANJE, A. Mihanovića 3, 10000 Zagreb</item>
      <item>LOVRO IVAS, ROCKEFELLEROVA 22, 10000 Zagreb punomoćnik sudionika u postupku JETCONTROL d.o.o.</item>
    </izvorni_sadrzaj>
    <derivirana_varijabla naziv="DomainObject.Predmet.OstaliListFormatedWithAdress_1">
      <item>HRVATSKI ZAVOD ZA MIROVINSKO OSIGURANJE, A. Mihanovića 3, 10000 Zagreb</item>
      <item>LOVRO IVAS, ROCKEFELLEROVA 22, 10000 Zagreb punomoćnik sudionika u postupku JETCONTROL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LOVRO IVAS, OIB 41428282514, ROCKEFELLEROVA 22, 10000 Zagreb punomoćnik sudionika u postupku JETCONTROL d.o.o.</item>
    </izvorni_sadrzaj>
    <derivirana_varijabla naziv="DomainObject.Predmet.OstaliListFormatedWithAdressOIB_1">
      <item>HRVATSKI ZAVOD ZA MIROVINSKO OSIGURANJE, OIB 84397956623, A. Mihanovića 3, 10000 Zagreb</item>
      <item>LOVRO IVAS, OIB 41428282514, ROCKEFELLEROVA 22, 10000 Zagreb punomoćnik sudionika u postupku JETCONTROL d.o.o.</item>
    </derivirana_varijabla>
  </DomainObject.Predmet.OstaliListFormatedWithAdressOIB>
  <DomainObject.Predmet.OstaliListNazivFormated>
    <izvorni_sadrzaj>
      <item>HRVATSKI ZAVOD ZA MIROVINSKO OSIGURANJE</item>
      <item>LOVRO IVAS</item>
    </izvorni_sadrzaj>
    <derivirana_varijabla naziv="DomainObject.Predmet.OstaliListNazivFormated_1">
      <item>HRVATSKI ZAVOD ZA MIROVINSKO OSIGURANJE</item>
      <item>LOVRO IVAS</item>
    </derivirana_varijabla>
  </DomainObject.Predmet.OstaliListNazivFormated>
  <DomainObject.Predmet.OstaliListNazivFormatedOIB>
    <izvorni_sadrzaj>
      <item>HRVATSKI ZAVOD ZA MIROVINSKO OSIGURANJE, OIB 84397956623</item>
      <item>LOVRO IVAS, OIB 41428282514</item>
    </izvorni_sadrzaj>
    <derivirana_varijabla naziv="DomainObject.Predmet.OstaliListNazivFormatedOIB_1">
      <item>HRVATSKI ZAVOD ZA MIROVINSKO OSIGURANJE, OIB 84397956623</item>
      <item>LOVRO IVAS, OIB 41428282514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St-3387/2015-9</izvorni_sadrzaj>
    <derivirana_varijabla naziv="DomainObject.PoslovniBrojDokumenta_1">St-3387/2015-9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JETCONTROL d.o.o.</izvorni_sadrzaj>
    <derivirana_varijabla naziv="DomainObject.Predmet.ProtustrankaIDrugi_1">JETCONTROL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JETCONTROL d.o.o., OIB 34832745340, Donje Svetice 40, 10000 Zagreb</izvorni_sadrzaj>
    <derivirana_varijabla naziv="DomainObject.Predmet.ProtustrankaIDrugiAdressOIB_1">JETCONTROL d.o.o., OIB 34832745340,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JETCONTROL d.o.o.</item>
      <item>HRVATSKI ZAVOD ZA MIROVINSKO OSIGURANJE</item>
      <item>LOVRO IVAS</item>
    </izvorni_sadrzaj>
    <derivirana_varijabla naziv="DomainObject.Predmet.SudioniciListNaziv_1">
      <item>FINA Regionalni centar Zagreb</item>
      <item>JETCONTROL d.o.o.</item>
      <item>HRVATSKI ZAVOD ZA MIROVINSKO OSIGURANJE</item>
      <item>LOVRO IVAS</item>
    </derivirana_varijabla>
  </DomainObject.Predmet.SudioniciListNaziv>
  <DomainObject.Predmet.SudioniciListAdressOIB>
    <izvorni_sadrzaj>
      <item>FINA Regionalni centar Zagreb, OIB 85821130368, Trg svibanjskih žrtava 1995. 1,10000 Zagreb</item>
      <item>JETCONTROL d.o.o., OIB 34832745340, Donje Svetice 40,10000 Zagreb</item>
      <item>HRVATSKI ZAVOD ZA MIROVINSKO OSIGURANJE, OIB 84397956623, A. Mihanovića 3,10000 Zagreb</item>
      <item>LOVRO IVAS, OIB 41428282514, ROCKEFELLEROVA 22,10000 Zagreb</item>
    </izvorni_sadrzaj>
    <derivirana_varijabla naziv="DomainObject.Predmet.SudioniciListAdressOIB_1">
      <item>FINA Regionalni centar Zagreb, OIB 85821130368, Trg svibanjskih žrtava 1995. 1,10000 Zagreb</item>
      <item>JETCONTROL d.o.o., OIB 34832745340, Donje Svetice 40,10000 Zagreb</item>
      <item>HRVATSKI ZAVOD ZA MIROVINSKO OSIGURANJE, OIB 84397956623, A. Mihanovića 3,10000 Zagreb</item>
      <item>LOVRO IVAS, OIB 41428282514, ROCKEFELLEROVA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34832745340</item>
      <item>, OIB 84397956623</item>
      <item>, OIB 41428282514</item>
    </izvorni_sadrzaj>
    <derivirana_varijabla naziv="DomainObject.Predmet.SudioniciListNazivOIB_1">
      <item>, OIB 85821130368</item>
      <item>, OIB 34832745340</item>
      <item>, OIB 84397956623</item>
      <item>, OIB 41428282514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64AF22-EF33-4F81-8F59-27C5F76579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2276</properties:Characters>
  <properties:Lines>84</properties:Lines>
  <properties:Paragraphs>27</properties:Paragraphs>
  <properties:TotalTime>632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2016-09-12T08:10:00Z</cp:lastPrinted>
  <dcterms:modified xmlns:xsi="http://www.w3.org/2001/XMLSchema-instance" xsi:type="dcterms:W3CDTF">2016-09-12T08:10:00Z</dcterms:modified>
  <cp:revision>83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St-3387/2015-9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