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9cd1" w14:paraId="be59cd1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8163D4" w:rsidRPr="008163D4">
        <w:t>INSPEKT-ING d.o.o.</w:t>
      </w:r>
      <w:r w:rsidR="009745DD">
        <w:t xml:space="preserve">, </w:t>
      </w:r>
      <w:r w:rsidR="008163D4" w:rsidRPr="008163D4">
        <w:t>Osijek</w:t>
      </w:r>
      <w:r w:rsidR="009745DD">
        <w:t xml:space="preserve">, </w:t>
      </w:r>
      <w:r w:rsidR="008163D4" w:rsidRPr="008163D4">
        <w:t>Ivana Gundulića 5</w:t>
      </w:r>
      <w:r w:rsidR="009745DD">
        <w:t xml:space="preserve">, MBS: </w:t>
      </w:r>
      <w:r w:rsidR="008163D4" w:rsidRPr="008163D4">
        <w:t>030071990</w:t>
      </w:r>
      <w:r w:rsidR="009745DD">
        <w:t xml:space="preserve">, OIB: </w:t>
      </w:r>
      <w:r w:rsidR="008163D4" w:rsidRPr="008163D4">
        <w:t>65016422359</w:t>
      </w:r>
      <w:r w:rsidRPr="00B37760">
        <w:rPr>
          <w:color w:val="000000"/>
        </w:rPr>
        <w:t xml:space="preserve">, dana </w:t>
      </w:r>
      <w:r w:rsidR="008163D4">
        <w:rPr>
          <w:color w:val="000000"/>
        </w:rPr>
        <w:t>30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BD07DD" w:rsidRPr="008163D4">
        <w:t>INSPEKT-ING d.o.o.</w:t>
      </w:r>
      <w:r w:rsidR="00BD07DD">
        <w:t xml:space="preserve">, </w:t>
      </w:r>
      <w:r w:rsidR="00BD07DD" w:rsidRPr="008163D4">
        <w:t>Osijek</w:t>
      </w:r>
      <w:r w:rsidR="00BD07DD">
        <w:t xml:space="preserve">, </w:t>
      </w:r>
      <w:r w:rsidR="00BD07DD" w:rsidRPr="008163D4">
        <w:t>Ivana Gundulića 5</w:t>
      </w:r>
      <w:r w:rsidR="00BD07DD">
        <w:t xml:space="preserve">, MBS: </w:t>
      </w:r>
      <w:r w:rsidR="00BD07DD" w:rsidRPr="008163D4">
        <w:t>030071990</w:t>
      </w:r>
      <w:r w:rsidR="00BD07DD">
        <w:t xml:space="preserve">, OIB: </w:t>
      </w:r>
      <w:r w:rsidR="00BD07DD" w:rsidRPr="008163D4">
        <w:t>65016422359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22773D" w:rsidP="0022773D" w:rsidR="0022773D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Kata Rašić </w:t>
      </w:r>
      <w:r>
        <w:rPr>
          <w:bCs/>
        </w:rPr>
        <w:t xml:space="preserve">OIB: 84450283675 </w:t>
      </w:r>
      <w:r>
        <w:t>sa sjedištem, poslovnom adresom i adresom prebivališta Vinkovci, S. S. Kranjčevića 3</w:t>
      </w:r>
      <w:r>
        <w:rPr>
          <w:bCs/>
        </w:rPr>
        <w:t xml:space="preserve">1, </w:t>
      </w:r>
      <w:r>
        <w:t xml:space="preserve">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22773D">
        <w:t>INSPEKT-ING d.o.o., Osijek, Ivana Gundulića 5, MBS: 030071990, OIB: 65016422359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22773D" w:rsidR="0085221D" w:rsidRPr="0022773D">
      <w:pPr>
        <w:pStyle w:val="Odlomakpopisa"/>
        <w:numPr>
          <w:ilvl w:val="0"/>
          <w:numId w:val="16"/>
        </w:numPr>
        <w:jc w:val="center"/>
        <w:rPr>
          <w:b/>
        </w:rPr>
      </w:pPr>
      <w:r w:rsidRPr="0022773D">
        <w:rPr>
          <w:b/>
          <w:color w:val="000000"/>
        </w:rPr>
        <w:t>ožujka</w:t>
      </w:r>
      <w:r w:rsidR="00ED6F97" w:rsidRPr="0022773D">
        <w:rPr>
          <w:b/>
          <w:color w:val="000000"/>
        </w:rPr>
        <w:t xml:space="preserve"> 201</w:t>
      </w:r>
      <w:r w:rsidR="00DB48D4" w:rsidRPr="0022773D">
        <w:rPr>
          <w:b/>
          <w:color w:val="000000"/>
        </w:rPr>
        <w:t>8</w:t>
      </w:r>
      <w:r w:rsidR="00ED6F97" w:rsidRPr="0022773D">
        <w:rPr>
          <w:b/>
          <w:color w:val="000000"/>
        </w:rPr>
        <w:t xml:space="preserve">. u </w:t>
      </w:r>
      <w:r w:rsidR="00574D87">
        <w:rPr>
          <w:b/>
          <w:color w:val="000000"/>
        </w:rPr>
        <w:t>9</w:t>
      </w:r>
      <w:r w:rsidR="00C14592" w:rsidRPr="0022773D">
        <w:rPr>
          <w:b/>
          <w:color w:val="000000"/>
        </w:rPr>
        <w:t>,</w:t>
      </w:r>
      <w:r w:rsidR="00574D87">
        <w:rPr>
          <w:b/>
          <w:color w:val="000000"/>
        </w:rPr>
        <w:t>2</w:t>
      </w:r>
      <w:r w:rsidR="00F84CE1" w:rsidRPr="0022773D">
        <w:rPr>
          <w:b/>
          <w:color w:val="000000"/>
        </w:rPr>
        <w:t>0</w:t>
      </w:r>
      <w:r w:rsidR="0085221D" w:rsidRPr="0022773D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51277F" w:rsidR="0085221D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D84BE1" w:rsidP="0051277F" w:rsidR="00D84BE1" w:rsidRPr="0051277F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E97459">
        <w:t xml:space="preserve">Dana </w:t>
      </w:r>
      <w:r w:rsidR="00E97459">
        <w:t>21</w:t>
      </w:r>
      <w:r w:rsidR="00F21854" w:rsidRPr="00E97459">
        <w:t xml:space="preserve">. </w:t>
      </w:r>
      <w:r w:rsidR="00570B6C">
        <w:t>rujna</w:t>
      </w:r>
      <w:r w:rsidR="00FC7320" w:rsidRPr="00E97459">
        <w:t xml:space="preserve"> 2017</w:t>
      </w:r>
      <w:r w:rsidRPr="00E97459">
        <w:t xml:space="preserve">. godine zaprimljen je na ovome sudu prijedlog </w:t>
      </w:r>
      <w:r w:rsidR="00A4310C" w:rsidRPr="00E97459">
        <w:t>FINANCIJSKE</w:t>
      </w:r>
      <w:r w:rsidR="00A4310C" w:rsidRPr="0021249D">
        <w:t xml:space="preserve">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570B6C">
        <w:t>4687</w:t>
      </w:r>
      <w:r>
        <w:t xml:space="preserve"> od </w:t>
      </w:r>
      <w:r w:rsidR="00570B6C">
        <w:t>20. rujna</w:t>
      </w:r>
      <w:r w:rsidR="00232BE1">
        <w:t xml:space="preserve"> 2017</w:t>
      </w:r>
      <w:r w:rsidR="000B1FC5">
        <w:t>.</w:t>
      </w:r>
      <w:r>
        <w:t xml:space="preserve"> godine, za otvaranje stečajnog postupka nad dužnikom </w:t>
      </w:r>
      <w:r w:rsidR="00A71488">
        <w:t>INSPEKT-ING d.o.o., Osijek, Ivana Gundulića 5, MBS: 030071990, OIB: 65016422359</w:t>
      </w:r>
      <w:r>
        <w:t>.</w:t>
      </w:r>
      <w:r w:rsidR="0048364F">
        <w:t xml:space="preserve"> </w:t>
      </w:r>
      <w:r w:rsidR="00DD24EA">
        <w:t xml:space="preserve"> </w:t>
      </w:r>
      <w:r w:rsidR="00345B77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A71488">
        <w:t>19. rujna</w:t>
      </w:r>
      <w:r w:rsidR="00992234">
        <w:t xml:space="preserve"> </w:t>
      </w:r>
      <w:r w:rsidR="00163074">
        <w:t xml:space="preserve">2017.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632125">
        <w:t>896.722,32</w:t>
      </w:r>
      <w:r w:rsidRPr="00136561">
        <w:t xml:space="preserve"> kn, u koji iznos je</w:t>
      </w:r>
      <w:r>
        <w:t xml:space="preserve"> uračunata kamata i naknada FINE za provedbu ovrhe na novčanim sredstvima dužnika. Navodi da dužnik ima </w:t>
      </w:r>
      <w:r w:rsidR="003B779F">
        <w:t>21</w:t>
      </w:r>
      <w:r>
        <w:t xml:space="preserve"> zaposlen</w:t>
      </w:r>
      <w:r w:rsidR="003B779F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AD1E93">
        <w:t xml:space="preserve">19. rujna </w:t>
      </w:r>
      <w:r w:rsidR="00D21E12">
        <w:t xml:space="preserve">2017. </w:t>
      </w:r>
      <w:r>
        <w:t xml:space="preserve"> godine te u svom podnesku od </w:t>
      </w:r>
      <w:r w:rsidR="00AD1E93">
        <w:t xml:space="preserve">20. rujna </w:t>
      </w:r>
      <w:r w:rsidR="00D21E12">
        <w:t xml:space="preserve">2017. </w:t>
      </w:r>
      <w:r>
        <w:t xml:space="preserve">godine navodi da dužnik na dan </w:t>
      </w:r>
      <w:r w:rsidR="00AD1E93">
        <w:t xml:space="preserve">19. rujna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</w:t>
      </w:r>
      <w:r w:rsidR="0064578F">
        <w:t xml:space="preserve"> </w:t>
      </w:r>
      <w:r w:rsidR="00D21E12">
        <w:t xml:space="preserve"> </w:t>
      </w:r>
      <w:r w:rsidRPr="003C2D6A">
        <w:t xml:space="preserve">oročena novčana sredstva: </w:t>
      </w:r>
      <w:r w:rsidR="00AD1E93">
        <w:t xml:space="preserve">HR3625000091102151533 </w:t>
      </w:r>
      <w:proofErr w:type="spellStart"/>
      <w:r w:rsidR="00AD1E93">
        <w:t>Addiko</w:t>
      </w:r>
      <w:proofErr w:type="spellEnd"/>
      <w:r w:rsidR="00AD1E93">
        <w:t xml:space="preserve"> Bank d.d., HR0624020061100416032 </w:t>
      </w:r>
      <w:r w:rsidR="00AD1E93" w:rsidRPr="00D81B51">
        <w:rPr>
          <w:color w:val="000000"/>
        </w:rPr>
        <w:t xml:space="preserve">Erste &amp; </w:t>
      </w:r>
      <w:proofErr w:type="spellStart"/>
      <w:r w:rsidR="00AD1E93" w:rsidRPr="00D81B51">
        <w:rPr>
          <w:color w:val="000000"/>
        </w:rPr>
        <w:t>Steierm</w:t>
      </w:r>
      <w:r w:rsidR="00AD1E93">
        <w:rPr>
          <w:color w:val="000000"/>
        </w:rPr>
        <w:t>ä</w:t>
      </w:r>
      <w:r w:rsidR="00AD1E93" w:rsidRPr="00D81B51">
        <w:rPr>
          <w:color w:val="000000"/>
        </w:rPr>
        <w:t>rkische</w:t>
      </w:r>
      <w:proofErr w:type="spellEnd"/>
      <w:r w:rsidR="00AD1E93" w:rsidRPr="00D81B51">
        <w:rPr>
          <w:color w:val="000000"/>
        </w:rPr>
        <w:t xml:space="preserve"> </w:t>
      </w:r>
      <w:proofErr w:type="spellStart"/>
      <w:r w:rsidR="00AD1E93" w:rsidRPr="00D81B51">
        <w:rPr>
          <w:color w:val="000000"/>
        </w:rPr>
        <w:t>bank</w:t>
      </w:r>
      <w:proofErr w:type="spellEnd"/>
      <w:r w:rsidR="00AD1E93" w:rsidRPr="00D81B51">
        <w:rPr>
          <w:color w:val="000000"/>
        </w:rPr>
        <w:t xml:space="preserve"> d.d.</w:t>
      </w:r>
      <w:r w:rsidR="00AD1E93">
        <w:rPr>
          <w:color w:val="000000"/>
        </w:rPr>
        <w:t xml:space="preserve">, HR </w:t>
      </w:r>
      <w:r w:rsidR="00BA60A3">
        <w:rPr>
          <w:color w:val="000000"/>
        </w:rPr>
        <w:t xml:space="preserve">6824080021100021493 Partner banka d.d., HR3024840081100342686 </w:t>
      </w:r>
      <w:proofErr w:type="spellStart"/>
      <w:r w:rsidR="00BA60A3" w:rsidRPr="00BA60A3">
        <w:rPr>
          <w:color w:val="000000"/>
        </w:rPr>
        <w:t>Raiffeisenbank</w:t>
      </w:r>
      <w:proofErr w:type="spellEnd"/>
      <w:r w:rsidR="00BA60A3" w:rsidRPr="00BA60A3">
        <w:rPr>
          <w:color w:val="000000"/>
        </w:rPr>
        <w:t xml:space="preserve"> </w:t>
      </w:r>
      <w:proofErr w:type="spellStart"/>
      <w:r w:rsidR="00BA60A3" w:rsidRPr="00BA60A3">
        <w:rPr>
          <w:color w:val="000000"/>
        </w:rPr>
        <w:t>Austria</w:t>
      </w:r>
      <w:proofErr w:type="spellEnd"/>
      <w:r w:rsidR="00BA60A3" w:rsidRPr="00BA60A3">
        <w:rPr>
          <w:color w:val="000000"/>
        </w:rPr>
        <w:t xml:space="preserve"> d.d.</w:t>
      </w:r>
      <w:r w:rsidR="00E1624B" w:rsidRPr="003C2D6A">
        <w:rPr>
          <w:color w:val="000000"/>
        </w:rPr>
        <w:t xml:space="preserve">, </w:t>
      </w:r>
      <w:r w:rsidR="00E1624B" w:rsidRPr="003C2D6A">
        <w:t>te da na temelju čl.</w:t>
      </w:r>
      <w:r w:rsidR="00E1624B">
        <w:t xml:space="preserve"> 112. </w:t>
      </w:r>
      <w:r w:rsidR="00635EE3">
        <w:t xml:space="preserve"> </w:t>
      </w:r>
      <w:r w:rsidR="00E1624B">
        <w:t xml:space="preserve">st. 5. Stečajnog zakona dužnik na dan </w:t>
      </w:r>
      <w:r w:rsidR="00BA60A3">
        <w:t xml:space="preserve">19. rujna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6B6B81">
        <w:t>i</w:t>
      </w:r>
      <w:r w:rsidR="00A85D17">
        <w:t>ma</w:t>
      </w:r>
      <w:r w:rsidR="006B6B81">
        <w:t xml:space="preserve"> zaplijenjena novčana sredstva u iznosu od 5.000,00 kn.</w:t>
      </w:r>
      <w:r w:rsidR="00BA60A3">
        <w:t xml:space="preserve"> 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BA60A3" w:rsidR="00F076C6" w:rsidRPr="00B37760">
      <w:pPr>
        <w:jc w:val="center"/>
      </w:pPr>
      <w:r w:rsidRPr="00B37760">
        <w:t xml:space="preserve">U Osijeku </w:t>
      </w:r>
      <w:r w:rsidR="00BA60A3">
        <w:t>30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44CFF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F55F81" w:rsidP="00F55F81" w:rsidR="00F55F81">
      <w:pPr>
        <w:jc w:val="both"/>
      </w:pPr>
      <w:r>
        <w:t xml:space="preserve">-privremeni </w:t>
      </w:r>
      <w:proofErr w:type="spellStart"/>
      <w:r>
        <w:t>steč</w:t>
      </w:r>
      <w:proofErr w:type="spellEnd"/>
      <w:r>
        <w:t>. upravitelj Kata Rašić, Vinkovci, S. S. Kranjčevića 3</w:t>
      </w:r>
      <w:r>
        <w:rPr>
          <w:bCs/>
        </w:rPr>
        <w:t>1</w:t>
      </w:r>
      <w:r>
        <w:t xml:space="preserve"> </w:t>
      </w:r>
    </w:p>
    <w:p w:rsidRDefault="00F55F81" w:rsidP="00F55F81" w:rsidR="00F55F81">
      <w:pPr>
        <w:jc w:val="both"/>
      </w:pPr>
      <w:r>
        <w:t>-dužniku</w:t>
      </w:r>
      <w:r w:rsidR="00326090">
        <w:t xml:space="preserve"> </w:t>
      </w:r>
      <w:r w:rsidR="00326090" w:rsidRPr="00326090">
        <w:t>INSPEKT-ING d.o.o.</w:t>
      </w:r>
      <w:r w:rsidR="00326090">
        <w:t xml:space="preserve">, </w:t>
      </w:r>
      <w:r w:rsidR="00326090" w:rsidRPr="00326090">
        <w:t>Osijek</w:t>
      </w:r>
      <w:r w:rsidR="00326090">
        <w:t xml:space="preserve">, </w:t>
      </w:r>
      <w:r w:rsidR="00326090" w:rsidRPr="00326090">
        <w:t>Ivana Gundulića 5</w:t>
      </w:r>
    </w:p>
    <w:p w:rsidRDefault="00F55F81" w:rsidP="00F55F81" w:rsidR="00F55F81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326090">
        <w:t xml:space="preserve"> </w:t>
      </w:r>
      <w:r w:rsidR="00326090" w:rsidRPr="00326090">
        <w:t>Josip Kordić, Split, Skradinska 1</w:t>
      </w:r>
    </w:p>
    <w:p w:rsidRDefault="00F55F81" w:rsidP="00F55F81" w:rsidR="00F55F81">
      <w:pPr>
        <w:jc w:val="both"/>
      </w:pPr>
      <w:r>
        <w:t xml:space="preserve">-FINA </w:t>
      </w:r>
    </w:p>
    <w:p w:rsidRDefault="00F55F81" w:rsidP="00F55F81" w:rsidR="00F55F81">
      <w:pPr>
        <w:jc w:val="both"/>
      </w:pPr>
      <w:r>
        <w:t>-Ministarstvu pravosuđa RH, Zagreb, Ulica Grada Vukovara 49, elektroničkom poštom</w:t>
      </w:r>
    </w:p>
    <w:p w:rsidRDefault="00F55F81" w:rsidP="00F55F81" w:rsidR="00F55F81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F55F81" w:rsidP="00F55F81" w:rsidR="006D3C3F" w:rsidRPr="00B37760">
      <w:pPr>
        <w:jc w:val="both"/>
      </w:pPr>
      <w:r>
        <w:t>- R 20.3.2018</w:t>
      </w:r>
      <w:r w:rsidR="00F74A4E">
        <w:t>.</w:t>
      </w:r>
      <w:r>
        <w:t xml:space="preserve"> u 9,20h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EA6" w:rsidR="008E7EA6">
      <w:r>
        <w:separator/>
      </w:r>
    </w:p>
  </w:endnote>
  <w:endnote w:id="0" w:type="continuationSeparator">
    <w:p w:rsidRDefault="008E7EA6" w:rsidR="008E7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EA6" w:rsidR="008E7EA6">
      <w:r>
        <w:separator/>
      </w:r>
    </w:p>
  </w:footnote>
  <w:footnote w:id="0" w:type="continuationSeparator">
    <w:p w:rsidRDefault="008E7EA6" w:rsidR="008E7E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23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C06D2" w:rsidR="005C06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C06D2">
      <w:t>7 St-1411/17-7</w:t>
    </w:r>
  </w:p>
  <w:p w:rsidRDefault="00382154" w:rsidP="00382154" w:rsidR="00382154">
    <w:pPr>
      <w:jc w:val="right"/>
    </w:pPr>
  </w:p>
  <w:p w:rsidRDefault="00027AED" w:rsidP="00027AED" w:rsidR="00027AED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F85483">
      <w:t>1411</w:t>
    </w:r>
    <w:r w:rsidR="00705FB3">
      <w:t>/17-</w:t>
    </w:r>
    <w:r w:rsidR="00F85483">
      <w:t>7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8F060BB"/>
    <w:multiLevelType w:val="hybridMultilevel"/>
    <w:tmpl w:val="7A2EAE8C"/>
    <w:lvl w:tplc="C22A4500" w:ilvl="0">
      <w:start w:val="2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540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42C5"/>
    <w:rsid w:val="00034EE2"/>
    <w:rsid w:val="000350A4"/>
    <w:rsid w:val="000409D9"/>
    <w:rsid w:val="00044CFF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3CC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1F7D05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92B"/>
    <w:rsid w:val="00217F89"/>
    <w:rsid w:val="0022090B"/>
    <w:rsid w:val="0022332E"/>
    <w:rsid w:val="002236E2"/>
    <w:rsid w:val="00223BEF"/>
    <w:rsid w:val="00225473"/>
    <w:rsid w:val="00226B3F"/>
    <w:rsid w:val="0022773D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014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5738"/>
    <w:rsid w:val="00326090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77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154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B779F"/>
    <w:rsid w:val="003C14CB"/>
    <w:rsid w:val="003C1F87"/>
    <w:rsid w:val="003C2D6A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4493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417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87909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58FC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0B6C"/>
    <w:rsid w:val="005725DD"/>
    <w:rsid w:val="005727E5"/>
    <w:rsid w:val="00573343"/>
    <w:rsid w:val="0057403E"/>
    <w:rsid w:val="00574D87"/>
    <w:rsid w:val="00575E93"/>
    <w:rsid w:val="00576163"/>
    <w:rsid w:val="00576A3C"/>
    <w:rsid w:val="0058014D"/>
    <w:rsid w:val="00580354"/>
    <w:rsid w:val="0058220D"/>
    <w:rsid w:val="005826F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06D2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125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6B81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14B1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3D4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19D5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E7EA6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488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6B1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1E93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088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415D"/>
    <w:rsid w:val="00BA60A3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7DD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4592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585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2457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686"/>
    <w:rsid w:val="00D5671C"/>
    <w:rsid w:val="00D60B79"/>
    <w:rsid w:val="00D61083"/>
    <w:rsid w:val="00D6125F"/>
    <w:rsid w:val="00D6173B"/>
    <w:rsid w:val="00D6205D"/>
    <w:rsid w:val="00D6233C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4BE1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5AEA"/>
    <w:rsid w:val="00DB6077"/>
    <w:rsid w:val="00DB62A5"/>
    <w:rsid w:val="00DB77DD"/>
    <w:rsid w:val="00DC2A34"/>
    <w:rsid w:val="00DC68C6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35F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97459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40E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5F81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4A4E"/>
    <w:rsid w:val="00F768F0"/>
    <w:rsid w:val="00F76C5B"/>
    <w:rsid w:val="00F80146"/>
    <w:rsid w:val="00F80ED7"/>
    <w:rsid w:val="00F8183E"/>
    <w:rsid w:val="00F81E21"/>
    <w:rsid w:val="00F83813"/>
    <w:rsid w:val="00F84CE1"/>
    <w:rsid w:val="00F8548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06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3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6233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233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33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33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06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3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6233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233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33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33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269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424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3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2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83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St-1411/2017</izvorni_sadrzaj>
    <derivirana_varijabla naziv="DomainObject.Predmet.OznakaBroj_1">St-1411/2017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INSPEKT-ING d.o.o. za zaštitu na radu, zaštitu od požara i zaštitu okoliša</izvorni_sadrzaj>
    <derivirana_varijabla naziv="DomainObject.Predmet.ProtustrankaFormated_1">  INSPEKT-ING d.o.o. za zaštitu na radu, zaštitu od požara i zaštitu okoliša</derivirana_varijabla>
  </DomainObject.Predmet.ProtustrankaFormated>
  <DomainObject.Predmet.ProtustrankaFormatedOIB>
    <izvorni_sadrzaj>  INSPEKT-ING d.o.o. za zaštitu na radu, zaštitu od požara i zaštitu okoliša, OIB 65016422359</izvorni_sadrzaj>
    <derivirana_varijabla naziv="DomainObject.Predmet.ProtustrankaFormatedOIB_1">  INSPEKT-ING d.o.o. za zaštitu na radu, zaštitu od požara i zaštitu okoliša, OIB 65016422359</derivirana_varijabla>
  </DomainObject.Predmet.ProtustrankaFormatedOIB>
  <DomainObject.Predmet.ProtustrankaFormatedWithAdress>
    <izvorni_sadrzaj> INSPEKT-ING d.o.o. za zaštitu na radu, zaštitu od požara i zaštitu okoliša, Ivana Gundulića 5, 31000 Osijek</izvorni_sadrzaj>
    <derivirana_varijabla naziv="DomainObject.Predmet.ProtustrankaFormatedWithAdress_1"> INSPEKT-ING d.o.o. za zaštitu na radu, zaštitu od požara i zaštitu okoliša, Ivana Gundulića 5, 31000 Osijek</derivirana_varijabla>
  </DomainObject.Predmet.ProtustrankaFormatedWithAdress>
  <DomainObject.Predmet.ProtustrankaFormatedWithAdressOIB>
    <izvorni_sadrzaj> INSPEKT-ING d.o.o. za zaštitu na radu, zaštitu od požara i zaštitu okoliša, OIB 65016422359, Ivana Gundulića 5, 31000 Osijek</izvorni_sadrzaj>
    <derivirana_varijabla naziv="DomainObject.Predmet.ProtustrankaFormatedWithAdressOIB_1"> INSPEKT-ING d.o.o. za zaštitu na radu, zaštitu od požara i zaštitu okoliša, OIB 65016422359, Ivana Gundulića 5, 31000 Osijek</derivirana_varijabla>
  </DomainObject.Predmet.ProtustrankaFormatedWithAdressOIB>
  <DomainObject.Predmet.ProtustrankaWithAdress>
    <izvorni_sadrzaj>INSPEKT-ING d.o.o. za zaštitu na radu, zaštitu od požara i zaštitu okoliša Ivana Gundulića 5, 31000 Osijek</izvorni_sadrzaj>
    <derivirana_varijabla naziv="DomainObject.Predmet.ProtustrankaWithAdress_1">INSPEKT-ING d.o.o. za zaštitu na radu, zaštitu od požara i zaštitu okoliša Ivana Gundulića 5, 31000 Osijek</derivirana_varijabla>
  </DomainObject.Predmet.ProtustrankaWithAdress>
  <DomainObject.Predmet.ProtustrankaWithAdressOIB>
    <izvorni_sadrzaj>INSPEKT-ING d.o.o. za zaštitu na radu, zaštitu od požara i zaštitu okoliša, OIB 65016422359, Ivana Gundulića 5, 31000 Osijek</izvorni_sadrzaj>
    <derivirana_varijabla naziv="DomainObject.Predmet.ProtustrankaWithAdressOIB_1">INSPEKT-ING d.o.o. za zaštitu na radu, zaštitu od požara i zaštitu okoliša, OIB 65016422359, Ivana Gundulića 5, 31000 Osijek</derivirana_varijabla>
  </DomainObject.Predmet.ProtustrankaWithAdressOIB>
  <DomainObject.Predmet.ProtustrankaNazivFormated>
    <izvorni_sadrzaj>INSPEKT-ING d.o.o. za zaštitu na radu, zaštitu od požara i zaštitu okoliša</izvorni_sadrzaj>
    <derivirana_varijabla naziv="DomainObject.Predmet.ProtustrankaNazivFormated_1">INSPEKT-ING d.o.o. za zaštitu na radu, zaštitu od požara i zaštitu okoliša</derivirana_varijabla>
  </DomainObject.Predmet.ProtustrankaNazivFormated>
  <DomainObject.Predmet.ProtustrankaNazivFormatedOIB>
    <izvorni_sadrzaj>INSPEKT-ING d.o.o. za zaštitu na radu, zaštitu od požara i zaštitu okoliša, OIB 65016422359</izvorni_sadrzaj>
    <derivirana_varijabla naziv="DomainObject.Predmet.ProtustrankaNazivFormatedOIB_1">INSPEKT-ING d.o.o. za zaštitu na radu, zaštitu od požara i zaštitu okoliša, OIB 65016422359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INSPEKT-ING d.o.o. za zaštitu na radu, zaštitu od požara i zaštitu okoliša</item>
    </izvorni_sadrzaj>
    <derivirana_varijabla naziv="DomainObject.Predmet.ProtuStrankaListFormated_1">
      <item>INSPEKT-ING d.o.o. za zaštitu na radu, zaštitu od požara i zaštitu okoliša</item>
    </derivirana_varijabla>
  </DomainObject.Predmet.ProtuStrankaListFormated>
  <DomainObject.Predmet.ProtuStrankaListFormatedOIB>
    <izvorni_sadrzaj>
      <item>INSPEKT-ING d.o.o. za zaštitu na radu, zaštitu od požara i zaštitu okoliša, OIB 65016422359</item>
    </izvorni_sadrzaj>
    <derivirana_varijabla naziv="DomainObject.Predmet.ProtuStrankaListFormatedOIB_1">
      <item>INSPEKT-ING d.o.o. za zaštitu na radu, zaštitu od požara i zaštitu okoliša, OIB 65016422359</item>
    </derivirana_varijabla>
  </DomainObject.Predmet.ProtuStrankaListFormatedOIB>
  <DomainObject.Predmet.ProtuStrankaListFormatedWithAdress>
    <izvorni_sadrzaj>
      <item>INSPEKT-ING d.o.o. za zaštitu na radu, zaštitu od požara i zaštitu okoliša, Ivana Gundulića 5, 31000 Osijek</item>
    </izvorni_sadrzaj>
    <derivirana_varijabla naziv="DomainObject.Predmet.ProtuStrankaListFormatedWithAdress_1">
      <item>INSPEKT-ING d.o.o. za zaštitu na radu, zaštitu od požara i zaštitu okoliša, Ivana Gundulića 5, 31000 Osijek</item>
    </derivirana_varijabla>
  </DomainObject.Predmet.ProtuStrankaListFormatedWithAdress>
  <DomainObject.Predmet.ProtuStrankaListFormatedWithAdressOIB>
    <izvorni_sadrzaj>
      <item>INSPEKT-ING d.o.o. za zaštitu na radu, zaštitu od požara i zaštitu okoliša, OIB 65016422359, Ivana Gundulića 5, 31000 Osijek</item>
    </izvorni_sadrzaj>
    <derivirana_varijabla naziv="DomainObject.Predmet.ProtuStrankaListFormatedWithAdressOIB_1">
      <item>INSPEKT-ING d.o.o. za zaštitu na radu, zaštitu od požara i zaštitu okoliša, OIB 65016422359, Ivana Gundulića 5, 31000 Osijek</item>
    </derivirana_varijabla>
  </DomainObject.Predmet.ProtuStrankaListFormatedWithAdressOIB>
  <DomainObject.Predmet.ProtuStrankaListNazivFormated>
    <izvorni_sadrzaj>
      <item>INSPEKT-ING d.o.o. za zaštitu na radu, zaštitu od požara i zaštitu okoliša</item>
    </izvorni_sadrzaj>
    <derivirana_varijabla naziv="DomainObject.Predmet.ProtuStrankaListNazivFormated_1">
      <item>INSPEKT-ING d.o.o. za zaštitu na radu, zaštitu od požara i zaštitu okoliša</item>
    </derivirana_varijabla>
  </DomainObject.Predmet.ProtuStrankaListNazivFormated>
  <DomainObject.Predmet.ProtuStrankaListNazivFormatedOIB>
    <izvorni_sadrzaj>
      <item>INSPEKT-ING d.o.o. za zaštitu na radu, zaštitu od požara i zaštitu okoliša, OIB 65016422359</item>
    </izvorni_sadrzaj>
    <derivirana_varijabla naziv="DomainObject.Predmet.ProtuStrankaListNazivFormatedOIB_1">
      <item>INSPEKT-ING d.o.o. za zaštitu na radu, zaštitu od požara i zaštitu okoliša, OIB 65016422359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INSPEKT-ING d.o.o. za zaštitu na radu, zaštitu od požara i zaštitu okoliša</izvorni_sadrzaj>
    <derivirana_varijabla naziv="DomainObject.Predmet.ProtustrankaIDrugi_1">INSPEKT-ING d.o.o. za zaštitu na radu, zaštitu od požara i zaštitu okoliša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INSPEKT-ING d.o.o. za zaštitu na radu, zaštitu od požara i zaštitu okoliša, OIB 65016422359, Ivana Gundulića 5, 31000 Osijek</izvorni_sadrzaj>
    <derivirana_varijabla naziv="DomainObject.Predmet.ProtustrankaIDrugiAdressOIB_1">INSPEKT-ING d.o.o. za zaštitu na radu, zaštitu od požara i zaštitu okoliša, OIB 65016422359, Ivana Gundulića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INSPEKT-ING d.o.o. za zaštitu na radu, zaštitu od požara i zaštitu okoliša</item>
    </izvorni_sadrzaj>
    <derivirana_varijabla naziv="DomainObject.Predmet.SudioniciListNaziv_1">
      <item>FINA RC OSIJEK</item>
      <item>INSPEKT-ING d.o.o. za zaštitu na radu, zaštitu od požara i zaštitu okoliša</item>
    </derivirana_varijabla>
  </DomainObject.Predmet.SudioniciListNaziv>
  <DomainObject.Predmet.SudioniciListAdressOIB>
    <izvorni_sadrzaj>
      <item>FINA RC OSIJEK, OIB 85821130368</item>
      <item>INSPEKT-ING d.o.o. za zaštitu na radu, zaštitu od požara i zaštitu okoliša, OIB 65016422359, Ivana Gundulića 5,31000 Osijek</item>
    </izvorni_sadrzaj>
    <derivirana_varijabla naziv="DomainObject.Predmet.SudioniciListAdressOIB_1">
      <item>FINA RC OSIJEK, OIB 85821130368</item>
      <item>INSPEKT-ING d.o.o. za zaštitu na radu, zaštitu od požara i zaštitu okoliša, OIB 65016422359, Ivana Gundulića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65016422359</item>
    </izvorni_sadrzaj>
    <derivirana_varijabla naziv="DomainObject.Predmet.SudioniciListNazivOIB_1">
      <item>, OIB 85821130368</item>
      <item>, OIB 65016422359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A3BFE-4A6D-45A9-820F-E262E3756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749</properties:Words>
  <properties:Characters>4228</properties:Characters>
  <properties:Lines>105</properties:Lines>
  <properties:Paragraphs>36</properties:Paragraphs>
  <properties:TotalTime>858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2018-01-26T06:46:00Z</cp:lastPrinted>
  <dcterms:modified xmlns:xsi="http://www.w3.org/2001/XMLSchema-instance" xsi:type="dcterms:W3CDTF">2018-01-30T07:11:00Z</dcterms:modified>
  <cp:revision>855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