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6c7b" w14:paraId="a146c7b" w:rsidRDefault="00A361F5" w:rsidP="00A361F5" w:rsidR="00A361F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   </w:t>
      </w:r>
      <w:r>
        <w:rPr>
          <w:noProof/>
          <w:sz w:val="22"/>
          <w:szCs w:val="22"/>
        </w:rPr>
        <w:drawing>
          <wp:inline distR="0" distL="0" distB="0" distT="0">
            <wp:extent cy="668655" cx="6007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REPUBLIKA HRVATSKA</w:t>
      </w: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TRGOVAČKI SUD U PAZINU</w:t>
      </w:r>
    </w:p>
    <w:p w:rsidRDefault="00A361F5" w:rsidP="00A361F5" w:rsidR="00A361F5">
      <w:pPr>
        <w:rPr>
          <w:sz w:val="22"/>
          <w:szCs w:val="22"/>
        </w:rPr>
      </w:pPr>
      <w:r>
        <w:rPr>
          <w:sz w:val="22"/>
          <w:szCs w:val="22"/>
        </w:rPr>
        <w:t xml:space="preserve">           Pazin, </w:t>
      </w:r>
      <w:proofErr w:type="spellStart"/>
      <w:r>
        <w:rPr>
          <w:sz w:val="22"/>
          <w:szCs w:val="22"/>
        </w:rPr>
        <w:t>Dršćevka</w:t>
      </w:r>
      <w:proofErr w:type="spellEnd"/>
      <w:r>
        <w:rPr>
          <w:sz w:val="22"/>
          <w:szCs w:val="22"/>
        </w:rPr>
        <w:t xml:space="preserve">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A361F5" w:rsidP="00A361F5" w:rsidR="00A361F5">
      <w:pPr>
        <w:rPr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dužnik:</w:t>
      </w:r>
    </w:p>
    <w:p w:rsidRDefault="00A361F5" w:rsidP="00A361F5" w:rsidR="00A361F5">
      <w:pPr>
        <w:jc w:val="center"/>
      </w:pPr>
      <w:r>
        <w:t>ORKAN ENERGIJA d.o.o. Medulin, Centar 282, OIB: 63767063559</w:t>
      </w:r>
    </w:p>
    <w:p w:rsidRDefault="000014E8" w:rsidR="000014E8">
      <w:pPr>
        <w:rPr>
          <w:b/>
          <w:sz w:val="22"/>
          <w:szCs w:val="22"/>
        </w:rPr>
      </w:pPr>
    </w:p>
    <w:p w:rsidRDefault="00A361F5" w:rsidP="00A361F5" w:rsidR="00A361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TABLICA ISPITANIH TRAŽBINA</w:t>
      </w:r>
    </w:p>
    <w:tbl>
      <w:tblPr>
        <w:tblStyle w:val="Reetkatablice"/>
        <w:tblW w:type="dxa" w:w="14220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418"/>
        <w:gridCol w:w="379"/>
        <w:gridCol w:w="1180"/>
        <w:gridCol w:w="1701"/>
        <w:gridCol w:w="1701"/>
        <w:gridCol w:w="158"/>
        <w:gridCol w:w="1260"/>
        <w:gridCol w:w="3402"/>
        <w:gridCol w:w="78"/>
      </w:tblGrid>
      <w:tr w:rsidTr="00A361F5" w:rsidR="00A361F5" w:rsidRPr="00410EF6">
        <w:trPr>
          <w:gridAfter w:val="1"/>
          <w:wAfter w:type="dxa" w:w="78"/>
          <w:trHeight w:val="79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Adresa vjerovnika</w:t>
            </w:r>
          </w:p>
        </w:tc>
        <w:tc>
          <w:tcPr>
            <w:tcW w:type="dxa" w:w="1701"/>
            <w:hideMark/>
          </w:tcPr>
          <w:p w:rsidRDefault="00A361F5" w:rsidP="004B6823" w:rsidR="00A361F5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</w:t>
            </w:r>
          </w:p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701"/>
            <w:hideMark/>
          </w:tcPr>
          <w:p w:rsidRDefault="00A361F5" w:rsidP="004B6823" w:rsidR="00A361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410EF6">
              <w:rPr>
                <w:bCs/>
                <w:sz w:val="20"/>
                <w:szCs w:val="20"/>
              </w:rPr>
              <w:t>znos tražbine za koji je utvrđena</w:t>
            </w:r>
          </w:p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 za koji je osporena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Razlog osporavanja</w:t>
            </w:r>
          </w:p>
        </w:tc>
      </w:tr>
      <w:tr w:rsidTr="00A361F5" w:rsidR="00A361F5" w:rsidRPr="00410EF6">
        <w:trPr>
          <w:gridAfter w:val="1"/>
          <w:wAfter w:type="dxa" w:w="78"/>
          <w:trHeight w:val="24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ALFA ART d.o.o.</w:t>
            </w:r>
            <w:r>
              <w:rPr>
                <w:sz w:val="20"/>
                <w:szCs w:val="20"/>
              </w:rPr>
              <w:t xml:space="preserve"> </w:t>
            </w:r>
            <w:r w:rsidRPr="00410EF6">
              <w:rPr>
                <w:sz w:val="20"/>
                <w:szCs w:val="20"/>
              </w:rPr>
              <w:t>za graditeljstvo i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01715405835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Grožnjanska 22,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228.292,09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228.292,09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114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ARATUS CAPITAL LIMITED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07924624  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FLEUR- DE - LIS COURT, 112 HOUNDSDITCH, NEPOZNATO LONDON EC3A 7BD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1.512.328,18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CASA VITA d.o.o. za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07039712345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Snježnička</w:t>
            </w:r>
            <w:proofErr w:type="spellEnd"/>
            <w:r w:rsidRPr="00410EF6">
              <w:rPr>
                <w:sz w:val="20"/>
                <w:szCs w:val="20"/>
              </w:rPr>
              <w:t xml:space="preserve"> 51, 51304 </w:t>
            </w:r>
            <w:proofErr w:type="spellStart"/>
            <w:r w:rsidRPr="00410EF6">
              <w:rPr>
                <w:sz w:val="20"/>
                <w:szCs w:val="20"/>
              </w:rPr>
              <w:t>Gerovo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11.768,00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9679E3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2126"/>
            <w:hideMark/>
          </w:tcPr>
          <w:p w:rsidRDefault="00A361F5" w:rsidP="004B6823" w:rsidR="00A361F5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CENTAR ZA ULAGANJA EURO KONZALTING d.o.o. za planiranje ulaganja i savjetovanje</w:t>
            </w:r>
          </w:p>
        </w:tc>
        <w:tc>
          <w:tcPr>
            <w:tcW w:type="dxa" w:w="1418"/>
            <w:hideMark/>
          </w:tcPr>
          <w:p w:rsidRDefault="00A361F5" w:rsidP="004B6823" w:rsidR="00A361F5" w:rsidRPr="009679E3">
            <w:pPr>
              <w:jc w:val="both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81945359894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9679E3">
            <w:pPr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Mletačka 6,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9679E3">
            <w:pPr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9679E3">
            <w:pPr>
              <w:ind w:firstLine="318"/>
              <w:jc w:val="center"/>
              <w:rPr>
                <w:sz w:val="20"/>
                <w:szCs w:val="20"/>
              </w:rPr>
            </w:pPr>
            <w:r w:rsidRPr="009679E3">
              <w:rPr>
                <w:sz w:val="20"/>
                <w:szCs w:val="20"/>
              </w:rPr>
              <w:t>63.611,15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ENCONET </w:t>
            </w:r>
            <w:r>
              <w:rPr>
                <w:sz w:val="20"/>
                <w:szCs w:val="20"/>
              </w:rPr>
              <w:t>d</w:t>
            </w:r>
            <w:r w:rsidRPr="00410EF6">
              <w:rPr>
                <w:sz w:val="20"/>
                <w:szCs w:val="20"/>
              </w:rPr>
              <w:t>.o.o. za poslove u energetici i ekologiji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66909065021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Miramarska</w:t>
            </w:r>
            <w:proofErr w:type="spellEnd"/>
            <w:r w:rsidRPr="00410EF6">
              <w:rPr>
                <w:sz w:val="20"/>
                <w:szCs w:val="20"/>
              </w:rPr>
              <w:t xml:space="preserve"> 20,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18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ENERKON društvo s ograničenom odgovornošću za projektiranje, građenje, trgovinu i usluge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46286015197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Trnjanska 37,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894.136,08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18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196,88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317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GEOM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24744412955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ŽRTAVA FAŠIZMA 6, 51304 GEROVO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9.000,00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175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142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HEP - ESCO d.o.o. za vođenje i financiranje projekata energetske učinkovitosti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21361729232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5.342.785,23</w:t>
            </w:r>
            <w:r>
              <w:rPr>
                <w:sz w:val="20"/>
                <w:szCs w:val="20"/>
              </w:rPr>
              <w:t xml:space="preserve"> kn</w:t>
            </w:r>
          </w:p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8"/>
            <w:gridSpan w:val="2"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10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HOLZMATIC ENGINEERING SRL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23629165884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Rasun</w:t>
            </w:r>
            <w:proofErr w:type="spellEnd"/>
            <w:r w:rsidRPr="00410EF6">
              <w:rPr>
                <w:sz w:val="20"/>
                <w:szCs w:val="20"/>
              </w:rPr>
              <w:t xml:space="preserve"> </w:t>
            </w:r>
            <w:proofErr w:type="spellStart"/>
            <w:r w:rsidRPr="00410EF6">
              <w:rPr>
                <w:sz w:val="20"/>
                <w:szCs w:val="20"/>
              </w:rPr>
              <w:t>Anterselva</w:t>
            </w:r>
            <w:proofErr w:type="spellEnd"/>
            <w:r w:rsidRPr="00410EF6">
              <w:rPr>
                <w:sz w:val="20"/>
                <w:szCs w:val="20"/>
              </w:rPr>
              <w:t xml:space="preserve"> (</w:t>
            </w:r>
            <w:proofErr w:type="spellStart"/>
            <w:r w:rsidRPr="00410EF6">
              <w:rPr>
                <w:sz w:val="20"/>
                <w:szCs w:val="20"/>
              </w:rPr>
              <w:t>Bolzano</w:t>
            </w:r>
            <w:proofErr w:type="spellEnd"/>
            <w:r w:rsidRPr="00410EF6">
              <w:rPr>
                <w:sz w:val="20"/>
                <w:szCs w:val="20"/>
              </w:rPr>
              <w:t xml:space="preserve">), Zona </w:t>
            </w:r>
            <w:proofErr w:type="spellStart"/>
            <w:r w:rsidRPr="00410EF6">
              <w:rPr>
                <w:sz w:val="20"/>
                <w:szCs w:val="20"/>
              </w:rPr>
              <w:t>industriale</w:t>
            </w:r>
            <w:proofErr w:type="spellEnd"/>
            <w:r w:rsidRPr="00410EF6">
              <w:rPr>
                <w:sz w:val="20"/>
                <w:szCs w:val="20"/>
              </w:rPr>
              <w:t xml:space="preserve"> 152, </w:t>
            </w:r>
            <w:proofErr w:type="spellStart"/>
            <w:r w:rsidRPr="00410EF6">
              <w:rPr>
                <w:sz w:val="20"/>
                <w:szCs w:val="20"/>
              </w:rPr>
              <w:t>Italia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1.790.209,30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418"/>
            <w:gridSpan w:val="2"/>
          </w:tcPr>
          <w:p w:rsidRDefault="00A361F5" w:rsidP="004B6823" w:rsidR="00A361F5" w:rsidRPr="00410EF6">
            <w:pPr>
              <w:ind w:firstLine="175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1.033,47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Navedenu tražbinu osporava povjerenik jer je uvidom i knjigovodstvo utvrdio da je podmirena u cijelosti. </w:t>
            </w:r>
          </w:p>
        </w:tc>
      </w:tr>
      <w:tr w:rsidTr="00A361F5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INSTAL TRADE D.O.O.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SL18976778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PERHAVČEVA ULICA 15 B,MARIBOR, </w:t>
            </w:r>
            <w:r w:rsidRPr="00410EF6">
              <w:rPr>
                <w:sz w:val="20"/>
                <w:szCs w:val="20"/>
              </w:rPr>
              <w:lastRenderedPageBreak/>
              <w:t>SLOVENIJA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lastRenderedPageBreak/>
              <w:t>6.619,57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6.619,57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72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INSTATEH GMBH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CHE18364825 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 xml:space="preserve">BAAR SCHURMANTT 6, NEPOZNATO </w:t>
            </w:r>
            <w:proofErr w:type="spellStart"/>
            <w:r w:rsidRPr="00410EF6">
              <w:rPr>
                <w:sz w:val="20"/>
                <w:szCs w:val="20"/>
              </w:rPr>
              <w:t>NEPOZNATO</w:t>
            </w:r>
            <w:proofErr w:type="spellEnd"/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27.510,73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69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14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ŠUĆO KAJEVIĆ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01951036158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WULFELER STRASSE 51, HANNOVER, NJEMAČKA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600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15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KATARINA KOZINA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46605552078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NEPOZNATO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384.467,49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276"/>
        </w:trPr>
        <w:tc>
          <w:tcPr>
            <w:tcW w:type="dxa" w:w="817"/>
            <w:vMerge w:val="restart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16</w:t>
            </w:r>
          </w:p>
        </w:tc>
        <w:tc>
          <w:tcPr>
            <w:tcW w:type="dxa" w:w="2126"/>
            <w:vMerge w:val="restart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MGK-</w:t>
            </w:r>
            <w:proofErr w:type="spellStart"/>
            <w:r w:rsidRPr="00410EF6">
              <w:rPr>
                <w:sz w:val="20"/>
                <w:szCs w:val="20"/>
              </w:rPr>
              <w:t>pack</w:t>
            </w:r>
            <w:proofErr w:type="spellEnd"/>
            <w:r w:rsidRPr="00410EF6">
              <w:rPr>
                <w:sz w:val="20"/>
                <w:szCs w:val="20"/>
              </w:rPr>
              <w:t xml:space="preserve"> dioničko društvo za proizvodnju ambalaže</w:t>
            </w:r>
          </w:p>
        </w:tc>
        <w:tc>
          <w:tcPr>
            <w:tcW w:type="dxa" w:w="1418"/>
            <w:vMerge w:val="restart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09381762740</w:t>
            </w:r>
          </w:p>
        </w:tc>
        <w:tc>
          <w:tcPr>
            <w:tcW w:type="dxa" w:w="1559"/>
            <w:gridSpan w:val="2"/>
            <w:vMerge w:val="restart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Kukuljanovo</w:t>
            </w:r>
            <w:proofErr w:type="spellEnd"/>
            <w:r w:rsidRPr="00410EF6">
              <w:rPr>
                <w:sz w:val="20"/>
                <w:szCs w:val="20"/>
              </w:rPr>
              <w:t xml:space="preserve"> 28, </w:t>
            </w:r>
            <w:proofErr w:type="spellStart"/>
            <w:r w:rsidRPr="00410EF6">
              <w:rPr>
                <w:sz w:val="20"/>
                <w:szCs w:val="20"/>
              </w:rPr>
              <w:t>Kukuljanovo</w:t>
            </w:r>
            <w:proofErr w:type="spellEnd"/>
          </w:p>
        </w:tc>
        <w:tc>
          <w:tcPr>
            <w:tcW w:type="dxa" w:w="1701"/>
            <w:vMerge w:val="restart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vMerge w:val="restart"/>
            <w:hideMark/>
          </w:tcPr>
          <w:p w:rsidRDefault="00A361F5" w:rsidP="004B6823" w:rsidR="00A361F5" w:rsidRPr="00410EF6">
            <w:pPr>
              <w:ind w:firstLine="176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1.750.982,62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vMerge w:val="restart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vMerge w:val="restart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276"/>
        </w:trPr>
        <w:tc>
          <w:tcPr>
            <w:tcW w:type="dxa" w:w="817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26"/>
            <w:vMerge/>
            <w:hideMark/>
          </w:tcPr>
          <w:p w:rsidRDefault="00A361F5" w:rsidP="004B6823" w:rsidR="00A361F5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418"/>
            <w:vMerge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59"/>
            <w:gridSpan w:val="2"/>
            <w:vMerge/>
            <w:hideMark/>
          </w:tcPr>
          <w:p w:rsidRDefault="00A361F5" w:rsidP="004B6823" w:rsidR="00A361F5" w:rsidRPr="00410EF6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type="dxa" w:w="1701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701"/>
            <w:vMerge/>
            <w:hideMark/>
          </w:tcPr>
          <w:p w:rsidRDefault="00A361F5" w:rsidP="004B6823" w:rsidR="00A361F5" w:rsidRPr="00410EF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vMerge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  <w:vMerge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Tr="00DE1FB2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17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NEW ENERGY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DE230155602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LUNEBURGER 6, LAATZEN, NJEMAČKA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740.406,31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18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LUCA PERKOVIĆ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31999807624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38.092,53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MIRUN PERKOVIĆ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03496097594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ALEN PETROVIĆ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38047844698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ZAGREBAČKA 21, 52100 PULA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38.800,00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A361F5" w:rsidR="00A361F5" w:rsidRPr="00410EF6">
        <w:trPr>
          <w:gridAfter w:val="1"/>
          <w:wAfter w:type="dxa" w:w="78"/>
          <w:trHeight w:val="46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IVANA PETROVIĆ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48317954030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402"/>
            <w:hideMark/>
          </w:tcPr>
          <w:p w:rsidRDefault="00A361F5" w:rsidP="004B6823" w:rsidR="00A361F5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DE1FB2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22</w:t>
            </w:r>
          </w:p>
        </w:tc>
        <w:tc>
          <w:tcPr>
            <w:tcW w:type="dxa" w:w="2126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VIRTUS PROJEKT društvo s ograničenom odgovornošću za projektiranje, nadzor i građenje</w:t>
            </w:r>
          </w:p>
        </w:tc>
        <w:tc>
          <w:tcPr>
            <w:tcW w:type="dxa" w:w="1418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13869257130</w:t>
            </w:r>
          </w:p>
        </w:tc>
        <w:tc>
          <w:tcPr>
            <w:tcW w:type="dxa" w:w="1559"/>
            <w:gridSpan w:val="2"/>
            <w:hideMark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proofErr w:type="spellStart"/>
            <w:r w:rsidRPr="00410EF6">
              <w:rPr>
                <w:sz w:val="20"/>
                <w:szCs w:val="20"/>
              </w:rPr>
              <w:t>Crnčićeva</w:t>
            </w:r>
            <w:proofErr w:type="spellEnd"/>
            <w:r w:rsidRPr="00410EF6">
              <w:rPr>
                <w:sz w:val="20"/>
                <w:szCs w:val="20"/>
              </w:rPr>
              <w:t xml:space="preserve"> 1, 51000 Rijeka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 kn</w:t>
            </w:r>
          </w:p>
        </w:tc>
        <w:tc>
          <w:tcPr>
            <w:tcW w:type="dxa" w:w="1701"/>
            <w:hideMark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42.000,00 kn</w:t>
            </w:r>
          </w:p>
        </w:tc>
        <w:tc>
          <w:tcPr>
            <w:tcW w:type="dxa" w:w="1418"/>
            <w:gridSpan w:val="2"/>
            <w:hideMark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</w:tcPr>
          <w:p w:rsidRDefault="00A361F5" w:rsidP="004B6823" w:rsidR="00A361F5" w:rsidRPr="00410EF6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10EF6">
        <w:trPr>
          <w:gridAfter w:val="1"/>
          <w:wAfter w:type="dxa" w:w="78"/>
          <w:trHeight w:val="915"/>
        </w:trPr>
        <w:tc>
          <w:tcPr>
            <w:tcW w:type="dxa" w:w="817"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type="dxa" w:w="2126"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BANKD d.d.</w:t>
            </w:r>
          </w:p>
        </w:tc>
        <w:tc>
          <w:tcPr>
            <w:tcW w:type="dxa" w:w="1418"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92963223473</w:t>
            </w:r>
          </w:p>
        </w:tc>
        <w:tc>
          <w:tcPr>
            <w:tcW w:type="dxa" w:w="1559"/>
            <w:gridSpan w:val="2"/>
          </w:tcPr>
          <w:p w:rsidRDefault="00A361F5" w:rsidP="004B6823" w:rsidR="00A361F5" w:rsidRPr="0041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 bana Josipa Jelačića 10, Zagreb</w:t>
            </w:r>
          </w:p>
        </w:tc>
        <w:tc>
          <w:tcPr>
            <w:tcW w:type="dxa" w:w="1701"/>
          </w:tcPr>
          <w:p w:rsidRDefault="00A361F5" w:rsidP="004B6823" w:rsidR="00A361F5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701"/>
          </w:tcPr>
          <w:p w:rsidRDefault="00A361F5" w:rsidP="004B6823" w:rsidR="00A361F5" w:rsidRPr="00410EF6">
            <w:pPr>
              <w:ind w:firstLine="34"/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  <w:r>
              <w:rPr>
                <w:sz w:val="20"/>
                <w:szCs w:val="20"/>
              </w:rPr>
              <w:t xml:space="preserve"> kn</w:t>
            </w:r>
          </w:p>
        </w:tc>
        <w:tc>
          <w:tcPr>
            <w:tcW w:type="dxa" w:w="1418"/>
            <w:gridSpan w:val="2"/>
          </w:tcPr>
          <w:p w:rsidRDefault="00A361F5" w:rsidP="004B6823" w:rsidR="00A361F5" w:rsidRPr="00410E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3402"/>
          </w:tcPr>
          <w:p w:rsidRDefault="00A361F5" w:rsidP="004B6823" w:rsidR="00A361F5">
            <w:pPr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Tr="00A361F5" w:rsidR="00A361F5" w:rsidRPr="00494147"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UKUPAN IZNOS TRAŽBINE</w:t>
            </w:r>
          </w:p>
        </w:tc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UKUPNO PRIZNATO</w:t>
            </w:r>
          </w:p>
        </w:tc>
        <w:tc>
          <w:tcPr>
            <w:tcW w:type="dxa" w:w="4740"/>
            <w:gridSpan w:val="3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UKUPNO OSPORENO</w:t>
            </w:r>
          </w:p>
        </w:tc>
      </w:tr>
      <w:tr w:rsidTr="00A361F5" w:rsidR="00A361F5" w:rsidRPr="00494147"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73.740.806,52 KN</w:t>
            </w:r>
          </w:p>
        </w:tc>
        <w:tc>
          <w:tcPr>
            <w:tcW w:type="dxa" w:w="4740"/>
            <w:gridSpan w:val="4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73.739.773,05 KN</w:t>
            </w:r>
          </w:p>
        </w:tc>
        <w:tc>
          <w:tcPr>
            <w:tcW w:type="dxa" w:w="4740"/>
            <w:gridSpan w:val="3"/>
          </w:tcPr>
          <w:p w:rsidRDefault="00A361F5" w:rsidP="004B6823" w:rsidR="00A361F5" w:rsidRPr="00494147">
            <w:pPr>
              <w:jc w:val="center"/>
              <w:rPr>
                <w:sz w:val="20"/>
                <w:szCs w:val="20"/>
              </w:rPr>
            </w:pPr>
            <w:r w:rsidRPr="00494147">
              <w:rPr>
                <w:sz w:val="20"/>
                <w:szCs w:val="20"/>
              </w:rPr>
              <w:t>1.033,47 kn</w:t>
            </w:r>
          </w:p>
        </w:tc>
      </w:tr>
    </w:tbl>
    <w:p w:rsidRDefault="00A361F5" w:rsidP="00A361F5" w:rsidR="00A361F5">
      <w:pPr>
        <w:jc w:val="center"/>
      </w:pPr>
    </w:p>
    <w:p w:rsidRDefault="00A361F5" w:rsidP="00A361F5" w:rsidR="00A361F5">
      <w:pPr>
        <w:jc w:val="center"/>
      </w:pPr>
    </w:p>
    <w:p w:rsidRDefault="00A361F5" w:rsidP="00A361F5" w:rsidR="00A361F5">
      <w:pPr>
        <w:jc w:val="center"/>
        <w:rPr>
          <w:sz w:val="22"/>
          <w:szCs w:val="22"/>
        </w:rPr>
      </w:pPr>
      <w:r>
        <w:rPr>
          <w:sz w:val="22"/>
          <w:szCs w:val="22"/>
        </w:rPr>
        <w:t>U Pazinu, 0</w:t>
      </w:r>
      <w:r w:rsidR="00E250F8">
        <w:rPr>
          <w:sz w:val="22"/>
          <w:szCs w:val="22"/>
        </w:rPr>
        <w:t>3</w:t>
      </w:r>
      <w:r>
        <w:rPr>
          <w:sz w:val="22"/>
          <w:szCs w:val="22"/>
        </w:rPr>
        <w:t>. listopada 2018.</w:t>
      </w:r>
    </w:p>
    <w:p w:rsidRDefault="00A361F5" w:rsidP="00A361F5" w:rsidR="00A361F5">
      <w:pPr>
        <w:ind w:firstLine="708" w:left="4248"/>
        <w:jc w:val="center"/>
        <w:rPr>
          <w:sz w:val="22"/>
          <w:szCs w:val="22"/>
        </w:rPr>
      </w:pPr>
    </w:p>
    <w:p w:rsidRDefault="00A361F5" w:rsidP="00A361F5" w:rsidR="00A361F5">
      <w:pPr>
        <w:ind w:firstLine="708" w:left="6372"/>
        <w:jc w:val="center"/>
        <w:rPr>
          <w:sz w:val="22"/>
          <w:szCs w:val="22"/>
        </w:rPr>
      </w:pPr>
      <w:r>
        <w:rPr>
          <w:sz w:val="22"/>
          <w:szCs w:val="22"/>
        </w:rPr>
        <w:t>Stečajna sutkinja:</w:t>
      </w:r>
    </w:p>
    <w:p w:rsidRDefault="00A361F5" w:rsidP="00A361F5" w:rsidR="00A361F5">
      <w:pPr>
        <w:ind w:firstLine="708" w:left="9204"/>
        <w:jc w:val="both"/>
        <w:rPr>
          <w:sz w:val="22"/>
          <w:szCs w:val="22"/>
        </w:rPr>
      </w:pPr>
      <w:r>
        <w:rPr>
          <w:sz w:val="22"/>
          <w:szCs w:val="22"/>
        </w:rPr>
        <w:t>Tijana Licul</w:t>
      </w:r>
    </w:p>
    <w:p w:rsidRDefault="00A361F5" w:rsidP="00A361F5" w:rsidR="00A361F5">
      <w:pPr>
        <w:jc w:val="center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</w:p>
    <w:p w:rsidRDefault="00A361F5" w:rsidP="00A361F5" w:rsidR="00A361F5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A361F5" w:rsidP="00A361F5" w:rsidR="00A361F5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A361F5" w:rsidP="00A361F5" w:rsidR="00A361F5">
      <w:pPr>
        <w:jc w:val="center"/>
      </w:pPr>
    </w:p>
    <w:sectPr w:rsidSect="00A361F5" w:rsidR="00A361F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1F5" w:rsidP="00A361F5" w:rsidR="00A361F5">
      <w:r>
        <w:separator/>
      </w:r>
    </w:p>
  </w:endnote>
  <w:endnote w:id="0" w:type="continuationSeparator">
    <w:p w:rsidRDefault="00A361F5" w:rsidP="00A361F5" w:rsidR="00A3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1F5" w:rsidP="00A361F5" w:rsidR="00A361F5">
      <w:r>
        <w:separator/>
      </w:r>
    </w:p>
  </w:footnote>
  <w:footnote w:id="0" w:type="continuationSeparator">
    <w:p w:rsidRDefault="00A361F5" w:rsidP="00A361F5" w:rsidR="00A3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1F5" w:rsidP="00A361F5" w:rsidR="00A361F5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St-58/18</w:t>
    </w:r>
    <w:r w:rsidR="00E250F8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1F5"/>
    <w:rsid w:val="000014E8"/>
    <w:rsid w:val="002200A9"/>
    <w:rsid w:val="00597F83"/>
    <w:rsid w:val="00625CD1"/>
    <w:rsid w:val="00A361F5"/>
    <w:rsid w:val="00DE1FB2"/>
    <w:rsid w:val="00E2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1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6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F5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A361F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61F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36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1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61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1F5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A361F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1F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1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61F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36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0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0F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0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0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444</properties:Words>
  <properties:Characters>2688</properties:Characters>
  <properties:Lines>315</properties:Lines>
  <properties:Paragraphs>165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2018-10-02T12:05:00Z</dcterms:created>
  <dc:creator>Tijana Licul</dc:creator>
  <cp:lastModifiedBy>Sanja Prodan</cp:lastModifiedBy>
  <cp:lastPrinted>2018-10-03T09:44:00Z</cp:lastPrinted>
  <dcterms:modified xmlns:xsi="http://www.w3.org/2001/XMLSchema-instance" xsi:type="dcterms:W3CDTF">2018-10-03T09:45:00Z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Nova odluka (st5818, orkan energija.docx)</vt:lpwstr>
  </prop:property>
  <prop:property name="CC_coloring" pid="5" fmtid="{D5CDD505-2E9C-101B-9397-08002B2CF9AE}">
    <vt:bool>false</vt:bool>
  </prop:property>
</prop:Properties>
</file>