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daf" w14:paraId="12d4daf" w:rsidRDefault="00536CF9" w:rsidP="00536CF9" w:rsidR="00536CF9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RIF BIRO d.o.o. u stečaju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 EUGENA KVATERNIKA 13/1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ČAKOVEC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OIB:</w:t>
      </w:r>
      <w:r>
        <w:rPr>
          <w:rFonts w:cs="Calibri" w:eastAsia="Times New Roman" w:hAnsi="Calibri" w:ascii="Calibri"/>
          <w:color w:val="000000"/>
          <w:lang w:eastAsia="hr-HR"/>
        </w:rPr>
        <w:t xml:space="preserve"> 48630571506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VANDA KOVAČEVIĆ GELENČER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STEČAJNA UPRAVITELICA</w:t>
      </w:r>
    </w:p>
    <w:p w:rsidRDefault="00536CF9" w:rsidP="00536CF9" w:rsidR="00536CF9">
      <w:pPr>
        <w:pStyle w:val="Bezproreda"/>
        <w:rPr>
          <w:sz w:val="24"/>
          <w:szCs w:val="24"/>
        </w:rPr>
      </w:pP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VARAŽDINU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BRAĆE RADIĆA 2</w:t>
      </w:r>
    </w:p>
    <w:p w:rsidRDefault="00536CF9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VARAŽDIN</w:t>
      </w:r>
    </w:p>
    <w:p w:rsidRDefault="00536CF9" w:rsidP="00536CF9" w:rsidR="00536CF9">
      <w:pPr>
        <w:pStyle w:val="Bezproreda"/>
        <w:rPr>
          <w:sz w:val="24"/>
          <w:szCs w:val="24"/>
        </w:rPr>
      </w:pPr>
    </w:p>
    <w:p w:rsidRDefault="00DB562C" w:rsidP="00536CF9" w:rsidR="00536CF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spis: 4 St-362/16-38</w:t>
      </w:r>
    </w:p>
    <w:p w:rsidRDefault="00DB562C" w:rsidP="00536CF9" w:rsidR="00DB562C">
      <w:pPr>
        <w:pStyle w:val="Bezproreda"/>
        <w:rPr>
          <w:sz w:val="24"/>
          <w:szCs w:val="24"/>
        </w:rPr>
      </w:pPr>
    </w:p>
    <w:p w:rsidRDefault="00536CF9" w:rsidP="00536CF9" w:rsidR="00536CF9">
      <w:pPr>
        <w:pStyle w:val="Bezproreda"/>
        <w:rPr>
          <w:sz w:val="24"/>
          <w:szCs w:val="24"/>
        </w:rPr>
      </w:pPr>
    </w:p>
    <w:p w:rsidRDefault="00536CF9" w:rsidP="00536CF9" w:rsidR="00332086">
      <w:pPr>
        <w:pStyle w:val="Bezproreda"/>
      </w:pPr>
      <w:r>
        <w:t>U Virovitici,  03.08.2017.</w:t>
      </w:r>
    </w:p>
    <w:p w:rsidRDefault="00536CF9" w:rsidP="00536CF9" w:rsidR="00536CF9">
      <w:pPr>
        <w:pStyle w:val="Bezproreda"/>
      </w:pPr>
    </w:p>
    <w:p w:rsidRDefault="00536CF9" w:rsidP="00536CF9" w:rsidR="00536CF9">
      <w:pPr>
        <w:pStyle w:val="Bezproreda"/>
      </w:pPr>
    </w:p>
    <w:p w:rsidRDefault="00536CF9" w:rsidP="00536CF9" w:rsidR="00536CF9">
      <w:pPr>
        <w:pStyle w:val="Bezproreda"/>
      </w:pPr>
      <w:r>
        <w:t>Predmet:</w:t>
      </w:r>
      <w:r w:rsidR="00976E25">
        <w:t xml:space="preserve"> Izvješće o svim parnicama između stečajnog dužnika i Josipa </w:t>
      </w:r>
      <w:proofErr w:type="spellStart"/>
      <w:r w:rsidR="00976E25">
        <w:t>Drvenkara</w:t>
      </w:r>
      <w:proofErr w:type="spellEnd"/>
    </w:p>
    <w:p w:rsidRDefault="00976E25" w:rsidP="00536CF9" w:rsidR="00976E25">
      <w:pPr>
        <w:pStyle w:val="Bezproreda"/>
      </w:pPr>
    </w:p>
    <w:p w:rsidRDefault="00976E25" w:rsidP="00536CF9" w:rsidR="00976E25">
      <w:pPr>
        <w:pStyle w:val="Bezproreda"/>
      </w:pPr>
    </w:p>
    <w:p w:rsidRDefault="00976E25" w:rsidP="00536CF9" w:rsidR="00976E25">
      <w:pPr>
        <w:pStyle w:val="Bezproreda"/>
      </w:pPr>
    </w:p>
    <w:p w:rsidRDefault="00976E25" w:rsidP="00536CF9" w:rsidR="00976E25">
      <w:pPr>
        <w:pStyle w:val="Bezproreda"/>
      </w:pPr>
      <w:r>
        <w:t>Poštovani,</w:t>
      </w:r>
    </w:p>
    <w:p w:rsidRDefault="00976E25" w:rsidP="00536CF9" w:rsidR="00976E25">
      <w:pPr>
        <w:pStyle w:val="Bezproreda"/>
      </w:pPr>
    </w:p>
    <w:p w:rsidRDefault="00F84868" w:rsidP="00536CF9" w:rsidR="00F84868">
      <w:pPr>
        <w:pStyle w:val="Bezproreda"/>
      </w:pPr>
      <w:r>
        <w:t xml:space="preserve">u odnosu na stečajnog dužnika i Josipa </w:t>
      </w:r>
      <w:proofErr w:type="spellStart"/>
      <w:r>
        <w:t>Drvenkara</w:t>
      </w:r>
      <w:proofErr w:type="spellEnd"/>
      <w:r>
        <w:t xml:space="preserve"> aktivna su dva predmeta.</w:t>
      </w:r>
    </w:p>
    <w:p w:rsidRDefault="00F84868" w:rsidP="00536CF9" w:rsidR="00F84868">
      <w:pPr>
        <w:pStyle w:val="Bezproreda"/>
      </w:pPr>
    </w:p>
    <w:p w:rsidRDefault="00F84868" w:rsidP="00F84868" w:rsidR="00F84868">
      <w:pPr>
        <w:pStyle w:val="Bezproreda"/>
        <w:numPr>
          <w:ilvl w:val="0"/>
          <w:numId w:val="1"/>
        </w:numPr>
      </w:pPr>
      <w:r>
        <w:t xml:space="preserve">Prvi predmet se vodio pod brojem </w:t>
      </w:r>
      <w:r w:rsidRPr="002624AB">
        <w:rPr>
          <w:b/>
        </w:rPr>
        <w:t>P-60/08</w:t>
      </w:r>
      <w:r>
        <w:t xml:space="preserve"> i taj predmet je završen, ali na taj predmet podnesena je revizija gdje se traži utvrđivanje </w:t>
      </w:r>
      <w:proofErr w:type="spellStart"/>
      <w:r>
        <w:t>ništetnosti</w:t>
      </w:r>
      <w:proofErr w:type="spellEnd"/>
      <w:r>
        <w:t xml:space="preserve"> akata javnog bilježnika Bojane Štimac iz Varaždina, </w:t>
      </w:r>
      <w:proofErr w:type="spellStart"/>
      <w:r>
        <w:t>B.Radića</w:t>
      </w:r>
      <w:proofErr w:type="spellEnd"/>
      <w:r>
        <w:t xml:space="preserve"> 6,</w:t>
      </w:r>
      <w:r w:rsidR="003D6948">
        <w:t xml:space="preserve"> temeljem čega</w:t>
      </w:r>
      <w:r>
        <w:t xml:space="preserve"> je stečajni dužnik postao vlasnik nekretnine upisane u Z.K. ul.r.7</w:t>
      </w:r>
      <w:r w:rsidR="001074B6">
        <w:t>64 k.o. Orehovica čest.br</w:t>
      </w:r>
      <w:r>
        <w:t xml:space="preserve">. 21/0/1 kuća, dvor, voćnjak od 368 </w:t>
      </w:r>
      <w:proofErr w:type="spellStart"/>
      <w:r>
        <w:t>čhv</w:t>
      </w:r>
      <w:proofErr w:type="spellEnd"/>
      <w:r w:rsidR="001074B6">
        <w:t>.</w:t>
      </w:r>
      <w:r w:rsidR="003D6948">
        <w:t xml:space="preserve"> jer je prema tvrdnji Josipa </w:t>
      </w:r>
      <w:proofErr w:type="spellStart"/>
      <w:r w:rsidR="003D6948">
        <w:t>Drvenkara</w:t>
      </w:r>
      <w:proofErr w:type="spellEnd"/>
      <w:r w:rsidR="003D6948">
        <w:t xml:space="preserve"> presudom Županijskog suda u Varaždinu kojom se preinačuje odluka</w:t>
      </w:r>
      <w:r w:rsidR="00B30EAE">
        <w:t xml:space="preserve"> Općinskog suda u Čakovcu drugostupanjski sud pogriješio pri primjeni materijalnog prava</w:t>
      </w:r>
    </w:p>
    <w:p w:rsidRDefault="00F84868" w:rsidP="00F84868" w:rsidR="00F84868">
      <w:pPr>
        <w:pStyle w:val="Bezproreda"/>
      </w:pPr>
    </w:p>
    <w:p w:rsidRDefault="001074B6" w:rsidP="00F84868" w:rsidR="0054368F">
      <w:pPr>
        <w:pStyle w:val="Bezproreda"/>
      </w:pPr>
      <w:r>
        <w:t>Općinski sud u Čakovcu je u spisu P-60/8</w:t>
      </w:r>
      <w:r w:rsidR="0054368F">
        <w:t>:</w:t>
      </w:r>
    </w:p>
    <w:p w:rsidRDefault="0054368F" w:rsidP="00F84868" w:rsidR="0054368F">
      <w:pPr>
        <w:pStyle w:val="Bezproreda"/>
      </w:pPr>
    </w:p>
    <w:p w:rsidRDefault="001074B6" w:rsidP="0054368F" w:rsidR="0054368F">
      <w:pPr>
        <w:pStyle w:val="Bezproreda"/>
        <w:numPr>
          <w:ilvl w:val="0"/>
          <w:numId w:val="3"/>
        </w:numPr>
      </w:pPr>
      <w:r>
        <w:t xml:space="preserve">usvojio tužbeni zahtjev Josipa </w:t>
      </w:r>
      <w:proofErr w:type="spellStart"/>
      <w:r>
        <w:t>Drvenkara</w:t>
      </w:r>
      <w:proofErr w:type="spellEnd"/>
      <w:r>
        <w:t xml:space="preserve"> i utvrdio </w:t>
      </w:r>
      <w:proofErr w:type="spellStart"/>
      <w:r>
        <w:t>ništetnim</w:t>
      </w:r>
      <w:proofErr w:type="spellEnd"/>
      <w:r>
        <w:t xml:space="preserve"> akte javnog bilježnika Bojane Štimac.</w:t>
      </w:r>
    </w:p>
    <w:p w:rsidRDefault="001074B6" w:rsidP="00F84868" w:rsidR="001074B6">
      <w:pPr>
        <w:pStyle w:val="Bezproreda"/>
      </w:pPr>
    </w:p>
    <w:p w:rsidRDefault="001074B6" w:rsidP="00F84868" w:rsidR="001074B6">
      <w:pPr>
        <w:pStyle w:val="Bezproreda"/>
      </w:pPr>
      <w:r>
        <w:t>U aktima javne bilježnice Bojane Štimac bilo je sporno sljedeće:</w:t>
      </w:r>
    </w:p>
    <w:p w:rsidRDefault="001074B6" w:rsidP="001074B6" w:rsidR="001074B6">
      <w:pPr>
        <w:pStyle w:val="Bezproreda"/>
        <w:numPr>
          <w:ilvl w:val="0"/>
          <w:numId w:val="2"/>
        </w:numPr>
      </w:pPr>
      <w:r>
        <w:t xml:space="preserve">Utvrđivanje roka otplate kredita – radilo se očitoj pogrešci jer je kredit koji je  RIF BIRO d.o.o. dao Josipu </w:t>
      </w:r>
      <w:proofErr w:type="spellStart"/>
      <w:r>
        <w:t>Drvenkaru</w:t>
      </w:r>
      <w:proofErr w:type="spellEnd"/>
      <w:r>
        <w:t xml:space="preserve"> bio sklopljen </w:t>
      </w:r>
      <w:r w:rsidR="00B30EAE">
        <w:t>28</w:t>
      </w:r>
      <w:r>
        <w:t>.11.1997., a istovremeno stoji kako je rok za vra</w:t>
      </w:r>
      <w:r w:rsidR="00372209">
        <w:t>ć</w:t>
      </w:r>
      <w:r>
        <w:t>anje 27.05.2017., dakle šest mjeseci prije nego što je novac uopće pozajmljen</w:t>
      </w:r>
    </w:p>
    <w:p w:rsidRDefault="001074B6" w:rsidP="001074B6" w:rsidR="001074B6">
      <w:pPr>
        <w:pStyle w:val="Bezproreda"/>
        <w:numPr>
          <w:ilvl w:val="0"/>
          <w:numId w:val="2"/>
        </w:numPr>
      </w:pPr>
      <w:r>
        <w:t xml:space="preserve">Sporno je bilo i je li je Josip </w:t>
      </w:r>
      <w:proofErr w:type="spellStart"/>
      <w:r>
        <w:t>Drvenkar</w:t>
      </w:r>
      <w:proofErr w:type="spellEnd"/>
      <w:r>
        <w:t xml:space="preserve"> potpisao ili nije potpisao primitak dokumenta  kojim mu je javna bilježnica Bojana Štimac uputila poziv za izjašnjavanje  zahtjeva li prodaju nekretnine ili će je pustiti u vlasništvo davatelja kredita, budući da kredit nije bio naplaćen.  S obzirom da se Josip </w:t>
      </w:r>
      <w:proofErr w:type="spellStart"/>
      <w:r>
        <w:t>Drvenkar</w:t>
      </w:r>
      <w:proofErr w:type="spellEnd"/>
      <w:r>
        <w:t xml:space="preserve"> nije odazvao pozivu na izjašnjavanje</w:t>
      </w:r>
      <w:r w:rsidR="007B34EA">
        <w:t>,</w:t>
      </w:r>
      <w:r>
        <w:t xml:space="preserve"> RIF BIO d.o.o. </w:t>
      </w:r>
      <w:r w:rsidR="007B34EA">
        <w:t xml:space="preserve">je </w:t>
      </w:r>
      <w:r>
        <w:t xml:space="preserve">postao punopravni vlasnik nekretnine. Provedeno je grafološko vještačenje potpisa Josipa </w:t>
      </w:r>
      <w:proofErr w:type="spellStart"/>
      <w:r>
        <w:t>Drvenkara</w:t>
      </w:r>
      <w:proofErr w:type="spellEnd"/>
      <w:r>
        <w:t xml:space="preserve"> na povratnici prema javnoj bilježnici Bojani Štimac i utvrđeno je da potpis vjerojatno nije </w:t>
      </w:r>
      <w:r w:rsidR="0054368F">
        <w:t xml:space="preserve">potpis Josipa </w:t>
      </w:r>
      <w:proofErr w:type="spellStart"/>
      <w:r w:rsidR="0054368F">
        <w:t>Drvenkara</w:t>
      </w:r>
      <w:proofErr w:type="spellEnd"/>
      <w:r w:rsidR="0054368F">
        <w:t xml:space="preserve">, ali se to ne može </w:t>
      </w:r>
      <w:r w:rsidR="002624AB">
        <w:t>u</w:t>
      </w:r>
      <w:r w:rsidR="0054368F">
        <w:t xml:space="preserve">tvrditi sa velikom vjerojatnošću s obzirom na </w:t>
      </w:r>
      <w:r w:rsidR="0054368F">
        <w:lastRenderedPageBreak/>
        <w:t>jednostavnost potpisa i premalo dokaznog materijala temeljem kojega bi se to moglo utvrditi je li potpis doista njegov ili nije</w:t>
      </w:r>
      <w:r w:rsidR="00A66ECB">
        <w:t xml:space="preserve"> njegov.</w:t>
      </w:r>
    </w:p>
    <w:p w:rsidRDefault="00A66ECB" w:rsidP="00A66ECB" w:rsidR="00A66ECB">
      <w:pPr>
        <w:pStyle w:val="Bezproreda"/>
        <w:ind w:left="720"/>
      </w:pPr>
    </w:p>
    <w:p w:rsidRDefault="0054368F" w:rsidP="0054368F" w:rsidR="0054368F">
      <w:pPr>
        <w:pStyle w:val="Bezproreda"/>
      </w:pPr>
    </w:p>
    <w:p w:rsidRDefault="0054368F" w:rsidP="0054368F" w:rsidR="0054368F">
      <w:pPr>
        <w:pStyle w:val="Bezproreda"/>
        <w:numPr>
          <w:ilvl w:val="0"/>
          <w:numId w:val="3"/>
        </w:numPr>
      </w:pPr>
      <w:r>
        <w:t xml:space="preserve">Odbio je tužbeni zahtjev Josipa </w:t>
      </w:r>
      <w:proofErr w:type="spellStart"/>
      <w:r>
        <w:t>Drvenkara</w:t>
      </w:r>
      <w:proofErr w:type="spellEnd"/>
      <w:r>
        <w:t xml:space="preserve"> o uspostavljanju ranijeg zemljišno knjižnog stanja kakvo je postojalo prije provedbe rješenja zemljišnoknjižnog odjela Općinskog</w:t>
      </w:r>
      <w:r w:rsidR="00A66ECB">
        <w:t xml:space="preserve"> suda u Čakovcu  budući da je uknjižba prijenosa prava vlasni</w:t>
      </w:r>
      <w:r w:rsidR="007B34EA">
        <w:t>š</w:t>
      </w:r>
      <w:r w:rsidR="00A66ECB">
        <w:t>tva</w:t>
      </w:r>
      <w:r w:rsidR="002F2AF9">
        <w:t xml:space="preserve"> na RIF BIRO d.o.o.</w:t>
      </w:r>
      <w:r w:rsidR="00A66ECB">
        <w:t xml:space="preserve"> </w:t>
      </w:r>
      <w:r w:rsidR="00B30EAE">
        <w:t xml:space="preserve">sa Josipa </w:t>
      </w:r>
      <w:proofErr w:type="spellStart"/>
      <w:r w:rsidR="00B30EAE">
        <w:t>Drvenkara</w:t>
      </w:r>
      <w:proofErr w:type="spellEnd"/>
      <w:r w:rsidR="00B30EAE">
        <w:t xml:space="preserve"> </w:t>
      </w:r>
      <w:r w:rsidR="00A66ECB">
        <w:t xml:space="preserve">obavljena radi osiguranja novčanog potraživanja temeljem Ugovora o zajmu i Sporazuma radi osiguranja novčane tražbine prijenosom vlasništva od 28.11.1997., a Josip </w:t>
      </w:r>
      <w:proofErr w:type="spellStart"/>
      <w:r w:rsidR="00A66ECB">
        <w:t>Drvenkar</w:t>
      </w:r>
      <w:proofErr w:type="spellEnd"/>
      <w:r w:rsidR="00A66ECB">
        <w:t xml:space="preserve"> nije negirao postojanje tih dokumenata, pa </w:t>
      </w:r>
      <w:r w:rsidR="007B34EA">
        <w:t xml:space="preserve">je </w:t>
      </w:r>
      <w:r w:rsidR="00A66ECB">
        <w:t>ovaj zahtjev sud utvrdio neobrazloženim i nedokazanim, a time i neosnovanim.</w:t>
      </w:r>
    </w:p>
    <w:p w:rsidRDefault="00A66ECB" w:rsidP="00A66ECB" w:rsidR="00A66ECB">
      <w:pPr>
        <w:pStyle w:val="Bezproreda"/>
        <w:ind w:left="720"/>
      </w:pPr>
    </w:p>
    <w:p w:rsidRDefault="00A66ECB" w:rsidP="0054368F" w:rsidR="00A66ECB">
      <w:pPr>
        <w:pStyle w:val="Bezproreda"/>
        <w:numPr>
          <w:ilvl w:val="0"/>
          <w:numId w:val="3"/>
        </w:numPr>
      </w:pPr>
      <w:r>
        <w:t xml:space="preserve">Odbio je tužbeni zahtjev Josipa </w:t>
      </w:r>
      <w:proofErr w:type="spellStart"/>
      <w:r>
        <w:t>Drvenkara</w:t>
      </w:r>
      <w:proofErr w:type="spellEnd"/>
      <w:r>
        <w:t xml:space="preserve"> kojim on izjavljuje kako je u cijelosti podmirio dugovanje prema Ugovoru o zajmu. Sud navodi kako se  u postupku koji se vodi</w:t>
      </w:r>
      <w:r w:rsidR="002624AB">
        <w:t xml:space="preserve"> pod brojem P-669/02</w:t>
      </w:r>
      <w:r>
        <w:t xml:space="preserve"> </w:t>
      </w:r>
      <w:r w:rsidR="002624AB">
        <w:t xml:space="preserve"> kod Općinskog suda u Čakovcu, u kojemu tužitelj </w:t>
      </w:r>
      <w:r>
        <w:t xml:space="preserve">RIF BIRO d.o.o. zahtjeva iseljenje Josipa </w:t>
      </w:r>
      <w:proofErr w:type="spellStart"/>
      <w:r>
        <w:t>Drvenkara</w:t>
      </w:r>
      <w:proofErr w:type="spellEnd"/>
      <w:r>
        <w:t xml:space="preserve"> iz sporne nekretnine</w:t>
      </w:r>
      <w:r w:rsidR="002624AB">
        <w:t>,</w:t>
      </w:r>
      <w:r w:rsidR="000E32DF">
        <w:t xml:space="preserve"> Josip </w:t>
      </w:r>
      <w:proofErr w:type="spellStart"/>
      <w:r w:rsidR="000E32DF">
        <w:t>Drvenkara</w:t>
      </w:r>
      <w:proofErr w:type="spellEnd"/>
      <w:r w:rsidR="002F2AF9">
        <w:t xml:space="preserve"> </w:t>
      </w:r>
      <w:r w:rsidR="000E32DF">
        <w:t xml:space="preserve"> protutužbom protivi zahtjevu za iseljenje sa tvrdnjom kako je dugovanje podmirio pa ovdje dolazi do preklapanja u predmetima.</w:t>
      </w:r>
    </w:p>
    <w:p w:rsidRDefault="000E32DF" w:rsidP="000E32DF" w:rsidR="000E32DF">
      <w:pPr>
        <w:pStyle w:val="Odlomakpopisa"/>
      </w:pPr>
    </w:p>
    <w:p w:rsidRDefault="000E32DF" w:rsidP="0054368F" w:rsidR="000E32DF">
      <w:pPr>
        <w:pStyle w:val="Bezproreda"/>
        <w:numPr>
          <w:ilvl w:val="0"/>
          <w:numId w:val="3"/>
        </w:numPr>
      </w:pPr>
      <w:r>
        <w:t>Sud je odredio da u ovom postupku svaka strana snosi svoje troškove</w:t>
      </w:r>
    </w:p>
    <w:p w:rsidRDefault="000E32DF" w:rsidP="000E32DF" w:rsidR="000E32DF">
      <w:pPr>
        <w:pStyle w:val="Odlomakpopisa"/>
      </w:pPr>
    </w:p>
    <w:p w:rsidRDefault="000E32DF" w:rsidP="0054368F" w:rsidR="000E32DF">
      <w:pPr>
        <w:pStyle w:val="Bezproreda"/>
        <w:numPr>
          <w:ilvl w:val="0"/>
          <w:numId w:val="3"/>
        </w:numPr>
      </w:pPr>
      <w:r>
        <w:t>U jednom d</w:t>
      </w:r>
      <w:r w:rsidR="007B34EA">
        <w:t>i</w:t>
      </w:r>
      <w:r>
        <w:t>jelu spisa radilo se o osporavanju uspostavljanja založnog prava u odnosu na predmetnu nekretninu od strane Privredne banke d.d. Zagreb budući da je stečajni dužnik kao punopravni vlasnik nekretnine u međuvremenu bio dozvolio upis založnog prava Privrednoj banci d.d. Zagreb. U međuvremenu imamo izjavu Privredne banke d.d. Zagreb da je partija kredita na koji se odnosi založno pravo zatvorena te da Privredna banka d.d. Zagreb nema po toj osnovi potraživanja u odnosu na stečajnog</w:t>
      </w:r>
      <w:r w:rsidR="002624AB">
        <w:t xml:space="preserve"> dužnika</w:t>
      </w:r>
      <w:r>
        <w:t xml:space="preserve">. </w:t>
      </w:r>
    </w:p>
    <w:p w:rsidRDefault="000E32DF" w:rsidP="000E32DF" w:rsidR="000E32DF">
      <w:pPr>
        <w:pStyle w:val="Odlomakpopisa"/>
      </w:pPr>
    </w:p>
    <w:p w:rsidRDefault="000E32DF" w:rsidP="000E32DF" w:rsidR="000E32DF">
      <w:pPr>
        <w:pStyle w:val="Bezproreda"/>
      </w:pPr>
      <w:r>
        <w:t>Na presudu Općinskog suda u Čakovcu RIF BIRO d.o.o. uložio je žalbu, a presudom Županijskog suda u Varaždinu doneseno je sljedeće:</w:t>
      </w:r>
    </w:p>
    <w:p w:rsidRDefault="000E32DF" w:rsidP="000E32DF" w:rsidR="000E32DF">
      <w:pPr>
        <w:pStyle w:val="Bezproreda"/>
      </w:pPr>
    </w:p>
    <w:p w:rsidRDefault="000E32DF" w:rsidP="000E32DF" w:rsidR="000E32DF">
      <w:pPr>
        <w:pStyle w:val="Bezproreda"/>
        <w:numPr>
          <w:ilvl w:val="0"/>
          <w:numId w:val="4"/>
        </w:numPr>
      </w:pPr>
      <w:r>
        <w:t>Prihvaća se žalba RIF BIRO d.o.o.</w:t>
      </w:r>
      <w:r w:rsidR="00006222">
        <w:t>Čakovec</w:t>
      </w:r>
      <w:r>
        <w:t xml:space="preserve"> te se preinačuje pre</w:t>
      </w:r>
      <w:r w:rsidR="00006222">
        <w:t>suda Općinskog suda u Čakovcu.</w:t>
      </w:r>
    </w:p>
    <w:p w:rsidRDefault="002624AB" w:rsidP="002624AB" w:rsidR="002624AB">
      <w:pPr>
        <w:pStyle w:val="Bezproreda"/>
        <w:ind w:left="720"/>
      </w:pPr>
    </w:p>
    <w:p w:rsidRDefault="00006222" w:rsidP="00006222" w:rsidR="00006222">
      <w:pPr>
        <w:pStyle w:val="Bezproreda"/>
        <w:ind w:left="720"/>
      </w:pPr>
      <w:r>
        <w:t xml:space="preserve">Time se odbio tužbeni zahtjev Josipa </w:t>
      </w:r>
      <w:proofErr w:type="spellStart"/>
      <w:r>
        <w:t>Drvenkara</w:t>
      </w:r>
      <w:proofErr w:type="spellEnd"/>
      <w:r>
        <w:t xml:space="preserve"> kojim traži utvrđenje</w:t>
      </w:r>
      <w:r w:rsidR="002624AB">
        <w:t xml:space="preserve"> </w:t>
      </w:r>
      <w:proofErr w:type="spellStart"/>
      <w:r w:rsidR="002624AB">
        <w:t>n</w:t>
      </w:r>
      <w:r w:rsidR="002F2AF9">
        <w:t>i</w:t>
      </w:r>
      <w:r w:rsidR="002624AB">
        <w:t>štetnosti</w:t>
      </w:r>
      <w:proofErr w:type="spellEnd"/>
      <w:r>
        <w:t xml:space="preserve"> ak</w:t>
      </w:r>
      <w:r w:rsidR="002F2AF9">
        <w:t>ata javn</w:t>
      </w:r>
      <w:r w:rsidR="002624AB">
        <w:t>e bilježnice</w:t>
      </w:r>
      <w:r>
        <w:t xml:space="preserve"> Bojane Štimac.</w:t>
      </w:r>
    </w:p>
    <w:p w:rsidRDefault="00006222" w:rsidP="00006222" w:rsidR="00006222">
      <w:pPr>
        <w:pStyle w:val="Bezproreda"/>
        <w:ind w:left="720"/>
      </w:pPr>
      <w:r>
        <w:t xml:space="preserve">Nalaže se i tužitelju Josipu </w:t>
      </w:r>
      <w:proofErr w:type="spellStart"/>
      <w:r>
        <w:t>Drvenkaru</w:t>
      </w:r>
      <w:proofErr w:type="spellEnd"/>
      <w:r>
        <w:t xml:space="preserve"> da tuženiku RIF BIRO d.o.o. Čakovec naknadi trošak parničnog postupka u iznosu 17.409,00 kn.</w:t>
      </w:r>
    </w:p>
    <w:p w:rsidRDefault="00006222" w:rsidP="00006222" w:rsidR="00006222">
      <w:pPr>
        <w:pStyle w:val="Bezproreda"/>
        <w:ind w:left="720"/>
      </w:pPr>
    </w:p>
    <w:p w:rsidRDefault="00006222" w:rsidP="00006222" w:rsidR="00006222">
      <w:pPr>
        <w:pStyle w:val="Bezproreda"/>
      </w:pPr>
      <w:r>
        <w:t xml:space="preserve">Ostale odluke </w:t>
      </w:r>
      <w:r w:rsidR="00DB562C">
        <w:t xml:space="preserve">po presudi </w:t>
      </w:r>
      <w:r>
        <w:t>ostaju neizm</w:t>
      </w:r>
      <w:r w:rsidR="00DB562C">
        <w:t>i</w:t>
      </w:r>
      <w:r>
        <w:t>jenjene</w:t>
      </w:r>
      <w:r w:rsidR="00DB562C">
        <w:t>.</w:t>
      </w:r>
    </w:p>
    <w:p w:rsidRDefault="00DB562C" w:rsidP="00006222" w:rsidR="00DB562C">
      <w:pPr>
        <w:pStyle w:val="Bezproreda"/>
      </w:pPr>
    </w:p>
    <w:p w:rsidRDefault="00DB562C" w:rsidP="00006222" w:rsidR="00DB562C">
      <w:pPr>
        <w:pStyle w:val="Bezproreda"/>
      </w:pPr>
    </w:p>
    <w:p w:rsidRDefault="00DB562C" w:rsidP="00006222" w:rsidR="00DB562C">
      <w:pPr>
        <w:pStyle w:val="Bezproreda"/>
      </w:pPr>
      <w:r>
        <w:t xml:space="preserve">Na Presudu i rješenje Županijskog suda u Varaždinu </w:t>
      </w:r>
      <w:proofErr w:type="spellStart"/>
      <w:r>
        <w:t>br</w:t>
      </w:r>
      <w:proofErr w:type="spellEnd"/>
      <w:r>
        <w:t xml:space="preserve">: </w:t>
      </w:r>
      <w:proofErr w:type="spellStart"/>
      <w:r>
        <w:t>Gž</w:t>
      </w:r>
      <w:proofErr w:type="spellEnd"/>
      <w:r>
        <w:t>-4364/14-2 od 02.veljače 2015. podnesena je revizija Vrhovnom sudu RH.</w:t>
      </w:r>
    </w:p>
    <w:p w:rsidRDefault="00DB562C" w:rsidP="00006222" w:rsidR="00DB562C">
      <w:pPr>
        <w:pStyle w:val="Bezproreda"/>
      </w:pPr>
    </w:p>
    <w:p w:rsidRDefault="00DB562C" w:rsidP="00006222" w:rsidR="00DB562C">
      <w:pPr>
        <w:pStyle w:val="Bezproreda"/>
      </w:pPr>
      <w:r>
        <w:t xml:space="preserve">Odvjetnica Josipa </w:t>
      </w:r>
      <w:proofErr w:type="spellStart"/>
      <w:r>
        <w:t>Drvenkara</w:t>
      </w:r>
      <w:proofErr w:type="spellEnd"/>
      <w:r>
        <w:t xml:space="preserve">, Irena </w:t>
      </w:r>
      <w:proofErr w:type="spellStart"/>
      <w:r>
        <w:t>Plevnjak</w:t>
      </w:r>
      <w:proofErr w:type="spellEnd"/>
      <w:r>
        <w:t xml:space="preserve"> podnijela je i tužbu Ustavnom sudu, ali je ona vraćena i čeka se odluka Vrhovnog suda RH. Ukoliko presuda Vrhovnog suda bude negativna za Josipa </w:t>
      </w:r>
      <w:proofErr w:type="spellStart"/>
      <w:r>
        <w:t>Drvenkara</w:t>
      </w:r>
      <w:proofErr w:type="spellEnd"/>
      <w:r>
        <w:t>, podnijeti će se tužba Ustavnom sudu.</w:t>
      </w:r>
    </w:p>
    <w:p w:rsidRDefault="00DB562C" w:rsidP="00006222" w:rsidR="00DB562C">
      <w:pPr>
        <w:pStyle w:val="Bezproreda"/>
      </w:pPr>
    </w:p>
    <w:p w:rsidRDefault="002624AB" w:rsidP="00006222" w:rsidR="002624AB">
      <w:pPr>
        <w:pStyle w:val="Bezproreda"/>
      </w:pPr>
    </w:p>
    <w:p w:rsidRDefault="00DB562C" w:rsidP="00006222" w:rsidR="00DB562C">
      <w:pPr>
        <w:pStyle w:val="Bezproreda"/>
      </w:pPr>
    </w:p>
    <w:p w:rsidRDefault="00DB562C" w:rsidP="00006222" w:rsidR="00DB562C">
      <w:pPr>
        <w:pStyle w:val="Bezproreda"/>
      </w:pPr>
    </w:p>
    <w:p w:rsidRDefault="00DB562C" w:rsidP="00006222" w:rsidR="00DB562C">
      <w:pPr>
        <w:pStyle w:val="Bezproreda"/>
      </w:pPr>
    </w:p>
    <w:p w:rsidRDefault="002624AB" w:rsidP="00006222" w:rsidR="002624AB">
      <w:pPr>
        <w:pStyle w:val="Bezproreda"/>
      </w:pPr>
    </w:p>
    <w:p w:rsidRDefault="002624AB" w:rsidP="00006222" w:rsidR="002624AB">
      <w:pPr>
        <w:pStyle w:val="Bezproreda"/>
      </w:pPr>
    </w:p>
    <w:p w:rsidRDefault="00DB562C" w:rsidP="00006222" w:rsidR="00DB562C">
      <w:pPr>
        <w:pStyle w:val="Bezproreda"/>
      </w:pPr>
    </w:p>
    <w:p w:rsidRDefault="00DB562C" w:rsidP="00DB562C" w:rsidR="00DB562C">
      <w:pPr>
        <w:pStyle w:val="Bezproreda"/>
        <w:numPr>
          <w:ilvl w:val="0"/>
          <w:numId w:val="4"/>
        </w:numPr>
      </w:pPr>
      <w:r>
        <w:t xml:space="preserve">Drugi predmet koji se vodi kod Općinskog </w:t>
      </w:r>
      <w:r w:rsidR="002624AB">
        <w:t xml:space="preserve">suda u Čakovcu je pod brojem </w:t>
      </w:r>
      <w:r w:rsidR="002624AB" w:rsidRPr="002624AB">
        <w:rPr>
          <w:b/>
        </w:rPr>
        <w:t>Ps-</w:t>
      </w:r>
      <w:r w:rsidRPr="002624AB">
        <w:rPr>
          <w:b/>
        </w:rPr>
        <w:t xml:space="preserve">5/17 </w:t>
      </w:r>
      <w:r>
        <w:t xml:space="preserve">(ranije pod brojem </w:t>
      </w:r>
      <w:r w:rsidRPr="002624AB">
        <w:rPr>
          <w:b/>
        </w:rPr>
        <w:t>P-669/02</w:t>
      </w:r>
      <w:r>
        <w:t>)</w:t>
      </w:r>
    </w:p>
    <w:p w:rsidRDefault="007A1849" w:rsidP="007A1849" w:rsidR="007A1849">
      <w:pPr>
        <w:pStyle w:val="Bezproreda"/>
      </w:pPr>
    </w:p>
    <w:p w:rsidRDefault="007A1849" w:rsidP="007A1849" w:rsidR="007A1849">
      <w:pPr>
        <w:pStyle w:val="Bezproreda"/>
      </w:pPr>
      <w:r>
        <w:t xml:space="preserve">Ovdje se radi o tužbi kojom RIF BIRO d.o.o. traži iseljenje tuženika iz sporne nekretnine i odgovoru na tužbu sa protutužbom Josipa </w:t>
      </w:r>
      <w:proofErr w:type="spellStart"/>
      <w:r>
        <w:t>Drvenkara</w:t>
      </w:r>
      <w:proofErr w:type="spellEnd"/>
      <w:r>
        <w:t xml:space="preserve"> kojom se većinom navoda ponavlja ono što je već presuđeno</w:t>
      </w:r>
      <w:r w:rsidR="00D749CF">
        <w:t xml:space="preserve"> u parnici P-60/08 </w:t>
      </w:r>
      <w:r>
        <w:t xml:space="preserve"> na Općinskom sudu u Čakovcu, Župani</w:t>
      </w:r>
      <w:r w:rsidR="00D749CF">
        <w:t xml:space="preserve">jskom sudu u Varaždinu i vezano za što </w:t>
      </w:r>
      <w:r>
        <w:t>je podnesena revizija Vrhovnom sudu RH.</w:t>
      </w:r>
    </w:p>
    <w:p w:rsidRDefault="00DB562C" w:rsidP="00006222" w:rsidR="00DB562C">
      <w:pPr>
        <w:pStyle w:val="Bezproreda"/>
      </w:pPr>
    </w:p>
    <w:p w:rsidRDefault="007A1849" w:rsidP="00006222" w:rsidR="007A1849">
      <w:pPr>
        <w:pStyle w:val="Bezproreda"/>
      </w:pPr>
      <w:r>
        <w:t xml:space="preserve">U protutužbi se Josip </w:t>
      </w:r>
      <w:proofErr w:type="spellStart"/>
      <w:r>
        <w:t>Drvenkar</w:t>
      </w:r>
      <w:proofErr w:type="spellEnd"/>
      <w:r>
        <w:t xml:space="preserve"> ponovo poziva na rokove na koje je odobren kredit (greška prilikom određivanja datuma, odnosno god</w:t>
      </w:r>
      <w:r w:rsidR="006D2B0B">
        <w:t xml:space="preserve">ine dospijeća pa proizlazi da </w:t>
      </w:r>
      <w:r>
        <w:t xml:space="preserve"> kredit dospijeva </w:t>
      </w:r>
      <w:r w:rsidR="006D2B0B">
        <w:t>na naplatu</w:t>
      </w:r>
      <w:r>
        <w:t xml:space="preserve"> šest mjeseci prije nego što je realiziran), </w:t>
      </w:r>
      <w:r w:rsidR="00394A60">
        <w:t xml:space="preserve"> traži brisanje uknjižbe prava vlasništva u korist davatelja kredita, osporava akte javne bilježnice Bojane Štimac i izjavljuje kako je pozajmljeni iznos u cijelosti vratio i to otplatom u gotovini, cesijom i radom po nalogu i traženju RIF BIROA d.o.o.</w:t>
      </w:r>
      <w:r w:rsidR="006D2B0B">
        <w:t xml:space="preserve"> pa zbog svega toga</w:t>
      </w:r>
      <w:r w:rsidR="00082806">
        <w:t xml:space="preserve"> predlaže brisanje zemljišno knjižnog stanja na spornoj nekretnini nastalog na osnovu potvrde o ovršnosti na ugovoru o zajmu i sporazumu radi osiguranja novčane tražbine prijenosom vlasništva, tako da se briše pravo vlasništva, uz istovremeni upis tih nekretnina u fiducijarno vlasništvo tuženika te zabilježba da je prijenos  prava vlasništva proveden u korist tuženika RIF BIRO d.o.o. radi osiguranja tražbine te da se Josipu </w:t>
      </w:r>
      <w:proofErr w:type="spellStart"/>
      <w:r w:rsidR="00082806">
        <w:t>Drvenkaru</w:t>
      </w:r>
      <w:proofErr w:type="spellEnd"/>
      <w:r w:rsidR="00082806">
        <w:t xml:space="preserve"> izda </w:t>
      </w:r>
      <w:proofErr w:type="spellStart"/>
      <w:r w:rsidR="00082806">
        <w:t>tabularna</w:t>
      </w:r>
      <w:proofErr w:type="spellEnd"/>
      <w:r w:rsidR="00082806">
        <w:t xml:space="preserve"> izjava kojom bi navedeni upisao svoje vlasništvo, a uz brisanje zabilježbe o prijenosu osiguranja vlasništva radi osiguranja novčane tražbine RIF BIRO d.o.o. iz Čakovca te da se Josipu </w:t>
      </w:r>
      <w:proofErr w:type="spellStart"/>
      <w:r w:rsidR="00082806">
        <w:t>Drvenkaru</w:t>
      </w:r>
      <w:proofErr w:type="spellEnd"/>
      <w:r w:rsidR="00082806">
        <w:t xml:space="preserve"> na</w:t>
      </w:r>
      <w:r w:rsidR="00240420">
        <w:t>knadi trošak parničnog postupka.</w:t>
      </w:r>
    </w:p>
    <w:p w:rsidRDefault="00B30EAE" w:rsidP="00006222" w:rsidR="00B30EAE">
      <w:pPr>
        <w:pStyle w:val="Bezproreda"/>
      </w:pPr>
    </w:p>
    <w:p w:rsidRDefault="00B30EAE" w:rsidP="00006222" w:rsidR="00B30EAE">
      <w:pPr>
        <w:pStyle w:val="Bezproreda"/>
      </w:pPr>
    </w:p>
    <w:p w:rsidRDefault="00240420" w:rsidP="00006222" w:rsidR="00240420">
      <w:pPr>
        <w:pStyle w:val="Bezproreda"/>
      </w:pPr>
    </w:p>
    <w:p w:rsidRDefault="002F2AF9" w:rsidP="00006222" w:rsidR="002F2AF9">
      <w:pPr>
        <w:pStyle w:val="Bezproreda"/>
      </w:pPr>
      <w:r>
        <w:t>Taj postupak je otvaranjem stečajnog postupka prekinut i  očekuje se odluka skupštine o nastavljanju navedene parnice.</w:t>
      </w:r>
    </w:p>
    <w:p w:rsidRDefault="002F2AF9" w:rsidP="00006222" w:rsidR="002F2AF9">
      <w:pPr>
        <w:pStyle w:val="Bezproreda"/>
      </w:pPr>
    </w:p>
    <w:p w:rsidRDefault="00B30EAE" w:rsidP="00006222" w:rsidR="00B30EAE">
      <w:pPr>
        <w:pStyle w:val="Bezproreda"/>
      </w:pPr>
    </w:p>
    <w:p w:rsidRDefault="00B30EAE" w:rsidP="00006222" w:rsidR="00B30EAE">
      <w:pPr>
        <w:pStyle w:val="Bezproreda"/>
      </w:pPr>
    </w:p>
    <w:p w:rsidRDefault="002F2AF9" w:rsidP="00006222" w:rsidR="002F2AF9">
      <w:pPr>
        <w:pStyle w:val="Bezproreda"/>
      </w:pPr>
      <w:r>
        <w:t>Napominjem da za nastavak parnice treba donijeti odluku kako će se financirati troškovi vođenja parnice budući da za nastavak postupka treba angažirati odvjetnika, a da u stečajnom postupku nema druge imovine osim navedene nekretnine i nema sredstava kojima bi se mogli pokrivati troškovi koji bi nastali.</w:t>
      </w:r>
    </w:p>
    <w:p w:rsidRDefault="002F2AF9" w:rsidP="00006222" w:rsidR="002F2AF9">
      <w:pPr>
        <w:pStyle w:val="Bezproreda"/>
      </w:pPr>
    </w:p>
    <w:p w:rsidRDefault="002F2AF9" w:rsidP="00006222" w:rsidR="001D2CA5">
      <w:pPr>
        <w:pStyle w:val="Bezproreda"/>
      </w:pPr>
      <w:r>
        <w:t xml:space="preserve">Treba voditi računa i o tome da će postupci pred sudovima trajati dugo jer za predmet pod brojem </w:t>
      </w:r>
    </w:p>
    <w:p w:rsidRDefault="002F2AF9" w:rsidP="00006222" w:rsidR="002F2AF9">
      <w:pPr>
        <w:pStyle w:val="Bezproreda"/>
      </w:pPr>
      <w:r>
        <w:t xml:space="preserve">P-60/08 je uložena revizija, a najavljen je nastavak postupka prema Ustavnom sudu ukoliko presuda bude negativna za Josipa </w:t>
      </w:r>
      <w:proofErr w:type="spellStart"/>
      <w:r>
        <w:t>Drvenkara</w:t>
      </w:r>
      <w:proofErr w:type="spellEnd"/>
      <w:r>
        <w:t>.</w:t>
      </w:r>
    </w:p>
    <w:p w:rsidRDefault="00240420" w:rsidP="00006222" w:rsidR="00240420">
      <w:pPr>
        <w:pStyle w:val="Bezproreda"/>
      </w:pPr>
    </w:p>
    <w:p w:rsidRDefault="00DB562C" w:rsidP="00006222" w:rsidR="00DB562C">
      <w:pPr>
        <w:pStyle w:val="Bezproreda"/>
      </w:pPr>
    </w:p>
    <w:p w:rsidRDefault="00DB562C" w:rsidP="00006222" w:rsidR="00DB562C">
      <w:pPr>
        <w:pStyle w:val="Bezproreda"/>
      </w:pPr>
    </w:p>
    <w:p w:rsidRDefault="003F1DB8" w:rsidP="00006222" w:rsidR="00DB56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upraviteljica</w:t>
      </w:r>
    </w:p>
    <w:p w:rsidRDefault="003F1DB8" w:rsidP="00006222" w:rsidR="003F1DB8">
      <w:pPr>
        <w:pStyle w:val="Bezproreda"/>
      </w:pPr>
    </w:p>
    <w:p w:rsidRDefault="003F1DB8" w:rsidP="00006222" w:rsidR="003F1DB8">
      <w:pPr>
        <w:pStyle w:val="Bezproreda"/>
      </w:pPr>
    </w:p>
    <w:p w:rsidRDefault="003F1DB8" w:rsidP="00006222" w:rsidR="003F1D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Vanda Kovačević </w:t>
      </w:r>
      <w:proofErr w:type="spellStart"/>
      <w:r>
        <w:t>Gelenčer</w:t>
      </w:r>
      <w:proofErr w:type="spellEnd"/>
      <w:r>
        <w:t xml:space="preserve"> </w:t>
      </w:r>
    </w:p>
    <w:p w:rsidRDefault="00006222" w:rsidP="00006222" w:rsidR="00006222">
      <w:pPr>
        <w:pStyle w:val="Bezproreda"/>
        <w:ind w:left="720"/>
      </w:pPr>
    </w:p>
    <w:p w:rsidRDefault="00006222" w:rsidP="00006222" w:rsidR="00006222">
      <w:pPr>
        <w:pStyle w:val="Bezproreda"/>
        <w:ind w:left="720"/>
      </w:pPr>
    </w:p>
    <w:p w:rsidRDefault="00006222" w:rsidP="00006222" w:rsidR="00006222">
      <w:pPr>
        <w:pStyle w:val="Bezproreda"/>
        <w:ind w:left="720"/>
      </w:pPr>
    </w:p>
    <w:p w:rsidRDefault="00006222" w:rsidP="001D2CA5" w:rsidR="00006222">
      <w:pPr>
        <w:pStyle w:val="Bezproreda"/>
      </w:pPr>
    </w:p>
    <w:p w:rsidRDefault="00A66ECB" w:rsidP="00A66ECB" w:rsidR="00A66ECB">
      <w:pPr>
        <w:pStyle w:val="Bezproreda"/>
      </w:pPr>
    </w:p>
    <w:p w:rsidRDefault="001074B6" w:rsidP="001074B6" w:rsidR="001074B6">
      <w:pPr>
        <w:pStyle w:val="Bezproreda"/>
      </w:pPr>
    </w:p>
    <w:p w:rsidRDefault="00976E25" w:rsidP="00536CF9" w:rsidR="00976E25" w:rsidRPr="00536CF9">
      <w:pPr>
        <w:pStyle w:val="Bezproreda"/>
      </w:pPr>
    </w:p>
    <w:sectPr w:rsidR="00976E25" w:rsidRPr="00536C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17D95"/>
    <w:multiLevelType w:val="hybridMultilevel"/>
    <w:tmpl w:val="286C33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B86C23"/>
    <w:multiLevelType w:val="hybridMultilevel"/>
    <w:tmpl w:val="1154059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E54A59"/>
    <w:multiLevelType w:val="hybridMultilevel"/>
    <w:tmpl w:val="3D80B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3974E6"/>
    <w:multiLevelType w:val="hybridMultilevel"/>
    <w:tmpl w:val="DC266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CF9"/>
    <w:rsid w:val="00006222"/>
    <w:rsid w:val="00057378"/>
    <w:rsid w:val="00082806"/>
    <w:rsid w:val="000E32DF"/>
    <w:rsid w:val="001074B6"/>
    <w:rsid w:val="001D2CA5"/>
    <w:rsid w:val="00232EAB"/>
    <w:rsid w:val="00240420"/>
    <w:rsid w:val="002624AB"/>
    <w:rsid w:val="002F2AF9"/>
    <w:rsid w:val="00332086"/>
    <w:rsid w:val="00372209"/>
    <w:rsid w:val="00394A60"/>
    <w:rsid w:val="003D6948"/>
    <w:rsid w:val="003F1DB8"/>
    <w:rsid w:val="00523A87"/>
    <w:rsid w:val="00536CF9"/>
    <w:rsid w:val="0054368F"/>
    <w:rsid w:val="00613D87"/>
    <w:rsid w:val="006D2B0B"/>
    <w:rsid w:val="00750559"/>
    <w:rsid w:val="007A1849"/>
    <w:rsid w:val="007B34EA"/>
    <w:rsid w:val="00976E25"/>
    <w:rsid w:val="00A66ECB"/>
    <w:rsid w:val="00B30EAE"/>
    <w:rsid w:val="00D749CF"/>
    <w:rsid w:val="00DB562C"/>
    <w:rsid w:val="00F8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F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E32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A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A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A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A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F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E32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A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A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A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A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29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St-362/2016-39</izvorni_sadrzaj>
    <derivirana_varijabla naziv="DomainObject.Oznaka_1">St-362/2016-39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1061</properties:Words>
  <properties:Characters>5959</properties:Characters>
  <properties:Lines>153</properties:Lines>
  <properties:Paragraphs>40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2017-07-20T06:36:00Z</dcterms:created>
  <dc:creator>Kupi Igru</dc:creator>
  <dc:description/>
  <cp:keywords/>
  <cp:lastModifiedBy>Tihana Martinez</cp:lastModifiedBy>
  <dcterms:modified xmlns:xsi="http://www.w3.org/2001/XMLSchema-instance" xsi:type="dcterms:W3CDTF">2017-09-21T11:16:00Z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St-362/2016-39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