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fcb4" w14:paraId="5c5fcb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32D37">
        <w:rPr>
          <w:rFonts w:cs="Times New Roman" w:hAnsi="Times New Roman" w:ascii="Times New Roman"/>
          <w:b/>
          <w:sz w:val="24"/>
          <w:szCs w:val="24"/>
        </w:rPr>
        <w:t>720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32D37">
        <w:rPr>
          <w:rFonts w:cs="Times New Roman" w:hAnsi="Times New Roman" w:ascii="Times New Roman"/>
          <w:sz w:val="24"/>
          <w:szCs w:val="24"/>
        </w:rPr>
        <w:t>MIMI d.o.o., Šibenik, Žaborička bb, MBS: 100015824, OIB: 40420604368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D358E2">
        <w:rPr>
          <w:rFonts w:cs="Times New Roman" w:hAnsi="Times New Roman" w:ascii="Times New Roman"/>
          <w:sz w:val="24"/>
          <w:szCs w:val="24"/>
        </w:rPr>
        <w:t xml:space="preserve"> dana 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A32D37">
        <w:rPr>
          <w:rFonts w:cs="Times New Roman" w:hAnsi="Times New Roman" w:ascii="Times New Roman"/>
          <w:sz w:val="24"/>
          <w:szCs w:val="24"/>
        </w:rPr>
        <w:t>MIMI d.o.o., Šibenik, Žaborička bb, MBS: 100015824, OIB: 40420604368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32D37">
        <w:rPr>
          <w:rFonts w:cs="Times New Roman" w:hAnsi="Times New Roman" w:ascii="Times New Roman"/>
          <w:sz w:val="24"/>
          <w:szCs w:val="24"/>
        </w:rPr>
        <w:t>95.900,55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32D37">
        <w:rPr>
          <w:rFonts w:cs="Times New Roman" w:hAnsi="Times New Roman" w:ascii="Times New Roman"/>
          <w:sz w:val="24"/>
          <w:szCs w:val="24"/>
        </w:rPr>
        <w:t>Šime Kulušić iz Šibenika, Put Dubrave 12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32D37">
        <w:rPr>
          <w:rFonts w:cs="Times New Roman" w:hAnsi="Times New Roman" w:ascii="Times New Roman"/>
          <w:sz w:val="24"/>
          <w:szCs w:val="24"/>
        </w:rPr>
        <w:t>model 05, poziv na broj 221-720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D358E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30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32D37">
        <w:rPr>
          <w:rFonts w:cs="Times New Roman" w:hAnsi="Times New Roman" w:ascii="Times New Roman"/>
          <w:sz w:val="24"/>
          <w:szCs w:val="24"/>
        </w:rPr>
        <w:t>Šime Kulušić iz Šibenika, Put Dubrave 12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47" w:rsidP="00357C73" w:rsidR="00760847">
      <w:pPr>
        <w:spacing w:lineRule="auto" w:line="240" w:after="0"/>
      </w:pPr>
      <w:r>
        <w:separator/>
      </w:r>
    </w:p>
  </w:endnote>
  <w:endnote w:id="0" w:type="continuationSeparator">
    <w:p w:rsidRDefault="00760847" w:rsidP="00357C73" w:rsidR="007608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47" w:rsidP="00357C73" w:rsidR="00760847">
      <w:pPr>
        <w:spacing w:lineRule="auto" w:line="240" w:after="0"/>
      </w:pPr>
      <w:r>
        <w:separator/>
      </w:r>
    </w:p>
  </w:footnote>
  <w:footnote w:id="0" w:type="continuationSeparator">
    <w:p w:rsidRDefault="00760847" w:rsidP="00357C73" w:rsidR="007608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4764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A32D37">
          <w:rPr>
            <w:rFonts w:cs="Times New Roman" w:hAnsi="Times New Roman" w:ascii="Times New Roman"/>
            <w:sz w:val="24"/>
            <w:szCs w:val="24"/>
          </w:rPr>
          <w:t>t-720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207CF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60847"/>
    <w:rsid w:val="0079605D"/>
    <w:rsid w:val="00797234"/>
    <w:rsid w:val="007B5DB5"/>
    <w:rsid w:val="00804426"/>
    <w:rsid w:val="00815F51"/>
    <w:rsid w:val="008243A2"/>
    <w:rsid w:val="00827443"/>
    <w:rsid w:val="0083209B"/>
    <w:rsid w:val="0085311A"/>
    <w:rsid w:val="00864923"/>
    <w:rsid w:val="00870380"/>
    <w:rsid w:val="008C2AC7"/>
    <w:rsid w:val="008D2A53"/>
    <w:rsid w:val="008F3C88"/>
    <w:rsid w:val="00943105"/>
    <w:rsid w:val="00947647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6048"/>
    <w:rsid w:val="00D358E2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20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7C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7C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7C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7C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20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7C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7C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7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7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St-720/2015</izvorni_sadrzaj>
    <derivirana_varijabla naziv="DomainObject.Predmet.OznakaBroj_1">St-720/2015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MIMI društvo s ograničenom odgovornošću za prijevoz, proizvodnju i montažu namještaja</izvorni_sadrzaj>
    <derivirana_varijabla naziv="DomainObject.Predmet.ProtustrankaFormated_1">  MIMI društvo s ograničenom odgovornošću za prijevoz, proizvodnju i montažu namještaja</derivirana_varijabla>
  </DomainObject.Predmet.ProtustrankaFormated>
  <DomainObject.Predmet.ProtustrankaFormatedOIB>
    <izvorni_sadrzaj>  MIMI društvo s ograničenom odgovornošću za prijevoz, proizvodnju i montažu namještaja, OIB 40420604368</izvorni_sadrzaj>
    <derivirana_varijabla naziv="DomainObject.Predmet.ProtustrankaFormatedOIB_1">  MIMI društvo s ograničenom odgovornošću za prijevoz, proizvodnju i montažu namještaja, OIB 40420604368</derivirana_varijabla>
  </DomainObject.Predmet.ProtustrankaFormatedOIB>
  <DomainObject.Predmet.ProtustrankaFormatedWithAdress>
    <izvorni_sadrzaj> MIMI društvo s ograničenom odgovornošću za prijevoz, proizvodnju i montažu namještaja, Žaborička bb , 22000 Šibenik</izvorni_sadrzaj>
    <derivirana_varijabla naziv="DomainObject.Predmet.ProtustrankaFormatedWithAdress_1"> MIMI društvo s ograničenom odgovornošću za prijevoz, proizvodnju i montažu namještaja, Žaborička bb , 22000 Šibenik</derivirana_varijabla>
  </DomainObject.Predmet.ProtustrankaFormatedWithAdress>
  <DomainObject.Predmet.ProtustrankaFormatedWithAdressOIB>
    <izvorni_sadrzaj> MIMI društvo s ograničenom odgovornošću za prijevoz, proizvodnju i montažu namještaja, OIB 40420604368, Žaborička bb , 22000 Šibenik</izvorni_sadrzaj>
    <derivirana_varijabla naziv="DomainObject.Predmet.ProtustrankaFormatedWithAdressOIB_1"> MIMI društvo s ograničenom odgovornošću za prijevoz, proizvodnju i montažu namještaja, OIB 40420604368, Žaborička bb , 22000 Šibenik</derivirana_varijabla>
  </DomainObject.Predmet.ProtustrankaFormatedWithAdressOIB>
  <DomainObject.Predmet.ProtustrankaWithAdress>
    <izvorni_sadrzaj>MIMI društvo s ograničenom odgovornošću za prijevoz, proizvodnju i montažu namještaja Žaborička bb , 22000 Šibenik</izvorni_sadrzaj>
    <derivirana_varijabla naziv="DomainObject.Predmet.ProtustrankaWithAdress_1">MIMI društvo s ograničenom odgovornošću za prijevoz, proizvodnju i montažu namještaja Žaborička bb , 22000 Šibenik</derivirana_varijabla>
  </DomainObject.Predmet.ProtustrankaWithAdress>
  <DomainObject.Predmet.ProtustrankaWithAdressOIB>
    <izvorni_sadrzaj>MIMI društvo s ograničenom odgovornošću za prijevoz, proizvodnju i montažu namještaja, OIB 40420604368, Žaborička bb , 22000 Šibenik</izvorni_sadrzaj>
    <derivirana_varijabla naziv="DomainObject.Predmet.ProtustrankaWithAdressOIB_1">MIMI društvo s ograničenom odgovornošću za prijevoz, proizvodnju i montažu namještaja, OIB 40420604368, Žaborička bb , 22000 Šibenik</derivirana_varijabla>
  </DomainObject.Predmet.ProtustrankaWithAdressOIB>
  <DomainObject.Predmet.ProtustrankaNazivFormated>
    <izvorni_sadrzaj>MIMI društvo s ograničenom odgovornošću za prijevoz, proizvodnju i montažu namještaja</izvorni_sadrzaj>
    <derivirana_varijabla naziv="DomainObject.Predmet.ProtustrankaNazivFormated_1">MIMI društvo s ograničenom odgovornošću za prijevoz, proizvodnju i montažu namještaja</derivirana_varijabla>
  </DomainObject.Predmet.ProtustrankaNazivFormated>
  <DomainObject.Predmet.ProtustrankaNazivFormatedOIB>
    <izvorni_sadrzaj>MIMI društvo s ograničenom odgovornošću za prijevoz, proizvodnju i montažu namještaja, OIB 40420604368</izvorni_sadrzaj>
    <derivirana_varijabla naziv="DomainObject.Predmet.ProtustrankaNazivFormatedOIB_1">MIMI društvo s ograničenom odgovornošću za prijevoz, proizvodnju i montažu namještaja, OIB 40420604368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MIMI društvo s ograničenom odgovornošću za prijevoz, proizvodnju i montažu namještaja</item>
    </izvorni_sadrzaj>
    <derivirana_varijabla naziv="DomainObject.Predmet.ProtuStrankaListFormated_1">
      <item>MIMI društvo s ograničenom odgovornošću za prijevoz, proizvodnju i montažu namještaja</item>
    </derivirana_varijabla>
  </DomainObject.Predmet.ProtuStrankaListFormated>
  <DomainObject.Predmet.ProtuStrankaListFormatedOIB>
    <izvorni_sadrzaj>
      <item>MIMI društvo s ograničenom odgovornošću za prijevoz, proizvodnju i montažu namještaja, OIB 40420604368</item>
    </izvorni_sadrzaj>
    <derivirana_varijabla naziv="DomainObject.Predmet.ProtuStrankaListFormatedOIB_1">
      <item>MIMI društvo s ograničenom odgovornošću za prijevoz, proizvodnju i montažu namještaja, OIB 40420604368</item>
    </derivirana_varijabla>
  </DomainObject.Predmet.ProtuStrankaListFormatedOIB>
  <DomainObject.Predmet.ProtuStrankaListFormatedWithAdress>
    <izvorni_sadrzaj>
      <item>MIMI društvo s ograničenom odgovornošću za prijevoz, proizvodnju i montažu namještaja, Žaborička bb , 22000 Šibenik</item>
    </izvorni_sadrzaj>
    <derivirana_varijabla naziv="DomainObject.Predmet.ProtuStrankaListFormatedWithAdress_1">
      <item>MIMI društvo s ograničenom odgovornošću za prijevoz, proizvodnju i montažu namještaja, Žaborička bb , 22000 Šibenik</item>
    </derivirana_varijabla>
  </DomainObject.Predmet.ProtuStrankaListFormatedWithAdress>
  <DomainObject.Predmet.ProtuStrankaListFormatedWithAdressOIB>
    <izvorni_sadrzaj>
      <item>MIMI društvo s ograničenom odgovornošću za prijevoz, proizvodnju i montažu namještaja, OIB 40420604368, Žaborička bb , 22000 Šibenik</item>
    </izvorni_sadrzaj>
    <derivirana_varijabla naziv="DomainObject.Predmet.ProtuStrankaListFormatedWithAdressOIB_1">
      <item>MIMI društvo s ograničenom odgovornošću za prijevoz, proizvodnju i montažu namještaja, OIB 40420604368, Žaborička bb , 22000 Šibenik</item>
    </derivirana_varijabla>
  </DomainObject.Predmet.ProtuStrankaListFormatedWithAdressOIB>
  <DomainObject.Predmet.ProtuStrankaListNazivFormated>
    <izvorni_sadrzaj>
      <item>MIMI društvo s ograničenom odgovornošću za prijevoz, proizvodnju i montažu namještaja</item>
    </izvorni_sadrzaj>
    <derivirana_varijabla naziv="DomainObject.Predmet.ProtuStrankaListNazivFormated_1">
      <item>MIMI društvo s ograničenom odgovornošću za prijevoz, proizvodnju i montažu namještaja</item>
    </derivirana_varijabla>
  </DomainObject.Predmet.ProtuStrankaListNazivFormated>
  <DomainObject.Predmet.ProtuStrankaListNazivFormatedOIB>
    <izvorni_sadrzaj>
      <item>MIMI društvo s ograničenom odgovornošću za prijevoz, proizvodnju i montažu namještaja, OIB 40420604368</item>
    </izvorni_sadrzaj>
    <derivirana_varijabla naziv="DomainObject.Predmet.ProtuStrankaListNazivFormatedOIB_1">
      <item>MIMI društvo s ograničenom odgovornošću za prijevoz, proizvodnju i montažu namještaja, OIB 40420604368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MIMI društvo s ograničenom odgovornošću za prijevoz, proizvodnju i montažu namještaja</izvorni_sadrzaj>
    <derivirana_varijabla naziv="DomainObject.Predmet.ProtustrankaIDrugi_1">MIMI društvo s ograničenom odgovornošću za prijevoz, proizvodnju i montažu namještaja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MIMI društvo s ograničenom odgovornošću za prijevoz, proizvodnju i montažu namještaja, OIB 40420604368, Žaborička bb , 22000 Šibenik</izvorni_sadrzaj>
    <derivirana_varijabla naziv="DomainObject.Predmet.ProtustrankaIDrugiAdressOIB_1">MIMI društvo s ograničenom odgovornošću za prijevoz, proizvodnju i montažu namještaja, OIB 40420604368, Žaborička bb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MIMI društvo s ograničenom odgovornošću za prijevoz, proizvodnju i montažu namještaja</item>
    </izvorni_sadrzaj>
    <derivirana_varijabla naziv="DomainObject.Predmet.SudioniciListNaziv_1">
      <item>FINA - Podružnica Šibenik</item>
      <item>MIMI društvo s ograničenom odgovornošću za prijevoz, proizvodnju i montažu namještaja</item>
    </derivirana_varijabla>
  </DomainObject.Predmet.SudioniciListNaziv>
  <DomainObject.Predmet.SudioniciListAdressOIB>
    <izvorni_sadrzaj>
      <item>FINA - Podružnica Šibenik, OIB 85821130368, Perivoj L. Marune 1,22000 Šibenik</item>
      <item>MIMI društvo s ograničenom odgovornošću za prijevoz, proizvodnju i montažu namještaja, OIB 40420604368, Žaborička bb ,22000 Šibenik</item>
    </izvorni_sadrzaj>
    <derivirana_varijabla naziv="DomainObject.Predmet.SudioniciListAdressOIB_1">
      <item>FINA - Podružnica Šibenik, OIB 85821130368, Perivoj L. Marune 1,22000 Šibenik</item>
      <item>MIMI društvo s ograničenom odgovornošću za prijevoz, proizvodnju i montažu namještaja, OIB 40420604368, Žaborička bb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40420604368</item>
    </izvorni_sadrzaj>
    <derivirana_varijabla naziv="DomainObject.Predmet.SudioniciListNazivOIB_1">
      <item>, OIB 85821130368</item>
      <item>, OIB 40420604368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2237</properties:Characters>
  <properties:Lines>70</properties:Lines>
  <properties:Paragraphs>19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2015-11-30T09:02:00Z</cp:lastPrinted>
  <dcterms:modified xmlns:xsi="http://www.w3.org/2001/XMLSchema-instance" xsi:type="dcterms:W3CDTF">2015-11-30T09:03:00Z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