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f746" w14:paraId="d81f74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4405">
        <w:t>918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B04405">
        <w:t>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B04405" w:rsidRPr="00B04405">
        <w:t>GL PROMET j.d.o.o. za ugostiteljstvo i usluge, Osijek, Josipa Jurja Strossmayera 105, MBS 030162043, OIB 21476224474</w:t>
      </w:r>
      <w:r w:rsidR="00450C50" w:rsidRPr="00450C50">
        <w:t xml:space="preserve">, dana </w:t>
      </w:r>
      <w:r w:rsidR="00B04405">
        <w:t>23</w:t>
      </w:r>
      <w:r w:rsidR="0023483C">
        <w:t xml:space="preserve">. </w:t>
      </w:r>
      <w:r w:rsidR="00B04405">
        <w:t>kolovoz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B04405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04405" w:rsidRPr="00B04405">
        <w:t>GL PROMET j.d.o.o. za ugostiteljstvo i usluge, Osijek, Josipa Jurja Strossmayera 105, MBS 030162043, OIB 21476224474</w:t>
      </w:r>
      <w:r>
        <w:t>.</w:t>
      </w:r>
    </w:p>
    <w:p w:rsidRDefault="007B7EDC" w:rsidP="004E475E" w:rsidR="007B7EDC">
      <w:pPr>
        <w:jc w:val="both"/>
      </w:pPr>
    </w:p>
    <w:p w:rsidRDefault="007B7EDC" w:rsidP="0086404A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43D03">
        <w:t>Vlado Šokac, Bistrinci, Fiskulturna 12</w:t>
      </w:r>
      <w:r w:rsidR="0086404A" w:rsidRPr="0086404A">
        <w:t xml:space="preserve">, OIB </w:t>
      </w:r>
      <w:r w:rsidR="007343EC">
        <w:t>95</w:t>
      </w:r>
      <w:r w:rsidR="00443D03">
        <w:t>457319937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443D03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443D03" w:rsidRPr="00443D03">
        <w:t>GL PROMET j.d.o.o. za ugostiteljstvo i usluge, Osijek, Josipa Jurja Strossmayera 105, MBS 030162043, OIB 21476224474</w:t>
      </w:r>
    </w:p>
    <w:p w:rsidRDefault="003C7EC1" w:rsidP="009365DD" w:rsidR="003C7EC1">
      <w:pPr>
        <w:jc w:val="both"/>
      </w:pPr>
    </w:p>
    <w:p w:rsidRDefault="004C3544" w:rsidP="00A320F5" w:rsidR="00F12013">
      <w:pPr>
        <w:ind w:firstLine="720" w:left="2160"/>
      </w:pPr>
      <w:r>
        <w:t>27</w:t>
      </w:r>
      <w:r w:rsidR="00F12013">
        <w:t xml:space="preserve">. </w:t>
      </w:r>
      <w:r w:rsidR="007E694F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9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15C5D" w:rsidP="00F82857" w:rsidR="00F82857">
      <w:pPr>
        <w:jc w:val="both"/>
      </w:pPr>
      <w:r>
        <w:tab/>
      </w:r>
      <w:r w:rsidR="00F82857">
        <w:t>Predlagatelj FINA je dana 1</w:t>
      </w:r>
      <w:r w:rsidR="00DD4BA9">
        <w:t>8</w:t>
      </w:r>
      <w:r w:rsidR="00F82857">
        <w:t>.0</w:t>
      </w:r>
      <w:r w:rsidR="00E73FC0">
        <w:t>4</w:t>
      </w:r>
      <w:r w:rsidR="00F82857">
        <w:t xml:space="preserve">.2016. godine podnijela ovome sudu prijedlog za </w:t>
      </w:r>
      <w:r w:rsidR="005335A7">
        <w:t>otvara</w:t>
      </w:r>
      <w:r w:rsidR="00F82857">
        <w:t xml:space="preserve">nje stečajnog postupka nad dužnikom </w:t>
      </w:r>
      <w:r w:rsidR="004D51EA">
        <w:t xml:space="preserve">GL </w:t>
      </w:r>
      <w:r w:rsidR="00915CE2" w:rsidRPr="00915CE2">
        <w:t>PROMET j.d.o.o. za ugostiteljstvo i usluge, Osijek, Josipa Jurja Strossmayera 105, MBS 030162043, OIB 21476224474</w:t>
      </w:r>
      <w:r w:rsidR="00F82857">
        <w:t>, temeljem odredbe čl. 110. st. 1. Stečajnog zakona (NN 71/15</w:t>
      </w:r>
      <w:r w:rsidR="005335A7">
        <w:t>, dalje: SZ</w:t>
      </w:r>
      <w:r w:rsidR="00F82857">
        <w:t>).</w:t>
      </w:r>
    </w:p>
    <w:p w:rsidRDefault="00F82857" w:rsidP="00F82857" w:rsidR="00F82857">
      <w:pPr>
        <w:jc w:val="both"/>
      </w:pPr>
    </w:p>
    <w:p w:rsidRDefault="00915CE2" w:rsidP="00915CE2" w:rsidR="00915CE2">
      <w:pPr>
        <w:ind w:firstLine="720"/>
        <w:jc w:val="both"/>
      </w:pPr>
      <w:r>
        <w:t>U prijedlogu je navela da na dan 14.04.2016. dužnik u Očevidniku redoslijeda osnova za plaćanje ima evidentirane neizvršene osnove za plaćanje u neprekinutom razdoblju od 120 dana, u ukupnom iznosu od 54.011,91 kn, u koji iznos je uračunata kamata i naknada FINE za provedbe ovrhe na novčanim sredstvima dužnika. Navodi da dužnik ima 5 zaposlena radnika.</w:t>
      </w:r>
    </w:p>
    <w:p w:rsidRDefault="00915CE2" w:rsidP="00915CE2" w:rsidR="00915CE2">
      <w:pPr>
        <w:ind w:firstLine="720"/>
        <w:jc w:val="both"/>
      </w:pPr>
    </w:p>
    <w:p w:rsidRDefault="00915CE2" w:rsidP="00915CE2" w:rsidR="00915CE2">
      <w:pPr>
        <w:ind w:firstLine="720"/>
        <w:jc w:val="both"/>
      </w:pPr>
      <w:r>
        <w:t>Dostavlja popis računa i oročenih novčanih sredstava dužnika na dan 14.04.2016., te navodi da na temelju čl. 112. st. 5. SZ-a dužnik na ime predujma za namirenje troškova stečajnog postupka nema zaplijenjena novčana sredstva na dan 14.04.2016.</w:t>
      </w:r>
    </w:p>
    <w:p w:rsidRDefault="0043315F" w:rsidP="00915CE2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0817DB">
        <w:t>110</w:t>
      </w:r>
      <w:r w:rsidRPr="00176811">
        <w:t xml:space="preserve">. st. </w:t>
      </w:r>
      <w:r w:rsidR="000817DB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915CE2">
        <w:t>23</w:t>
      </w:r>
      <w:r>
        <w:t xml:space="preserve">. </w:t>
      </w:r>
      <w:r w:rsidR="00915CE2">
        <w:t>kolovoz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EF47C9" w:rsidR="00F630EC">
      <w:pPr>
        <w:numPr>
          <w:ilvl w:val="0"/>
          <w:numId w:val="6"/>
        </w:numPr>
        <w:jc w:val="both"/>
      </w:pPr>
      <w:r>
        <w:t>Zakonski zastupnik dužnika Goran Šekerović, Tenja, Miroslava Krleže 62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F630EC">
        <w:t>-2</w:t>
      </w:r>
      <w:r w:rsidR="00C60AF3">
        <w:t xml:space="preserve">, </w:t>
      </w:r>
      <w:r w:rsidR="00F630EC">
        <w:t>9</w:t>
      </w:r>
      <w:r w:rsidR="0043315F">
        <w:t>, 1</w:t>
      </w:r>
      <w:r w:rsidR="00F630EC">
        <w:t>0</w:t>
      </w:r>
      <w:r w:rsidR="00C60AF3">
        <w:t xml:space="preserve"> i 1</w:t>
      </w:r>
      <w:r w:rsidR="00F630EC">
        <w:t>4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630EC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295F3E">
        <w:t>27</w:t>
      </w:r>
      <w:r>
        <w:t>/</w:t>
      </w:r>
      <w:r w:rsidR="00A74041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0364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B04405" w:rsidRPr="00B04405">
      <w:t>14 St-918/16-11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4CAB"/>
    <w:rsid w:val="00394D49"/>
    <w:rsid w:val="003C7EC1"/>
    <w:rsid w:val="003D468C"/>
    <w:rsid w:val="003E3BDF"/>
    <w:rsid w:val="003F637C"/>
    <w:rsid w:val="0041002D"/>
    <w:rsid w:val="0043315F"/>
    <w:rsid w:val="00440509"/>
    <w:rsid w:val="00443D03"/>
    <w:rsid w:val="00450C50"/>
    <w:rsid w:val="004A41B7"/>
    <w:rsid w:val="004B3B7F"/>
    <w:rsid w:val="004B691F"/>
    <w:rsid w:val="004C009C"/>
    <w:rsid w:val="004C0A09"/>
    <w:rsid w:val="004C2E6C"/>
    <w:rsid w:val="004C3544"/>
    <w:rsid w:val="004D098B"/>
    <w:rsid w:val="004D51EA"/>
    <w:rsid w:val="004E0364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7EDC"/>
    <w:rsid w:val="007C7C7F"/>
    <w:rsid w:val="007D14E6"/>
    <w:rsid w:val="007D2250"/>
    <w:rsid w:val="007D79A8"/>
    <w:rsid w:val="007E694F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B6EA6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0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0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 PROMET j.d.o.o. za ugostiteljstvo i usluge</izvorni_sadrzaj>
    <derivirana_varijabla naziv="DomainObject.Predmet.ProtustrankaFormated_1">  GL PROMET j.d.o.o. za ugostiteljstvo i usluge</derivirana_varijabla>
  </DomainObject.Predmet.ProtustrankaFormated>
  <DomainObject.Predmet.ProtustrankaFormatedOIB>
    <izvorni_sadrzaj>  GL PROMET j.d.o.o. za ugostiteljstvo i usluge, OIB 21476224474</izvorni_sadrzaj>
    <derivirana_varijabla naziv="DomainObject.Predmet.ProtustrankaFormatedOIB_1">  GL PROMET j.d.o.o. za ugostiteljstvo i usluge, OIB 21476224474</derivirana_varijabla>
  </DomainObject.Predmet.ProtustrankaFormatedOIB>
  <DomainObject.Predmet.ProtustrankaFormatedWithAdress>
    <izvorni_sadrzaj> GL PROMET j.d.o.o. za ugostiteljstvo i usluge, Josipa Jurja Strossmayera 105, 31000 Osijek</izvorni_sadrzaj>
    <derivirana_varijabla naziv="DomainObject.Predmet.ProtustrankaFormatedWithAdress_1"> GL PROMET j.d.o.o. za ugostiteljstvo i usluge, Josipa Jurja Strossmayera 105, 31000 Osijek</derivirana_varijabla>
  </DomainObject.Predmet.ProtustrankaFormatedWithAdress>
  <DomainObject.Predmet.ProtustrankaFormatedWithAdressOIB>
    <izvorni_sadrzaj> GL PROMET j.d.o.o. za ugostiteljstvo i usluge, OIB 21476224474, Josipa Jurja Strossmayera 105, 31000 Osijek</izvorni_sadrzaj>
    <derivirana_varijabla naziv="DomainObject.Predmet.ProtustrankaFormatedWithAdressOIB_1"> GL PROMET j.d.o.o. za ugostiteljstvo i usluge, OIB 21476224474, Josipa Jurja Strossmayera 105, 31000 Osijek</derivirana_varijabla>
  </DomainObject.Predmet.ProtustrankaFormatedWithAdressOIB>
  <DomainObject.Predmet.ProtustrankaWithAdress>
    <izvorni_sadrzaj>GL PROMET j.d.o.o. za ugostiteljstvo i usluge Josipa Jurja Strossmayera 105, 31000 Osijek</izvorni_sadrzaj>
    <derivirana_varijabla naziv="DomainObject.Predmet.ProtustrankaWithAdress_1">GL PROMET j.d.o.o. za ugostiteljstvo i usluge Josipa Jurja Strossmayera 105, 31000 Osijek</derivirana_varijabla>
  </DomainObject.Predmet.ProtustrankaWithAdress>
  <DomainObject.Predmet.ProtustrankaWithAdressOIB>
    <izvorni_sadrzaj>GL PROMET j.d.o.o. za ugostiteljstvo i usluge, OIB 21476224474, Josipa Jurja Strossmayera 105, 31000 Osijek</izvorni_sadrzaj>
    <derivirana_varijabla naziv="DomainObject.Predmet.ProtustrankaWithAdressOIB_1">GL PROMET j.d.o.o. za ugostiteljstvo i usluge, OIB 21476224474, Josipa Jurja Strossmayera 105, 31000 Osijek</derivirana_varijabla>
  </DomainObject.Predmet.ProtustrankaWithAdressOIB>
  <DomainObject.Predmet.ProtustrankaNazivFormated>
    <izvorni_sadrzaj>GL PROMET j.d.o.o. za ugostiteljstvo i usluge</izvorni_sadrzaj>
    <derivirana_varijabla naziv="DomainObject.Predmet.ProtustrankaNazivFormated_1">GL PROMET j.d.o.o. za ugostiteljstvo i usluge</derivirana_varijabla>
  </DomainObject.Predmet.ProtustrankaNazivFormated>
  <DomainObject.Predmet.ProtustrankaNazivFormatedOIB>
    <izvorni_sadrzaj>GL PROMET j.d.o.o. za ugostiteljstvo i usluge, OIB 21476224474</izvorni_sadrzaj>
    <derivirana_varijabla naziv="DomainObject.Predmet.ProtustrankaNazivFormatedOIB_1">GL PROMET j.d.o.o. za ugostiteljstvo i usluge, OIB 21476224474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 PROMET j.d.o.o. za ugostiteljstvo i usluge</item>
    </izvorni_sadrzaj>
    <derivirana_varijabla naziv="DomainObject.Predmet.ProtuStrankaListFormated_1">
      <item>GL PROMET j.d.o.o. za ugostiteljstvo i usluge</item>
    </derivirana_varijabla>
  </DomainObject.Predmet.ProtuStrankaListFormated>
  <DomainObject.Predmet.ProtuStrankaListFormatedOIB>
    <izvorni_sadrzaj>
      <item>GL PROMET j.d.o.o. za ugostiteljstvo i usluge, OIB 21476224474</item>
    </izvorni_sadrzaj>
    <derivirana_varijabla naziv="DomainObject.Predmet.ProtuStrankaListFormatedOIB_1">
      <item>GL PROMET j.d.o.o. za ugostiteljstvo i usluge, OIB 21476224474</item>
    </derivirana_varijabla>
  </DomainObject.Predmet.ProtuStrankaListFormatedOIB>
  <DomainObject.Predmet.ProtuStrankaListFormatedWithAdress>
    <izvorni_sadrzaj>
      <item>GL PROMET j.d.o.o. za ugostiteljstvo i usluge, Josipa Jurja Strossmayera 105, 31000 Osijek</item>
    </izvorni_sadrzaj>
    <derivirana_varijabla naziv="DomainObject.Predmet.ProtuStrankaListFormatedWithAdress_1">
      <item>GL PROMET j.d.o.o. za ugostiteljstvo i usluge, Josipa Jurja Strossmayera 105, 31000 Osijek</item>
    </derivirana_varijabla>
  </DomainObject.Predmet.ProtuStrankaListFormatedWithAdress>
  <DomainObject.Predmet.ProtuStrankaListFormatedWithAdressOIB>
    <izvorni_sadrzaj>
      <item>GL PROMET j.d.o.o. za ugostiteljstvo i usluge, OIB 21476224474, Josipa Jurja Strossmayera 105, 31000 Osijek</item>
    </izvorni_sadrzaj>
    <derivirana_varijabla naziv="DomainObject.Predmet.ProtuStrankaListFormatedWithAdressOIB_1">
      <item>GL PROMET j.d.o.o. za ugostiteljstvo i usluge, OIB 21476224474, Josipa Jurja Strossmayera 105, 31000 Osijek</item>
    </derivirana_varijabla>
  </DomainObject.Predmet.ProtuStrankaListFormatedWithAdressOIB>
  <DomainObject.Predmet.ProtuStrankaListNazivFormated>
    <izvorni_sadrzaj>
      <item>GL PROMET j.d.o.o. za ugostiteljstvo i usluge</item>
    </izvorni_sadrzaj>
    <derivirana_varijabla naziv="DomainObject.Predmet.ProtuStrankaListNazivFormated_1">
      <item>GL PROMET j.d.o.o. za ugostiteljstvo i usluge</item>
    </derivirana_varijabla>
  </DomainObject.Predmet.ProtuStrankaListNazivFormated>
  <DomainObject.Predmet.ProtuStrankaListNazivFormatedOIB>
    <izvorni_sadrzaj>
      <item>GL PROMET j.d.o.o. za ugostiteljstvo i usluge, OIB 21476224474</item>
    </izvorni_sadrzaj>
    <derivirana_varijabla naziv="DomainObject.Predmet.ProtuStrankaListNazivFormatedOIB_1">
      <item>GL PROMET j.d.o.o. za ugostiteljstvo i usluge, OIB 21476224474</item>
    </derivirana_varijabla>
  </DomainObject.Predmet.ProtuStrankaListNazivFormatedOIB>
  <DomainObject.Predmet.OstaliListFormated>
    <izvorni_sadrzaj>
      <item>Goran Šekerović</item>
      <item>ŽDO GUO Osijek</item>
      <item>Vlado Šokac</item>
    </izvorni_sadrzaj>
    <derivirana_varijabla naziv="DomainObject.Predmet.OstaliListFormated_1">
      <item>Goran Šekerović</item>
      <item>ŽDO GUO Osijek</item>
      <item>Vlado Šokac</item>
    </derivirana_varijabla>
  </DomainObject.Predmet.OstaliListFormated>
  <DomainObject.Predmet.OstaliListFormatedOIB>
    <izvorni_sadrzaj>
      <item>Goran Šekerović, OIB 87098123213</item>
      <item>ŽDO GUO Osijek</item>
      <item>Vlado Šokac, OIB 95457319937</item>
    </izvorni_sadrzaj>
    <derivirana_varijabla naziv="DomainObject.Predmet.OstaliListFormatedOIB_1">
      <item>Goran Šekerović, OIB 87098123213</item>
      <item>ŽDO GUO Osijek</item>
      <item>Vlado Šokac, OIB 95457319937</item>
    </derivirana_varijabla>
  </DomainObject.Predmet.OstaliListFormatedOIB>
  <DomainObject.Predmet.OstaliListFormatedWithAdress>
    <izvorni_sadrzaj>
      <item>Goran Šekerović, Miroslava Krleže 61, 31207 Tenja</item>
      <item>ŽDO GUO Osijek</item>
      <item>Vlado Šokac, Fiskulturna 12, 31551 Bistrinci</item>
    </izvorni_sadrzaj>
    <derivirana_varijabla naziv="DomainObject.Predmet.OstaliListFormatedWithAdress_1">
      <item>Goran Šekerović, Miroslava Krleže 61, 31207 Tenja</item>
      <item>ŽDO GUO Osijek</item>
      <item>Vlado Šokac, Fiskulturna 12, 31551 Bistrinci</item>
    </derivirana_varijabla>
  </DomainObject.Predmet.OstaliListFormatedWithAdress>
  <DomainObject.Predmet.OstaliListFormatedWithAdressOIB>
    <izvorni_sadrzaj>
      <item>Goran Šekerović, OIB 87098123213, Miroslava Krleže 61, 31207 Tenja</item>
      <item>ŽDO GUO Osijek</item>
      <item>Vlado Šokac, OIB 95457319937, Fiskulturna 12, 31551 Bistrinci</item>
    </izvorni_sadrzaj>
    <derivirana_varijabla naziv="DomainObject.Predmet.OstaliListFormatedWithAdressOIB_1">
      <item>Goran Šekerović, OIB 87098123213, Miroslava Krleže 61, 31207 Tenja</item>
      <item>ŽDO GUO Osijek</item>
      <item>Vlado Šokac, OIB 95457319937, Fiskulturna 12, 31551 Bistrinci</item>
    </derivirana_varijabla>
  </DomainObject.Predmet.OstaliListFormatedWithAdressOIB>
  <DomainObject.Predmet.OstaliListNazivFormated>
    <izvorni_sadrzaj>
      <item>Goran Šekerović</item>
      <item>ŽDO GUO Osijek</item>
      <item>Vlado Šokac</item>
    </izvorni_sadrzaj>
    <derivirana_varijabla naziv="DomainObject.Predmet.OstaliListNazivFormated_1">
      <item>Goran Šekerović</item>
      <item>ŽDO GUO Osijek</item>
      <item>Vlado Šokac</item>
    </derivirana_varijabla>
  </DomainObject.Predmet.OstaliListNazivFormated>
  <DomainObject.Predmet.OstaliListNazivFormatedOIB>
    <izvorni_sadrzaj>
      <item>Goran Šekerović, OIB 87098123213</item>
      <item>ŽDO GUO Osijek</item>
      <item>Vlado Šokac, OIB 95457319937</item>
    </izvorni_sadrzaj>
    <derivirana_varijabla naziv="DomainObject.Predmet.OstaliListNazivFormatedOIB_1">
      <item>Goran Šekerović, OIB 87098123213</item>
      <item>ŽDO GUO Osijek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 PROMET j.d.o.o. za ugostiteljstvo i usluge</izvorni_sadrzaj>
    <derivirana_varijabla naziv="DomainObject.Predmet.ProtustrankaIDrugi_1">GL PROMET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 PROMET j.d.o.o. za ugostiteljstvo i usluge, OIB 21476224474, Josipa Jurja Strossmayera 105, 31000 Osijek</izvorni_sadrzaj>
    <derivirana_varijabla naziv="DomainObject.Predmet.ProtustrankaIDrugiAdressOIB_1">GL PROMET j.d.o.o. za ugostiteljstvo i usluge, OIB 21476224474, Josipa Jurja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 PROMET j.d.o.o. za ugostiteljstvo i usluge</item>
      <item>Goran Šekerović</item>
      <item>ŽDO GUO Osijek</item>
      <item>Vlado Šokac</item>
    </izvorni_sadrzaj>
    <derivirana_varijabla naziv="DomainObject.Predmet.SudioniciListNaziv_1">
      <item>FINA RC OSIJEK</item>
      <item>GL PROMET j.d.o.o. za ugostiteljstvo i usluge</item>
      <item>Goran Šekerović</item>
      <item>ŽDO GUO Osijek</item>
      <item>Vlado Šokac</item>
    </derivirana_varijabla>
  </DomainObject.Predmet.SudioniciListNaziv>
  <DomainObject.Predmet.SudioniciListAdressOIB>
    <izvorni_sadrzaj>
      <item>FINA RC OSIJEK, OIB 85821130368</item>
      <item>GL PROMET j.d.o.o. za ugostiteljstvo i usluge, OIB 21476224474, Josipa Jurja Strossmayera 105,31000 Osijek</item>
      <item>Goran Šekerović, OIB 87098123213, Miroslava Krleže 61,31207 Tenja</item>
      <item>ŽDO GUO Osijek</item>
      <item>Vlado Šokac, OIB 95457319937, Fiskulturna 12,31551 Bistrinci</item>
    </izvorni_sadrzaj>
    <derivirana_varijabla naziv="DomainObject.Predmet.SudioniciListAdressOIB_1">
      <item>FINA RC OSIJEK, OIB 85821130368</item>
      <item>GL PROMET j.d.o.o. za ugostiteljstvo i usluge, OIB 21476224474, Josipa Jurja Strossmayera 105,31000 Osijek</item>
      <item>Goran Šekerović, OIB 87098123213, Miroslava Krleže 61,31207 Tenja</item>
      <item>ŽDO GUO Osijek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21476224474</item>
      <item>, OIB 87098123213</item>
      <item>, OIB null</item>
      <item>, OIB 95457319937</item>
    </izvorni_sadrzaj>
    <derivirana_varijabla naziv="DomainObject.Predmet.SudioniciListNazivOIB_1">
      <item>, OIB 85821130368</item>
      <item>, OIB 21476224474</item>
      <item>, OIB 87098123213</item>
      <item>, OIB null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8DF60-6232-4013-92DC-27A96AD31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696</properties:Words>
  <properties:Characters>3807</properties:Characters>
  <properties:Lines>101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2016-08-23T06:12:00Z</cp:lastPrinted>
  <dcterms:modified xmlns:xsi="http://www.w3.org/2001/XMLSchema-instance" xsi:type="dcterms:W3CDTF">2016-08-23T10:18:00Z</dcterms:modified>
  <cp:revision>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