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b4640" w14:paraId="2cb4640" w:rsidRDefault="00E06746" w:rsidR="00E0674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06746" w:rsidP="00F1797B" w:rsidR="00E06746"/>
    <w:p w:rsidRDefault="00F1797B" w:rsidP="00F1797B" w:rsidR="00F1797B" w:rsidRPr="00E05165">
      <w:r w:rsidRPr="00E05165">
        <w:t>REPUBLIKA HRVATSKA</w:t>
      </w:r>
    </w:p>
    <w:p w:rsidRDefault="00E029B4" w:rsidP="00F1797B" w:rsidR="00F1797B" w:rsidRPr="00E05165">
      <w:r w:rsidRPr="00E05165">
        <w:t>T</w:t>
      </w:r>
      <w:r w:rsidR="00F1797B" w:rsidRPr="00E05165">
        <w:t>rgovački sud u Zagrebu</w:t>
      </w:r>
    </w:p>
    <w:p w:rsidRDefault="00F1797B" w:rsidP="00F1797B" w:rsidR="00F1797B" w:rsidRPr="00E05165">
      <w:r w:rsidRPr="00E05165">
        <w:t>Zagreb, Amruševa 2/II</w:t>
      </w:r>
    </w:p>
    <w:p w:rsidRDefault="00F1797B" w:rsidP="00F1797B" w:rsidR="00F1797B" w:rsidRPr="00E05165"/>
    <w:p w:rsidRDefault="00AA5A4F" w:rsidP="00E029B4" w:rsidR="00F1797B" w:rsidRPr="00E05165">
      <w:pPr>
        <w:jc w:val="right"/>
      </w:pPr>
      <w:r>
        <w:t>67. St-330</w:t>
      </w:r>
      <w:r w:rsidR="0093219E">
        <w:t>/15</w:t>
      </w:r>
      <w:r w:rsidR="00E06746">
        <w:t>-32</w:t>
      </w:r>
      <w:r w:rsidR="00F1797B" w:rsidRPr="00E05165">
        <w:t xml:space="preserve">      </w:t>
      </w:r>
    </w:p>
    <w:p w:rsidRDefault="00F1797B" w:rsidP="00F1797B" w:rsidR="00F1797B" w:rsidRPr="00E05165">
      <w:r w:rsidRPr="00E05165">
        <w:t xml:space="preserve">               </w:t>
      </w:r>
    </w:p>
    <w:p w:rsidRDefault="00F1797B" w:rsidP="00F1797B" w:rsidR="00F1797B" w:rsidRPr="00E05165"/>
    <w:p w:rsidRDefault="00F1797B" w:rsidP="004918BD" w:rsidR="00F1797B" w:rsidRPr="00E05165">
      <w:pPr>
        <w:ind w:firstLine="708"/>
        <w:jc w:val="both"/>
      </w:pPr>
      <w:r w:rsidRPr="00E05165">
        <w:t>TRGOVAČKI SUD U ZAGREBU</w:t>
      </w:r>
      <w:r w:rsidR="00E029B4" w:rsidRPr="00E05165">
        <w:t xml:space="preserve">, </w:t>
      </w:r>
      <w:r w:rsidRPr="00E05165">
        <w:t xml:space="preserve"> po</w:t>
      </w:r>
      <w:r w:rsidR="00E029B4" w:rsidRPr="00E05165">
        <w:t xml:space="preserve"> stečajnom sucu Gordanu Zubaku,</w:t>
      </w:r>
      <w:r w:rsidRPr="00E05165">
        <w:t xml:space="preserve"> u </w:t>
      </w:r>
      <w:r w:rsidR="00E029B4" w:rsidRPr="00E05165">
        <w:t>stečajnom postupku nad</w:t>
      </w:r>
      <w:r w:rsidRPr="00E05165">
        <w:t xml:space="preserve"> dužnikom</w:t>
      </w:r>
      <w:r w:rsidR="00B74335" w:rsidRPr="00E05165">
        <w:t xml:space="preserve"> </w:t>
      </w:r>
      <w:r w:rsidR="00AA5A4F" w:rsidRPr="00AA5A4F">
        <w:rPr>
          <w:lang w:val="pt-BR"/>
        </w:rPr>
        <w:t>MALKOM-MARKETING d.o.o. u stečaju, Zagreb, Kutinska 6</w:t>
      </w:r>
      <w:r w:rsidR="00414BE4" w:rsidRPr="00E05165">
        <w:rPr>
          <w:lang w:val="pt-BR"/>
        </w:rPr>
        <w:t xml:space="preserve">, </w:t>
      </w:r>
      <w:r w:rsidR="004C687E" w:rsidRPr="00E05165">
        <w:t>oglasio je:</w:t>
      </w:r>
    </w:p>
    <w:p w:rsidRDefault="00F1797B" w:rsidP="00F1797B" w:rsidR="00F1797B" w:rsidRPr="00E05165"/>
    <w:p w:rsidRDefault="00B74335" w:rsidP="00B74335" w:rsidR="00B74335" w:rsidRPr="00E05165">
      <w:pPr>
        <w:jc w:val="center"/>
      </w:pPr>
    </w:p>
    <w:p w:rsidRDefault="00F1797B" w:rsidP="004918BD" w:rsidR="00F1797B" w:rsidRPr="00E05165">
      <w:pPr>
        <w:ind w:firstLine="708"/>
        <w:jc w:val="both"/>
      </w:pPr>
      <w:r w:rsidRPr="00E05165">
        <w:t>I</w:t>
      </w:r>
      <w:r w:rsidR="00E029B4" w:rsidRPr="00E05165">
        <w:t>.</w:t>
      </w:r>
      <w:r w:rsidRPr="00E05165">
        <w:t xml:space="preserve"> </w:t>
      </w:r>
      <w:r w:rsidR="00514378" w:rsidRPr="00E05165">
        <w:t>Rješenjem ste</w:t>
      </w:r>
      <w:r w:rsidR="001C756B" w:rsidRPr="00E05165">
        <w:t>č</w:t>
      </w:r>
      <w:r w:rsidR="00AA5A4F">
        <w:t>ajnog suca poslovni broj St-330</w:t>
      </w:r>
      <w:r w:rsidR="0093219E">
        <w:t>/15</w:t>
      </w:r>
      <w:r w:rsidR="00E05165" w:rsidRPr="00E05165">
        <w:t xml:space="preserve"> od </w:t>
      </w:r>
      <w:r w:rsidR="00AA5A4F">
        <w:t>31. kolovoza</w:t>
      </w:r>
      <w:r w:rsidR="0093219E">
        <w:t xml:space="preserve"> 2015</w:t>
      </w:r>
      <w:r w:rsidR="00514378" w:rsidRPr="00E05165">
        <w:t>. određena je nagrada</w:t>
      </w:r>
      <w:r w:rsidR="00B74335" w:rsidRPr="00E05165">
        <w:t xml:space="preserve"> privremenom stečajnom upravitelju</w:t>
      </w:r>
      <w:r w:rsidR="00514378" w:rsidRPr="00E05165">
        <w:t>.</w:t>
      </w:r>
    </w:p>
    <w:p w:rsidRDefault="00514378" w:rsidP="004918BD" w:rsidR="00514378" w:rsidRPr="00E05165">
      <w:pPr>
        <w:ind w:firstLine="708"/>
        <w:jc w:val="both"/>
      </w:pPr>
    </w:p>
    <w:p w:rsidRDefault="00514378" w:rsidP="004918BD" w:rsidR="00514378" w:rsidRPr="00E05165">
      <w:pPr>
        <w:ind w:firstLine="708"/>
        <w:jc w:val="both"/>
      </w:pPr>
      <w:r w:rsidRPr="00E05165">
        <w:t>II. Uvid u tekst rješenja može se izvršiti u steč</w:t>
      </w:r>
      <w:r w:rsidR="001C756B" w:rsidRPr="00E05165">
        <w:t xml:space="preserve">ajnom spisu </w:t>
      </w:r>
      <w:r w:rsidR="00AA5A4F">
        <w:t>poslovni broj St-330</w:t>
      </w:r>
      <w:r w:rsidR="0093219E">
        <w:t>/15</w:t>
      </w:r>
      <w:r w:rsidRPr="00E05165">
        <w:t xml:space="preserve"> u sobi stečajnog suca 85/II, Petrinjska 8, Zagreb</w:t>
      </w:r>
    </w:p>
    <w:p w:rsidRDefault="00F1797B" w:rsidP="002D4CBC" w:rsidR="00F1797B" w:rsidRPr="00E05165">
      <w:pPr>
        <w:jc w:val="both"/>
      </w:pPr>
    </w:p>
    <w:p w:rsidRDefault="00414BE4" w:rsidP="004918BD" w:rsidR="00F1797B" w:rsidRPr="00E05165">
      <w:pPr>
        <w:jc w:val="center"/>
      </w:pPr>
      <w:r w:rsidRPr="00E05165">
        <w:t xml:space="preserve">U Zagrebu </w:t>
      </w:r>
      <w:r w:rsidR="00AA5A4F">
        <w:t>31. kolovoza</w:t>
      </w:r>
      <w:r w:rsidR="00E05165" w:rsidRPr="00E05165">
        <w:t xml:space="preserve"> 2014</w:t>
      </w:r>
      <w:r w:rsidR="00F1797B" w:rsidRPr="00E05165">
        <w:t>.</w:t>
      </w:r>
    </w:p>
    <w:p w:rsidRDefault="00F1797B" w:rsidP="002D4CBC" w:rsidR="00F1797B" w:rsidRPr="00E05165">
      <w:pPr>
        <w:jc w:val="both"/>
      </w:pPr>
    </w:p>
    <w:p w:rsidRDefault="00514378" w:rsidP="00E06746" w:rsidR="00F1797B" w:rsidRPr="00E05165">
      <w:pPr>
        <w:jc w:val="right"/>
      </w:pPr>
      <w:r w:rsidRPr="00E05165">
        <w:t xml:space="preserve">                                                                                                                   </w:t>
      </w:r>
      <w:r w:rsidR="00F1797B" w:rsidRPr="00E05165">
        <w:t xml:space="preserve">Sudac:  </w:t>
      </w:r>
    </w:p>
    <w:p w:rsidRDefault="004918BD" w:rsidP="00E06746" w:rsidR="00F1797B" w:rsidRPr="00E05165">
      <w:pPr>
        <w:jc w:val="right"/>
      </w:pPr>
      <w:r w:rsidRPr="00E05165">
        <w:t xml:space="preserve"> Gordan Zubak </w:t>
      </w:r>
    </w:p>
    <w:p w:rsidRDefault="00F1797B" w:rsidP="002D4CBC" w:rsidR="00F1797B" w:rsidRPr="00E05165">
      <w:pPr>
        <w:jc w:val="both"/>
      </w:pPr>
    </w:p>
    <w:p w:rsidRDefault="00F1797B" w:rsidP="002D4CBC" w:rsidR="00F1797B" w:rsidRPr="00E05165">
      <w:pPr>
        <w:jc w:val="both"/>
      </w:pPr>
    </w:p>
    <w:p w:rsidRDefault="009C58F8" w:rsidP="002D4CBC" w:rsidR="009C58F8" w:rsidRPr="00E05165">
      <w:pPr>
        <w:jc w:val="both"/>
      </w:pPr>
      <w:r w:rsidRPr="00E05165">
        <w:t>Dna:</w:t>
      </w:r>
    </w:p>
    <w:p w:rsidRDefault="00E06746" w:rsidP="00514378" w:rsidR="00514378" w:rsidRPr="00E05165">
      <w:pPr>
        <w:numPr>
          <w:ilvl w:val="0"/>
          <w:numId w:val="1"/>
        </w:numPr>
        <w:jc w:val="both"/>
      </w:pPr>
      <w:r>
        <w:t xml:space="preserve">oglasna ploča </w:t>
      </w:r>
    </w:p>
    <w:p w:rsidRDefault="00514378" w:rsidP="00514378" w:rsidR="00514378" w:rsidRPr="00E05165">
      <w:pPr>
        <w:ind w:left="360"/>
        <w:jc w:val="both"/>
      </w:pPr>
    </w:p>
    <w:sectPr w:rsidR="00514378" w:rsidRPr="00E051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CC07C7"/>
    <w:multiLevelType w:val="hybridMultilevel"/>
    <w:tmpl w:val="F1F62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66459"/>
    <w:rsid w:val="0009227D"/>
    <w:rsid w:val="000D3970"/>
    <w:rsid w:val="00100575"/>
    <w:rsid w:val="001C756B"/>
    <w:rsid w:val="00210CF3"/>
    <w:rsid w:val="002D4CBC"/>
    <w:rsid w:val="003A083E"/>
    <w:rsid w:val="00414BE4"/>
    <w:rsid w:val="004918BD"/>
    <w:rsid w:val="004C687E"/>
    <w:rsid w:val="00514378"/>
    <w:rsid w:val="00762F72"/>
    <w:rsid w:val="008C5AE5"/>
    <w:rsid w:val="0093219E"/>
    <w:rsid w:val="009C58F8"/>
    <w:rsid w:val="00AA30A2"/>
    <w:rsid w:val="00AA5A4F"/>
    <w:rsid w:val="00B35A0E"/>
    <w:rsid w:val="00B74335"/>
    <w:rsid w:val="00C53B7E"/>
    <w:rsid w:val="00E029B4"/>
    <w:rsid w:val="00E05165"/>
    <w:rsid w:val="00E06746"/>
    <w:rsid w:val="00F1797B"/>
    <w:rsid w:val="00F71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067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674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674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674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674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E067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0674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067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674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674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674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674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E067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0674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2015.</izvorni_sadrzaj>
    <derivirana_varijabla naziv="DomainObject.DatumDonosenjaOdluke_1">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St-330/2015-32</izvorni_sadrzaj>
    <derivirana_varijabla naziv="DomainObject.Oznaka_1">St-330/2015-32</derivirana_varijabla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330</izvorni_sadrzaj>
    <derivirana_varijabla naziv="DomainObject.Predmet.Broj_1">330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2015.</izvorni_sadrzaj>
    <derivirana_varijabla naziv="DomainObject.Predmet.DatumOsnivanja_1">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St-330/2015</izvorni_sadrzaj>
    <derivirana_varijabla naziv="DomainObject.Predmet.OznakaBroj_1">St-330/2015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MALKOM-MARKETING d.o.o.</izvorni_sadrzaj>
    <derivirana_varijabla naziv="DomainObject.Predmet.ProtustrankaFormated_1">  MALKOM-MARKETING d.o.o.</derivirana_varijabla>
  </DomainObject.Predmet.ProtustrankaFormated>
  <DomainObject.Predmet.ProtustrankaFormatedOIB>
    <izvorni_sadrzaj>  MALKOM-MARKETING d.o.o., OIB 47075405382</izvorni_sadrzaj>
    <derivirana_varijabla naziv="DomainObject.Predmet.ProtustrankaFormatedOIB_1">  MALKOM-MARKETING d.o.o., OIB 47075405382</derivirana_varijabla>
  </DomainObject.Predmet.ProtustrankaFormatedOIB>
  <DomainObject.Predmet.ProtustrankaFormatedWithAdress>
    <izvorni_sadrzaj> MALKOM-MARKETING d.o.o., Kutinska 6, 10000 Zagreb</izvorni_sadrzaj>
    <derivirana_varijabla naziv="DomainObject.Predmet.ProtustrankaFormatedWithAdress_1"> MALKOM-MARKETING d.o.o., Kutinska 6, 10000 Zagreb</derivirana_varijabla>
  </DomainObject.Predmet.ProtustrankaFormatedWithAdress>
  <DomainObject.Predmet.ProtustrankaFormatedWithAdressOIB>
    <izvorni_sadrzaj> MALKOM-MARKETING d.o.o., OIB 47075405382, Kutinska 6, 10000 Zagreb</izvorni_sadrzaj>
    <derivirana_varijabla naziv="DomainObject.Predmet.ProtustrankaFormatedWithAdressOIB_1"> MALKOM-MARKETING d.o.o., OIB 47075405382, Kutinska 6, 10000 Zagreb</derivirana_varijabla>
  </DomainObject.Predmet.ProtustrankaFormatedWithAdressOIB>
  <DomainObject.Predmet.ProtustrankaWithAdress>
    <izvorni_sadrzaj>MALKOM-MARKETING d.o.o. Kutinska 6, 10000 Zagreb</izvorni_sadrzaj>
    <derivirana_varijabla naziv="DomainObject.Predmet.ProtustrankaWithAdress_1">MALKOM-MARKETING d.o.o. Kutinska 6, 10000 Zagreb</derivirana_varijabla>
  </DomainObject.Predmet.ProtustrankaWithAdress>
  <DomainObject.Predmet.ProtustrankaWithAdressOIB>
    <izvorni_sadrzaj>MALKOM-MARKETING d.o.o., OIB 47075405382, Kutinska 6, 10000 Zagreb</izvorni_sadrzaj>
    <derivirana_varijabla naziv="DomainObject.Predmet.ProtustrankaWithAdressOIB_1">MALKOM-MARKETING d.o.o., OIB 47075405382, Kutinska 6, 10000 Zagreb</derivirana_varijabla>
  </DomainObject.Predmet.ProtustrankaWithAdressOIB>
  <DomainObject.Predmet.ProtustrankaNazivFormated>
    <izvorni_sadrzaj>MALKOM-MARKETING d.o.o.</izvorni_sadrzaj>
    <derivirana_varijabla naziv="DomainObject.Predmet.ProtustrankaNazivFormated_1">MALKOM-MARKETING d.o.o.</derivirana_varijabla>
  </DomainObject.Predmet.ProtustrankaNazivFormated>
  <DomainObject.Predmet.ProtustrankaNazivFormatedOIB>
    <izvorni_sadrzaj>MALKOM-MARKETING d.o.o., OIB 47075405382</izvorni_sadrzaj>
    <derivirana_varijabla naziv="DomainObject.Predmet.ProtustrankaNazivFormatedOIB_1">MALKOM-MARKETING d.o.o., OIB 47075405382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Dario Krkač zastupanog po punomoćniku Blaženka Musulin</izvorni_sadrzaj>
    <derivirana_varijabla naziv="DomainObject.Predmet.StrankaFormated_1">  Dario Krkač zastupanog po punomoćniku Blaženka Musulin</derivirana_varijabla>
  </DomainObject.Predmet.StrankaFormated>
  <DomainObject.Predmet.StrankaFormatedOIB>
    <izvorni_sadrzaj>  Dario Krkač, OIB 15533732668 zastupanog po punomoćniku Blaženka Musulin</izvorni_sadrzaj>
    <derivirana_varijabla naziv="DomainObject.Predmet.StrankaFormatedOIB_1">  Dario Krkač, OIB 15533732668 zastupanog po punomoćniku Blaženka Musulin</derivirana_varijabla>
  </DomainObject.Predmet.StrankaFormatedOIB>
  <DomainObject.Predmet.StrankaFormatedWithAdress>
    <izvorni_sadrzaj> Dario Krkač, Rebrovac 26A, 10000 Zagreb zastupanog po punomoćniku Blaženka Musulin</izvorni_sadrzaj>
    <derivirana_varijabla naziv="DomainObject.Predmet.StrankaFormatedWithAdress_1"> Dario Krkač, Rebrovac 26A, 10000 Zagreb zastupanog po punomoćniku Blaženka Musulin</derivirana_varijabla>
  </DomainObject.Predmet.StrankaFormatedWithAdress>
  <DomainObject.Predmet.StrankaFormatedWithAdressOIB>
    <izvorni_sadrzaj> Dario Krkač, OIB 15533732668, Rebrovac 26A, 10000 Zagreb zastupanog po punomoćniku Blaženka Musulin</izvorni_sadrzaj>
    <derivirana_varijabla naziv="DomainObject.Predmet.StrankaFormatedWithAdressOIB_1"> Dario Krkač, OIB 15533732668, Rebrovac 26A, 10000 Zagreb zastupanog po punomoćniku Blaženka Musulin</derivirana_varijabla>
  </DomainObject.Predmet.StrankaFormatedWithAdressOIB>
  <DomainObject.Predmet.StrankaWithAdress>
    <izvorni_sadrzaj>Dario Krkač Rebrovac 26A,10000 Zagreb</izvorni_sadrzaj>
    <derivirana_varijabla naziv="DomainObject.Predmet.StrankaWithAdress_1">Dario Krkač Rebrovac 26A,10000 Zagreb</derivirana_varijabla>
  </DomainObject.Predmet.StrankaWithAdress>
  <DomainObject.Predmet.StrankaWithAdressOIB>
    <izvorni_sadrzaj>Dario Krkač, OIB 15533732668, Rebrovac 26A,10000 Zagreb</izvorni_sadrzaj>
    <derivirana_varijabla naziv="DomainObject.Predmet.StrankaWithAdressOIB_1">Dario Krkač, OIB 15533732668, Rebrovac 26A,10000 Zagreb</derivirana_varijabla>
  </DomainObject.Predmet.StrankaWithAdressOIB>
  <DomainObject.Predmet.StrankaNazivFormated>
    <izvorni_sadrzaj>Dario Krkač</izvorni_sadrzaj>
    <derivirana_varijabla naziv="DomainObject.Predmet.StrankaNazivFormated_1">Dario Krkač</derivirana_varijabla>
  </DomainObject.Predmet.StrankaNazivFormated>
  <DomainObject.Predmet.StrankaNazivFormatedOIB>
    <izvorni_sadrzaj>Dario Krkač, OIB 15533732668</izvorni_sadrzaj>
    <derivirana_varijabla naziv="DomainObject.Predmet.StrankaNazivFormatedOIB_1">Dario Krkač, OIB 15533732668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Dario Krkač zastupanog po punomoćniku Blaženka Musulin</item>
    </izvorni_sadrzaj>
    <derivirana_varijabla naziv="DomainObject.Predmet.StrankaListFormated_1">
      <item>Dario Krkač zastupanog po punomoćniku Blaženka Musulin</item>
    </derivirana_varijabla>
  </DomainObject.Predmet.StrankaListFormated>
  <DomainObject.Predmet.StrankaListFormatedOIB>
    <izvorni_sadrzaj>
      <item>Dario Krkač, OIB 15533732668 zastupanog po punomoćniku Blaženka Musulin</item>
    </izvorni_sadrzaj>
    <derivirana_varijabla naziv="DomainObject.Predmet.StrankaListFormatedOIB_1">
      <item>Dario Krkač, OIB 15533732668 zastupanog po punomoćniku Blaženka Musulin</item>
    </derivirana_varijabla>
  </DomainObject.Predmet.StrankaListFormatedOIB>
  <DomainObject.Predmet.StrankaListFormatedWithAdress>
    <izvorni_sadrzaj>
      <item>Dario Krkač, Rebrovac 26A, 10000 Zagreb zastupanog po punomoćniku Blaženka Musulin</item>
    </izvorni_sadrzaj>
    <derivirana_varijabla naziv="DomainObject.Predmet.StrankaListFormatedWithAdress_1">
      <item>Dario Krkač, Rebrovac 26A, 10000 Zagreb zastupanog po punomoćniku Blaženka Musulin</item>
    </derivirana_varijabla>
  </DomainObject.Predmet.StrankaListFormatedWithAdress>
  <DomainObject.Predmet.StrankaListFormatedWithAdressOIB>
    <izvorni_sadrzaj>
      <item>Dario Krkač, OIB 15533732668, Rebrovac 26A, 10000 Zagreb zastupanog po punomoćniku Blaženka Musulin</item>
    </izvorni_sadrzaj>
    <derivirana_varijabla naziv="DomainObject.Predmet.StrankaListFormatedWithAdressOIB_1">
      <item>Dario Krkač, OIB 15533732668, Rebrovac 26A, 10000 Zagreb zastupanog po punomoćniku Blaženka Musulin</item>
    </derivirana_varijabla>
  </DomainObject.Predmet.StrankaListFormatedWithAdressOIB>
  <DomainObject.Predmet.StrankaListNazivFormated>
    <izvorni_sadrzaj>
      <item>Dario Krkač</item>
    </izvorni_sadrzaj>
    <derivirana_varijabla naziv="DomainObject.Predmet.StrankaListNazivFormated_1">
      <item>Dario Krkač</item>
    </derivirana_varijabla>
  </DomainObject.Predmet.StrankaListNazivFormated>
  <DomainObject.Predmet.StrankaListNazivFormatedOIB>
    <izvorni_sadrzaj>
      <item>Dario Krkač, OIB 15533732668</item>
    </izvorni_sadrzaj>
    <derivirana_varijabla naziv="DomainObject.Predmet.StrankaListNazivFormatedOIB_1">
      <item>Dario Krkač, OIB 15533732668</item>
    </derivirana_varijabla>
  </DomainObject.Predmet.StrankaListNazivFormatedOIB>
  <DomainObject.Predmet.ProtuStrankaListFormated>
    <izvorni_sadrzaj>
      <item>MALKOM-MARKETING d.o.o.</item>
    </izvorni_sadrzaj>
    <derivirana_varijabla naziv="DomainObject.Predmet.ProtuStrankaListFormated_1">
      <item>MALKOM-MARKETING d.o.o.</item>
    </derivirana_varijabla>
  </DomainObject.Predmet.ProtuStrankaListFormated>
  <DomainObject.Predmet.ProtuStrankaListFormatedOIB>
    <izvorni_sadrzaj>
      <item>MALKOM-MARKETING d.o.o., OIB 47075405382</item>
    </izvorni_sadrzaj>
    <derivirana_varijabla naziv="DomainObject.Predmet.ProtuStrankaListFormatedOIB_1">
      <item>MALKOM-MARKETING d.o.o., OIB 47075405382</item>
    </derivirana_varijabla>
  </DomainObject.Predmet.ProtuStrankaListFormatedOIB>
  <DomainObject.Predmet.ProtuStrankaListFormatedWithAdress>
    <izvorni_sadrzaj>
      <item>MALKOM-MARKETING d.o.o., Kutinska 6, 10000 Zagreb</item>
    </izvorni_sadrzaj>
    <derivirana_varijabla naziv="DomainObject.Predmet.ProtuStrankaListFormatedWithAdress_1">
      <item>MALKOM-MARKETING d.o.o., Kutinska 6, 10000 Zagreb</item>
    </derivirana_varijabla>
  </DomainObject.Predmet.ProtuStrankaListFormatedWithAdress>
  <DomainObject.Predmet.ProtuStrankaListFormatedWithAdressOIB>
    <izvorni_sadrzaj>
      <item>MALKOM-MARKETING d.o.o., OIB 47075405382, Kutinska 6, 10000 Zagreb</item>
    </izvorni_sadrzaj>
    <derivirana_varijabla naziv="DomainObject.Predmet.ProtuStrankaListFormatedWithAdressOIB_1">
      <item>MALKOM-MARKETING d.o.o., OIB 47075405382, Kutinska 6, 10000 Zagreb</item>
    </derivirana_varijabla>
  </DomainObject.Predmet.ProtuStrankaListFormatedWithAdressOIB>
  <DomainObject.Predmet.ProtuStrankaListNazivFormated>
    <izvorni_sadrzaj>
      <item>MALKOM-MARKETING d.o.o.</item>
    </izvorni_sadrzaj>
    <derivirana_varijabla naziv="DomainObject.Predmet.ProtuStrankaListNazivFormated_1">
      <item>MALKOM-MARKETING d.o.o.</item>
    </derivirana_varijabla>
  </DomainObject.Predmet.ProtuStrankaListNazivFormated>
  <DomainObject.Predmet.ProtuStrankaListNazivFormatedOIB>
    <izvorni_sadrzaj>
      <item>MALKOM-MARKETING d.o.o., OIB 47075405382</item>
    </izvorni_sadrzaj>
    <derivirana_varijabla naziv="DomainObject.Predmet.ProtuStrankaListNazivFormatedOIB_1">
      <item>MALKOM-MARKETING d.o.o., OIB 47075405382</item>
    </derivirana_varijabla>
  </DomainObject.Predmet.ProtuStrankaListNazivFormatedOIB>
  <DomainObject.Predmet.OstaliListFormated>
    <izvorni_sadrzaj>
      <item>Blaženka Musulin punomoćnik sudionika u postupku Dario Krkač</item>
      <item>SNJEŽANA MALEK</item>
      <item>DAVORIN MALEK</item>
      <item>Matko Ljuban</item>
    </izvorni_sadrzaj>
    <derivirana_varijabla naziv="DomainObject.Predmet.OstaliListFormated_1">
      <item>Blaženka Musulin punomoćnik sudionika u postupku Dario Krkač</item>
      <item>SNJEŽANA MALEK</item>
      <item>DAVORIN MALEK</item>
      <item>Matko Ljuban</item>
    </derivirana_varijabla>
  </DomainObject.Predmet.OstaliListFormated>
  <DomainObject.Predmet.OstaliListFormatedOIB>
    <izvorni_sadrzaj>
      <item>Blaženka Musulin punomoćnik sudionika u postupku Dario Krkač</item>
      <item>SNJEŽANA MALEK, OIB 83528586139</item>
      <item>DAVORIN MALEK, OIB 87654217394</item>
      <item>Matko Ljuban, OIB 28695463260</item>
    </izvorni_sadrzaj>
    <derivirana_varijabla naziv="DomainObject.Predmet.OstaliListFormatedOIB_1">
      <item>Blaženka Musulin punomoćnik sudionika u postupku Dario Krkač</item>
      <item>SNJEŽANA MALEK, OIB 83528586139</item>
      <item>DAVORIN MALEK, OIB 87654217394</item>
      <item>Matko Ljuban, OIB 28695463260</item>
    </derivirana_varijabla>
  </DomainObject.Predmet.OstaliListFormatedOIB>
  <DomainObject.Predmet.OstaliListFormatedWithAdress>
    <izvorni_sadrzaj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izvorni_sadrzaj>
    <derivirana_varijabla naziv="DomainObject.Predmet.OstaliListFormatedWithAdress_1">
      <item>Blaženka Musulin, Palmotićeva 37/I, 10000 Zagreb punomoćnik sudionika u postupku Dario Krkač</item>
      <item>SNJEŽANA MALEK, Kutinska 6, 10000 Zagreb</item>
      <item>DAVORIN MALEK, Kutinska 6, 10000 Zagreb</item>
      <item>Matko Ljuban, Hrvatskih Iseljenika 3, 10000 Zagreb</item>
    </derivirana_varijabla>
  </DomainObject.Predmet.OstaliListFormatedWithAdress>
  <DomainObject.Predmet.OstaliListFormatedWithAdressOIB>
    <izvorni_sadrzaj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izvorni_sadrzaj>
    <derivirana_varijabla naziv="DomainObject.Predmet.OstaliListFormatedWithAdressOIB_1">
      <item>Blaženka Musulin, Palmotićeva 37/I, 10000 Zagreb punomoćnik sudionika u postupku Dario Krkač</item>
      <item>SNJEŽANA MALEK, OIB 83528586139, Kutinska 6, 10000 Zagreb</item>
      <item>DAVORIN MALEK, OIB 87654217394, Kutinska 6, 10000 Zagreb</item>
      <item>Matko Ljuban, OIB 28695463260, Hrvatskih Iseljenika 3, 10000 Zagreb</item>
    </derivirana_varijabla>
  </DomainObject.Predmet.OstaliListFormatedWithAdressOIB>
  <DomainObject.Predmet.OstaliListNazivFormated>
    <izvorni_sadrzaj>
      <item>Blaženka Musulin</item>
      <item>SNJEŽANA MALEK</item>
      <item>DAVORIN MALEK</item>
      <item>Matko Ljuban</item>
    </izvorni_sadrzaj>
    <derivirana_varijabla naziv="DomainObject.Predmet.OstaliListNazivFormated_1">
      <item>Blaženka Musulin</item>
      <item>SNJEŽANA MALEK</item>
      <item>DAVORIN MALEK</item>
      <item>Matko Ljuban</item>
    </derivirana_varijabla>
  </DomainObject.Predmet.OstaliListNazivFormated>
  <DomainObject.Predmet.OstaliListNazivFormatedOIB>
    <izvorni_sadrzaj>
      <item>Blaženka Musulin</item>
      <item>SNJEŽANA MALEK, OIB 83528586139</item>
      <item>DAVORIN MALEK, OIB 87654217394</item>
      <item>Matko Ljuban, OIB 28695463260</item>
    </izvorni_sadrzaj>
    <derivirana_varijabla naziv="DomainObject.Predmet.OstaliListNazivFormatedOIB_1">
      <item>Blaženka Musulin</item>
      <item>SNJEŽANA MALEK, OIB 83528586139</item>
      <item>DAVORIN MALEK, OIB 87654217394</item>
      <item>Matko Ljuban, OIB 28695463260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2015.</izvorni_sadrzaj>
    <derivirana_varijabla naziv="DomainObject.Datum_1">7. rujna 2015.</derivirana_varijabla>
  </DomainObject.Datum>
  <DomainObject.PoslovniBrojDokumenta>
    <izvorni_sadrzaj>St-330/2015-32</izvorni_sadrzaj>
    <derivirana_varijabla naziv="DomainObject.PoslovniBrojDokumenta_1">St-330/2015-32</derivirana_varijabla>
  </DomainObject.PoslovniBrojDokumenta>
  <DomainObject.Predmet.StrankaIDrugi>
    <izvorni_sadrzaj>Dario Krkač</izvorni_sadrzaj>
    <derivirana_varijabla naziv="DomainObject.Predmet.StrankaIDrugi_1">Dario Krkač</derivirana_varijabla>
  </DomainObject.Predmet.StrankaIDrugi>
  <DomainObject.Predmet.ProtustrankaIDrugi>
    <izvorni_sadrzaj>MALKOM-MARKETING d.o.o.</izvorni_sadrzaj>
    <derivirana_varijabla naziv="DomainObject.Predmet.ProtustrankaIDrugi_1">MALKOM-MARKETING d.o.o.</derivirana_varijabla>
  </DomainObject.Predmet.ProtustrankaIDrugi>
  <DomainObject.Predmet.StrankaIDrugiAdressOIB>
    <izvorni_sadrzaj>Dario Krkač, OIB 15533732668, Rebrovac 26A, 10000 Zagreb</izvorni_sadrzaj>
    <derivirana_varijabla naziv="DomainObject.Predmet.StrankaIDrugiAdressOIB_1">Dario Krkač, OIB 15533732668, Rebrovac 26A, 10000 Zagreb</derivirana_varijabla>
  </DomainObject.Predmet.StrankaIDrugiAdressOIB>
  <DomainObject.Predmet.ProtustrankaIDrugiAdressOIB>
    <izvorni_sadrzaj>MALKOM-MARKETING d.o.o., OIB 47075405382, Kutinska 6, 10000 Zagreb</izvorni_sadrzaj>
    <derivirana_varijabla naziv="DomainObject.Predmet.ProtustrankaIDrugiAdressOIB_1">MALKOM-MARKETING d.o.o., OIB 47075405382, Kutinska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Dario Krkač</item>
      <item>MALKOM-MARKETING d.o.o.</item>
      <item>Blaženka Musulin</item>
      <item>SNJEŽANA MALEK</item>
      <item>DAVORIN MALEK</item>
      <item>Matko Ljuban</item>
    </izvorni_sadrzaj>
    <derivirana_varijabla naziv="DomainObject.Predmet.SudioniciListNaziv_1">
      <item>Dario Krkač</item>
      <item>MALKOM-MARKETING d.o.o.</item>
      <item>Blaženka Musulin</item>
      <item>SNJEŽANA MALEK</item>
      <item>DAVORIN MALEK</item>
      <item>Matko Ljuban</item>
    </derivirana_varijabla>
  </DomainObject.Predmet.SudioniciListNaziv>
  <DomainObject.Predmet.SudioniciListAdressOIB>
    <izvorni_sadrzaj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izvorni_sadrzaj>
    <derivirana_varijabla naziv="DomainObject.Predmet.SudioniciListAdressOIB_1">
      <item>Dario Krkač, OIB 15533732668, Rebrovac 26A,10000 Zagreb</item>
      <item>MALKOM-MARKETING d.o.o., OIB 47075405382, Kutinska 6,10000 Zagreb</item>
      <item>Blaženka Musulin, Palmotićeva 37/I,10000 Zagreb</item>
      <item>SNJEŽANA MALEK, OIB 83528586139, Kutinska 6,10000 Zagreb</item>
      <item>DAVORIN MALEK, OIB 87654217394, Kutinska 6,10000 Zagreb</item>
      <item>Matko Ljuban, OIB 28695463260, Hrvatskih Iseljenika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15533732668</item>
      <item>, OIB 47075405382</item>
      <item>, OIB null</item>
      <item>, OIB 83528586139</item>
      <item>, OIB 87654217394</item>
      <item>, OIB 28695463260</item>
    </izvorni_sadrzaj>
    <derivirana_varijabla naziv="DomainObject.Predmet.SudioniciListNazivOIB_1">
      <item>, OIB 15533732668</item>
      <item>, OIB 47075405382</item>
      <item>, OIB null</item>
      <item>, OIB 83528586139</item>
      <item>, OIB 87654217394</item>
      <item>, OIB 28695463260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85</properties:Words>
  <properties:Characters>492</properties:Characters>
  <properties:Lines>28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2015-08-27T12:03:00Z</dcterms:created>
  <dc:creator>gzubak</dc:creator>
  <cp:lastModifiedBy>Ivana Rogić</cp:lastModifiedBy>
  <cp:lastPrinted>2011-10-11T11:57:00Z</cp:lastPrinted>
  <dcterms:modified xmlns:xsi="http://www.w3.org/2001/XMLSchema-instance" xsi:type="dcterms:W3CDTF">2015-09-07T11:12:00Z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St-330/2015-32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