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add9" w14:paraId="e2cadd9" w:rsidRDefault="008731DB" w:rsidP="002E42C5" w:rsidR="00A949E7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156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35</w:t>
      </w:r>
      <w:proofErr w:type="spellEnd"/>
    </w:p>
    <w:p w:rsidRDefault="00AA28B9" w:rsidP="00A949E7" w:rsidR="00A949E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49E7" w:rsidP="00A949E7" w:rsidR="00A949E7"/>
    <w:p w:rsidRDefault="00A949E7" w:rsidP="00A949E7" w:rsidR="00A949E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949E7" w:rsidP="001F2EC5" w:rsidR="005A64DB" w:rsidRPr="001F2EC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3B5D6F" w:rsidP="00A949E7" w:rsidR="003B5D6F"/>
    <w:p w:rsidRDefault="000C49D7" w:rsidP="00A46016" w:rsidR="005D4906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0C49D7" w:rsidP="00A46016" w:rsidR="000C49D7">
      <w:pPr>
        <w:jc w:val="center"/>
      </w:pPr>
      <w:r>
        <w:rPr>
          <w:bCs/>
        </w:rPr>
        <w:t>R J E Š E N J E</w:t>
      </w:r>
    </w:p>
    <w:p w:rsidRDefault="003B5D6F" w:rsidP="00A949E7" w:rsidR="003B5D6F"/>
    <w:p w:rsidRDefault="005A64DB" w:rsidP="002E42C5" w:rsidR="003B5D6F">
      <w:pPr>
        <w:pStyle w:val="Tijeloteksta"/>
        <w:ind w:firstLine="708"/>
      </w:pPr>
      <w:r>
        <w:t>Trgovački sud u Osijeku, po sucu pojedincu Jadranki Herman kao stečajnom sucu, u stečajnom postupku nad stečajnom masom iza</w:t>
      </w:r>
      <w:r w:rsidR="008731DB">
        <w:t xml:space="preserve"> Poljoprivredna zadruga NOVA ZADRUGA  u stečaju </w:t>
      </w:r>
      <w:proofErr w:type="spellStart"/>
      <w:r w:rsidR="008731DB">
        <w:t>MBS</w:t>
      </w:r>
      <w:proofErr w:type="spellEnd"/>
      <w:r w:rsidR="008731DB">
        <w:t xml:space="preserve"> </w:t>
      </w:r>
      <w:proofErr w:type="spellStart"/>
      <w:r w:rsidR="008731DB">
        <w:t>030193331</w:t>
      </w:r>
      <w:proofErr w:type="spellEnd"/>
      <w:r w:rsidR="008731DB">
        <w:t xml:space="preserve">, </w:t>
      </w:r>
      <w:proofErr w:type="spellStart"/>
      <w:r w:rsidR="008731DB">
        <w:t>OIB</w:t>
      </w:r>
      <w:proofErr w:type="spellEnd"/>
      <w:r w:rsidR="008731DB">
        <w:t xml:space="preserve"> </w:t>
      </w:r>
      <w:proofErr w:type="spellStart"/>
      <w:r w:rsidR="008731DB">
        <w:t>19126822727</w:t>
      </w:r>
      <w:proofErr w:type="spellEnd"/>
      <w:r w:rsidR="008731DB">
        <w:t xml:space="preserve">, </w:t>
      </w:r>
      <w:r w:rsidR="00187B1A">
        <w:t xml:space="preserve">sa sjedištem u Požegi, Radnička </w:t>
      </w:r>
      <w:proofErr w:type="spellStart"/>
      <w:r w:rsidR="00187B1A">
        <w:t>31</w:t>
      </w:r>
      <w:proofErr w:type="spellEnd"/>
      <w:r w:rsidR="00187B1A">
        <w:t xml:space="preserve">, </w:t>
      </w:r>
      <w:r>
        <w:t>dana</w:t>
      </w:r>
      <w:r w:rsidR="000C49D7">
        <w:t xml:space="preserve"> 2. kolovoza </w:t>
      </w:r>
      <w:proofErr w:type="spellStart"/>
      <w:r w:rsidR="000C49D7">
        <w:t>2018</w:t>
      </w:r>
      <w:proofErr w:type="spellEnd"/>
      <w:r w:rsidR="000C49D7">
        <w:t xml:space="preserve">. </w:t>
      </w:r>
      <w:r>
        <w:t xml:space="preserve">      </w:t>
      </w:r>
      <w:r w:rsidR="002E42C5">
        <w:t xml:space="preserve">  </w:t>
      </w:r>
    </w:p>
    <w:p w:rsidRDefault="001F2EC5" w:rsidP="00810831" w:rsidR="002E42C5" w:rsidRPr="00810831">
      <w:pPr>
        <w:pStyle w:val="Tijeloteksta"/>
        <w:ind w:firstLine="708"/>
      </w:pPr>
      <w:r>
        <w:t xml:space="preserve">                   </w:t>
      </w:r>
      <w:r w:rsidR="002E42C5">
        <w:t xml:space="preserve">    </w:t>
      </w:r>
      <w:r w:rsidR="005A64DB">
        <w:t xml:space="preserve">       </w:t>
      </w:r>
    </w:p>
    <w:p w:rsidRDefault="000C49D7" w:rsidP="005D4906" w:rsidR="005D4906">
      <w:pPr>
        <w:ind w:firstLine="708"/>
        <w:jc w:val="center"/>
      </w:pPr>
      <w:r>
        <w:t xml:space="preserve">r i j e š i o </w:t>
      </w:r>
      <w:r w:rsidR="00A46016">
        <w:t xml:space="preserve"> </w:t>
      </w:r>
      <w:r w:rsidR="005D4906">
        <w:t xml:space="preserve">   j e</w:t>
      </w:r>
    </w:p>
    <w:p w:rsidRDefault="000C49D7" w:rsidP="000C49D7" w:rsidR="000C49D7">
      <w:pPr>
        <w:pStyle w:val="Tijeloteksta"/>
        <w:ind w:left="720"/>
      </w:pPr>
    </w:p>
    <w:p w:rsidRDefault="004874E0" w:rsidP="00810831" w:rsidR="004874E0">
      <w:pPr>
        <w:pStyle w:val="Tijeloteksta"/>
        <w:ind w:firstLine="708"/>
      </w:pPr>
    </w:p>
    <w:p w:rsidRDefault="00187B1A" w:rsidP="00810831" w:rsidR="000C49D7">
      <w:pPr>
        <w:pStyle w:val="Tijeloteksta"/>
        <w:ind w:firstLine="708"/>
      </w:pPr>
      <w:r>
        <w:t xml:space="preserve">U stečajnom postupku </w:t>
      </w:r>
      <w:r w:rsidR="000C49D7">
        <w:t xml:space="preserve"> </w:t>
      </w:r>
      <w:r>
        <w:t xml:space="preserve">nad stečajnom masom iza Poljoprivredna zadruga NOVA ZADRUGA  u stečaju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030193331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19126822727</w:t>
      </w:r>
      <w:proofErr w:type="spellEnd"/>
      <w:r>
        <w:t xml:space="preserve">, sa sjedištem u Požegi, Radnička </w:t>
      </w:r>
      <w:proofErr w:type="spellStart"/>
      <w:r>
        <w:t>31</w:t>
      </w:r>
      <w:proofErr w:type="spellEnd"/>
      <w:r w:rsidR="000C49D7">
        <w:t xml:space="preserve">, pozivaju se vjerovnici nižih isplatnih redova  da u roku od </w:t>
      </w:r>
      <w:proofErr w:type="spellStart"/>
      <w:r w:rsidR="000C49D7">
        <w:t>30</w:t>
      </w:r>
      <w:proofErr w:type="spellEnd"/>
      <w:r w:rsidR="000C49D7">
        <w:t xml:space="preserve"> dana, </w:t>
      </w:r>
      <w:r w:rsidR="00AE4561">
        <w:t>od dana objave ovog rješenja na</w:t>
      </w:r>
      <w:r>
        <w:t xml:space="preserve"> mrežnim stranicama e-oglasna</w:t>
      </w:r>
      <w:r w:rsidR="00AE4561">
        <w:t xml:space="preserve"> ploč</w:t>
      </w:r>
      <w:r>
        <w:t>a</w:t>
      </w:r>
      <w:r w:rsidR="00AE4561">
        <w:t xml:space="preserve"> suda, prijave svoje tražbine stečajnom upravitelju u skladu s pravilima Stečajnog zakona o prijavi tražbina nižih isplatnih redova u smislu čl. </w:t>
      </w:r>
      <w:proofErr w:type="spellStart"/>
      <w:r>
        <w:t>257</w:t>
      </w:r>
      <w:proofErr w:type="spellEnd"/>
      <w:r w:rsidR="00AE4561">
        <w:t xml:space="preserve">. st. </w:t>
      </w:r>
      <w:r>
        <w:t>5. Stečajnog zakona (</w:t>
      </w:r>
      <w:r w:rsidR="00AE4561">
        <w:t xml:space="preserve">Narodne novine </w:t>
      </w:r>
      <w:proofErr w:type="spellStart"/>
      <w:r w:rsidR="00AE4561">
        <w:t>71</w:t>
      </w:r>
      <w:proofErr w:type="spellEnd"/>
      <w:r w:rsidR="00AE4561">
        <w:t>/</w:t>
      </w:r>
      <w:proofErr w:type="spellStart"/>
      <w:r w:rsidR="00AE4561">
        <w:t>15</w:t>
      </w:r>
      <w:proofErr w:type="spellEnd"/>
      <w:r w:rsidR="00AE4561">
        <w:t xml:space="preserve"> i </w:t>
      </w:r>
      <w:proofErr w:type="spellStart"/>
      <w:r w:rsidR="00AE4561">
        <w:t>104</w:t>
      </w:r>
      <w:proofErr w:type="spellEnd"/>
      <w:r w:rsidR="00AE4561">
        <w:t>/</w:t>
      </w:r>
      <w:proofErr w:type="spellStart"/>
      <w:r w:rsidR="00AE4561">
        <w:t>17</w:t>
      </w:r>
      <w:proofErr w:type="spellEnd"/>
      <w:r w:rsidR="00AE4561">
        <w:t>)</w:t>
      </w:r>
      <w:r w:rsidR="00DF3927">
        <w:t xml:space="preserve"> i to u dva primjerka s ispravama iz kojih tražbine proizlaze, uz potvrdu o plaćenoj pristojbi u iznosu od 2 % vrijednosti tražbine, ali najviše </w:t>
      </w:r>
      <w:proofErr w:type="spellStart"/>
      <w:r w:rsidR="00DF3927">
        <w:t>500</w:t>
      </w:r>
      <w:proofErr w:type="spellEnd"/>
      <w:r w:rsidR="00DF3927">
        <w:t>,</w:t>
      </w:r>
      <w:proofErr w:type="spellStart"/>
      <w:r w:rsidR="00DF3927">
        <w:t>00</w:t>
      </w:r>
      <w:proofErr w:type="spellEnd"/>
      <w:r w:rsidR="00DF3927">
        <w:t xml:space="preserve"> kn na žiro račun Državnog proračuna </w:t>
      </w:r>
      <w:proofErr w:type="spellStart"/>
      <w:r w:rsidR="00DF3927">
        <w:t>HR12</w:t>
      </w:r>
      <w:proofErr w:type="spellEnd"/>
      <w:r w:rsidR="00DF3927">
        <w:t xml:space="preserve"> </w:t>
      </w:r>
      <w:proofErr w:type="spellStart"/>
      <w:r w:rsidR="00DF3927">
        <w:t>1001</w:t>
      </w:r>
      <w:proofErr w:type="spellEnd"/>
      <w:r w:rsidR="00DF3927">
        <w:t xml:space="preserve"> </w:t>
      </w:r>
      <w:proofErr w:type="spellStart"/>
      <w:r w:rsidR="00DF3927">
        <w:t>0051</w:t>
      </w:r>
      <w:proofErr w:type="spellEnd"/>
      <w:r w:rsidR="00DF3927">
        <w:t xml:space="preserve"> </w:t>
      </w:r>
      <w:proofErr w:type="spellStart"/>
      <w:r w:rsidR="00DF3927">
        <w:t>8630</w:t>
      </w:r>
      <w:proofErr w:type="spellEnd"/>
      <w:r w:rsidR="00DF3927">
        <w:t xml:space="preserve"> </w:t>
      </w:r>
      <w:proofErr w:type="spellStart"/>
      <w:r w:rsidR="00DF3927">
        <w:t>0016</w:t>
      </w:r>
      <w:proofErr w:type="spellEnd"/>
      <w:r w:rsidR="00DF3927">
        <w:t xml:space="preserve"> 0 poziv na broj </w:t>
      </w:r>
      <w:proofErr w:type="spellStart"/>
      <w:r w:rsidR="00DF3927">
        <w:t>HR64</w:t>
      </w:r>
      <w:proofErr w:type="spellEnd"/>
      <w:r w:rsidR="00DF3927">
        <w:t xml:space="preserve"> </w:t>
      </w:r>
      <w:proofErr w:type="spellStart"/>
      <w:r w:rsidR="00DF3927">
        <w:t>5045</w:t>
      </w:r>
      <w:proofErr w:type="spellEnd"/>
      <w:r w:rsidR="00DF3927">
        <w:t>-</w:t>
      </w:r>
      <w:proofErr w:type="spellStart"/>
      <w:r w:rsidR="00DF3927">
        <w:t>3531</w:t>
      </w:r>
      <w:proofErr w:type="spellEnd"/>
      <w:r w:rsidR="00DF3927">
        <w:t>-</w:t>
      </w:r>
      <w:proofErr w:type="spellStart"/>
      <w:r>
        <w:t>156</w:t>
      </w:r>
      <w:proofErr w:type="spellEnd"/>
      <w:r>
        <w:t>-</w:t>
      </w:r>
      <w:proofErr w:type="spellStart"/>
      <w:r>
        <w:t>2016</w:t>
      </w:r>
      <w:proofErr w:type="spellEnd"/>
      <w:r>
        <w:t>.</w:t>
      </w:r>
    </w:p>
    <w:p w:rsidRDefault="003B5D6F" w:rsidP="000C49D7" w:rsidR="003B5D6F">
      <w:pPr>
        <w:pStyle w:val="Tijeloteksta"/>
        <w:ind w:left="720"/>
      </w:pPr>
    </w:p>
    <w:p w:rsidRDefault="003B5D6F" w:rsidP="001F2EC5" w:rsidR="003B5D6F">
      <w:pPr>
        <w:pStyle w:val="Tijeloteksta"/>
        <w:ind w:firstLine="708"/>
      </w:pPr>
      <w:r>
        <w:t xml:space="preserve">Ročište vjerovnika na kojem će se ispitati prijavljene tražbine nižih isplatnih redova (ispitno ročište) zakazuje se za dan </w:t>
      </w:r>
      <w:proofErr w:type="spellStart"/>
      <w:r w:rsidR="00187B1A">
        <w:t>11</w:t>
      </w:r>
      <w:proofErr w:type="spellEnd"/>
      <w:r w:rsidR="00187B1A">
        <w:t xml:space="preserve">. listopad </w:t>
      </w:r>
      <w:proofErr w:type="spellStart"/>
      <w:r w:rsidR="00187B1A">
        <w:t>2018</w:t>
      </w:r>
      <w:proofErr w:type="spellEnd"/>
      <w:r w:rsidR="00187B1A">
        <w:t xml:space="preserve">. </w:t>
      </w:r>
      <w:r w:rsidR="00810831">
        <w:t xml:space="preserve">s početkom u </w:t>
      </w:r>
      <w:proofErr w:type="spellStart"/>
      <w:r w:rsidR="00810831">
        <w:t>10</w:t>
      </w:r>
      <w:proofErr w:type="spellEnd"/>
      <w:r w:rsidR="00810831">
        <w:t>,</w:t>
      </w:r>
      <w:proofErr w:type="spellStart"/>
      <w:r w:rsidR="00810831">
        <w:t>00</w:t>
      </w:r>
      <w:proofErr w:type="spellEnd"/>
      <w:r w:rsidR="00810831">
        <w:t xml:space="preserve"> sati, a izvještajno ročište istog dana u </w:t>
      </w:r>
      <w:proofErr w:type="spellStart"/>
      <w:r w:rsidR="00810831">
        <w:t>10</w:t>
      </w:r>
      <w:proofErr w:type="spellEnd"/>
      <w:r w:rsidR="00810831">
        <w:t>,</w:t>
      </w:r>
      <w:proofErr w:type="spellStart"/>
      <w:r w:rsidR="00810831">
        <w:t>30</w:t>
      </w:r>
      <w:proofErr w:type="spellEnd"/>
      <w:r w:rsidR="00810831">
        <w:t xml:space="preserve"> sati, oba u prostorijama Trgovačkog suda u Osijeku, soba </w:t>
      </w:r>
      <w:proofErr w:type="spellStart"/>
      <w:r w:rsidR="00810831">
        <w:t>22</w:t>
      </w:r>
      <w:proofErr w:type="spellEnd"/>
      <w:r w:rsidR="00810831">
        <w:t>/I.</w:t>
      </w:r>
    </w:p>
    <w:p w:rsidRDefault="000C49D7" w:rsidP="00810831" w:rsidR="000C49D7">
      <w:pPr>
        <w:pStyle w:val="Tijeloteksta"/>
      </w:pPr>
    </w:p>
    <w:p w:rsidRDefault="005D4906" w:rsidP="000C49D7" w:rsidR="005D4906">
      <w:pPr>
        <w:pStyle w:val="Tijeloteksta"/>
        <w:ind w:left="360"/>
        <w:jc w:val="center"/>
      </w:pPr>
      <w:r>
        <w:t>Obrazloženje</w:t>
      </w:r>
    </w:p>
    <w:p w:rsidRDefault="003B5D6F" w:rsidP="00A46016" w:rsidR="003B5D6F">
      <w:pPr>
        <w:pStyle w:val="Tijeloteksta"/>
      </w:pPr>
    </w:p>
    <w:p w:rsidRDefault="003B5D6F" w:rsidP="00A46016" w:rsidR="000C49D7">
      <w:pPr>
        <w:pStyle w:val="Tijeloteksta"/>
      </w:pPr>
      <w:r>
        <w:tab/>
        <w:t xml:space="preserve">Nakon što su u cijelosti namirene tražbine viših isplatnih redova u smislu čl. </w:t>
      </w:r>
      <w:proofErr w:type="spellStart"/>
      <w:r w:rsidR="004874E0">
        <w:t>139</w:t>
      </w:r>
      <w:proofErr w:type="spellEnd"/>
      <w:r w:rsidR="004874E0">
        <w:t xml:space="preserve">- i </w:t>
      </w:r>
      <w:proofErr w:type="spellStart"/>
      <w:r w:rsidR="004874E0">
        <w:t>257</w:t>
      </w:r>
      <w:proofErr w:type="spellEnd"/>
      <w:r w:rsidR="004874E0">
        <w:t xml:space="preserve">. st. 5. </w:t>
      </w:r>
      <w:r>
        <w:t xml:space="preserve"> Stečajnog zakona stečajni sudac riješio je kao u izreci. </w:t>
      </w:r>
    </w:p>
    <w:p w:rsidRDefault="000C49D7" w:rsidP="00A46016" w:rsidR="000C49D7">
      <w:pPr>
        <w:pStyle w:val="Tijeloteksta"/>
      </w:pPr>
    </w:p>
    <w:p w:rsidRDefault="00D711FA" w:rsidP="001F2EC5" w:rsidR="003B5D6F">
      <w:pPr>
        <w:pStyle w:val="Tijeloteksta"/>
        <w:ind w:left="360"/>
        <w:jc w:val="center"/>
      </w:pPr>
      <w:r>
        <w:t>U Osijeku</w:t>
      </w:r>
      <w:r w:rsidR="003B5D6F">
        <w:t xml:space="preserve">  2. kolovoz </w:t>
      </w:r>
      <w:proofErr w:type="spellStart"/>
      <w:r w:rsidR="003B5D6F">
        <w:t>2018</w:t>
      </w:r>
      <w:proofErr w:type="spellEnd"/>
      <w:r w:rsidR="003B5D6F">
        <w:t>.</w:t>
      </w:r>
    </w:p>
    <w:p w:rsidRDefault="005D4906" w:rsidP="005D4906" w:rsidR="005D4906">
      <w:pPr>
        <w:pStyle w:val="Tijeloteksta"/>
        <w:jc w:val="left"/>
      </w:pPr>
      <w:r>
        <w:t>Zapisničar</w:t>
      </w:r>
    </w:p>
    <w:p w:rsidRDefault="005D4906" w:rsidP="005D4906" w:rsidR="00B22092">
      <w:pPr>
        <w:pStyle w:val="Tijeloteksta"/>
        <w:jc w:val="left"/>
      </w:pPr>
      <w:r>
        <w:t>Maja Kocijan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Jadranka Herman</w:t>
      </w:r>
    </w:p>
    <w:p w:rsidRDefault="005D4906" w:rsidP="005D4906" w:rsidR="005D4906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UPUTA O PRAVNOM LIJEKU:</w:t>
      </w:r>
    </w:p>
    <w:p w:rsidRDefault="003B5D6F" w:rsidP="003B5D6F" w:rsidR="005D4906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B5D6F" w:rsidP="005D4906" w:rsidR="003B5D6F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DNA</w:t>
      </w:r>
    </w:p>
    <w:p w:rsidRDefault="000234AD" w:rsidP="005D4906" w:rsidR="005D4906">
      <w:pPr>
        <w:pStyle w:val="Tijeloteksta"/>
        <w:numPr>
          <w:ilvl w:val="0"/>
          <w:numId w:val="15"/>
        </w:numPr>
        <w:jc w:val="left"/>
      </w:pPr>
      <w:r>
        <w:t>Stečajn</w:t>
      </w:r>
      <w:r w:rsidR="004874E0">
        <w:t xml:space="preserve">i upravitelj Žarko </w:t>
      </w:r>
      <w:proofErr w:type="spellStart"/>
      <w:r w:rsidR="004874E0">
        <w:t>Timarac</w:t>
      </w:r>
      <w:proofErr w:type="spellEnd"/>
      <w:r w:rsidR="004874E0">
        <w:t xml:space="preserve">, Požega, Radnička </w:t>
      </w:r>
      <w:proofErr w:type="spellStart"/>
      <w:r w:rsidR="004874E0">
        <w:t>31</w:t>
      </w:r>
      <w:proofErr w:type="spellEnd"/>
    </w:p>
    <w:p w:rsidRDefault="003B5D6F" w:rsidP="005D4906" w:rsidR="005D4906">
      <w:pPr>
        <w:pStyle w:val="Tijeloteksta"/>
        <w:numPr>
          <w:ilvl w:val="0"/>
          <w:numId w:val="15"/>
        </w:numPr>
        <w:jc w:val="left"/>
      </w:pPr>
      <w:r>
        <w:t xml:space="preserve">e-oglasna ploča </w:t>
      </w:r>
    </w:p>
    <w:p w:rsidRDefault="004874E0" w:rsidP="00A46016" w:rsidR="00A46016" w:rsidRPr="00B52D2C">
      <w:pPr>
        <w:pStyle w:val="Tijeloteksta"/>
        <w:numPr>
          <w:ilvl w:val="0"/>
          <w:numId w:val="15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11</w:t>
      </w:r>
      <w:proofErr w:type="spellEnd"/>
      <w:r>
        <w:t>/</w:t>
      </w:r>
      <w:proofErr w:type="spellStart"/>
      <w:r>
        <w:t>10</w:t>
      </w:r>
      <w:proofErr w:type="spellEnd"/>
    </w:p>
    <w:sectPr w:rsidSect="00A46016" w:rsidR="00A46016" w:rsidRPr="00B52D2C">
      <w:headerReference w:type="even" r:id="rId11"/>
      <w:headerReference w:type="default" r:id="rId12"/>
      <w:footerReference w:type="even" r:id="rId13"/>
      <w:footerReference w:type="default" r:id="rId14"/>
      <w:pgSz w:code="9" w:h="16838" w:w="11906"/>
      <w:pgMar w:gutter="0" w:footer="709" w:header="709" w:left="1704" w:bottom="567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993" w:rsidR="00930993">
      <w:r>
        <w:separator/>
      </w:r>
    </w:p>
  </w:endnote>
  <w:endnote w:id="0" w:type="continuationSeparator">
    <w:p w:rsidRDefault="00930993" w:rsidR="00930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993" w:rsidR="00930993">
      <w:r>
        <w:separator/>
      </w:r>
    </w:p>
  </w:footnote>
  <w:footnote w:id="0" w:type="continuationSeparator">
    <w:p w:rsidRDefault="00930993" w:rsidR="00930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4A3F4F" w:rsidR="004A3F4F">
    <w:pPr>
      <w:pStyle w:val="Zaglavlje"/>
      <w:jc w:val="right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96386"/>
    <w:multiLevelType w:val="hybridMultilevel"/>
    <w:tmpl w:val="9CB8D3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27AD4989"/>
    <w:multiLevelType w:val="hybridMultilevel"/>
    <w:tmpl w:val="B05A009C"/>
    <w:lvl w:tplc="67FA422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5E3BC5"/>
    <w:multiLevelType w:val="hybridMultilevel"/>
    <w:tmpl w:val="B1B27A7E"/>
    <w:lvl w:tplc="3822D7C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780FF5"/>
    <w:multiLevelType w:val="hybridMultilevel"/>
    <w:tmpl w:val="2424ED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  <w:num w:numId="11">
    <w:abstractNumId w:val="10"/>
  </w:num>
  <w:num w:numId="12">
    <w:abstractNumId w:val="0"/>
  </w:num>
  <w:num w:numId="13">
    <w:abstractNumId w:val="8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389E"/>
    <w:rsid w:val="000152D7"/>
    <w:rsid w:val="000234AD"/>
    <w:rsid w:val="000277A3"/>
    <w:rsid w:val="00040F04"/>
    <w:rsid w:val="00090277"/>
    <w:rsid w:val="000B19B3"/>
    <w:rsid w:val="000B4782"/>
    <w:rsid w:val="000C20F1"/>
    <w:rsid w:val="000C49D7"/>
    <w:rsid w:val="000E1E86"/>
    <w:rsid w:val="000F5172"/>
    <w:rsid w:val="001323C7"/>
    <w:rsid w:val="00134397"/>
    <w:rsid w:val="0016016C"/>
    <w:rsid w:val="00163019"/>
    <w:rsid w:val="00187B1A"/>
    <w:rsid w:val="00190D0F"/>
    <w:rsid w:val="0019752C"/>
    <w:rsid w:val="00197DCC"/>
    <w:rsid w:val="001A0170"/>
    <w:rsid w:val="001A6201"/>
    <w:rsid w:val="001B1B67"/>
    <w:rsid w:val="001C0C3D"/>
    <w:rsid w:val="001E75FC"/>
    <w:rsid w:val="001F2EC5"/>
    <w:rsid w:val="00204C1D"/>
    <w:rsid w:val="00221E16"/>
    <w:rsid w:val="00223C8E"/>
    <w:rsid w:val="00231030"/>
    <w:rsid w:val="0024186B"/>
    <w:rsid w:val="00262257"/>
    <w:rsid w:val="00291B9C"/>
    <w:rsid w:val="002975FA"/>
    <w:rsid w:val="002B0530"/>
    <w:rsid w:val="002E0A22"/>
    <w:rsid w:val="002E42C5"/>
    <w:rsid w:val="003050E4"/>
    <w:rsid w:val="00310014"/>
    <w:rsid w:val="00324330"/>
    <w:rsid w:val="003277BD"/>
    <w:rsid w:val="0034234C"/>
    <w:rsid w:val="003619AD"/>
    <w:rsid w:val="003735E7"/>
    <w:rsid w:val="003B5D6F"/>
    <w:rsid w:val="003C0664"/>
    <w:rsid w:val="003C56A4"/>
    <w:rsid w:val="003D2A99"/>
    <w:rsid w:val="003D2CFC"/>
    <w:rsid w:val="003D5762"/>
    <w:rsid w:val="003D5FA8"/>
    <w:rsid w:val="003E08E5"/>
    <w:rsid w:val="003E147C"/>
    <w:rsid w:val="00406789"/>
    <w:rsid w:val="004806AD"/>
    <w:rsid w:val="004874E0"/>
    <w:rsid w:val="004A3F4F"/>
    <w:rsid w:val="004A536E"/>
    <w:rsid w:val="004D1A03"/>
    <w:rsid w:val="004D4D7B"/>
    <w:rsid w:val="004E5065"/>
    <w:rsid w:val="00500BBD"/>
    <w:rsid w:val="00510B68"/>
    <w:rsid w:val="00552650"/>
    <w:rsid w:val="0055624C"/>
    <w:rsid w:val="00584633"/>
    <w:rsid w:val="005A64DB"/>
    <w:rsid w:val="005B771B"/>
    <w:rsid w:val="005D4906"/>
    <w:rsid w:val="005E7D8C"/>
    <w:rsid w:val="005F2F66"/>
    <w:rsid w:val="005F5ABA"/>
    <w:rsid w:val="00607E75"/>
    <w:rsid w:val="006170F7"/>
    <w:rsid w:val="006235FB"/>
    <w:rsid w:val="00626443"/>
    <w:rsid w:val="00632520"/>
    <w:rsid w:val="00675B76"/>
    <w:rsid w:val="00686DED"/>
    <w:rsid w:val="006A34CF"/>
    <w:rsid w:val="006A56C2"/>
    <w:rsid w:val="00725641"/>
    <w:rsid w:val="007522CD"/>
    <w:rsid w:val="00755F25"/>
    <w:rsid w:val="00776617"/>
    <w:rsid w:val="00785918"/>
    <w:rsid w:val="007A77D7"/>
    <w:rsid w:val="007C1241"/>
    <w:rsid w:val="0080666F"/>
    <w:rsid w:val="00810831"/>
    <w:rsid w:val="00817556"/>
    <w:rsid w:val="008415E3"/>
    <w:rsid w:val="008431E1"/>
    <w:rsid w:val="0084606E"/>
    <w:rsid w:val="00863D7F"/>
    <w:rsid w:val="00863F28"/>
    <w:rsid w:val="008731DB"/>
    <w:rsid w:val="008737C5"/>
    <w:rsid w:val="00883DD1"/>
    <w:rsid w:val="008E4A91"/>
    <w:rsid w:val="00900AB9"/>
    <w:rsid w:val="009029EB"/>
    <w:rsid w:val="0090329B"/>
    <w:rsid w:val="00907745"/>
    <w:rsid w:val="00915A45"/>
    <w:rsid w:val="00930993"/>
    <w:rsid w:val="00994095"/>
    <w:rsid w:val="009A2E7E"/>
    <w:rsid w:val="009C13EB"/>
    <w:rsid w:val="009D7BB8"/>
    <w:rsid w:val="00A02F85"/>
    <w:rsid w:val="00A07AC6"/>
    <w:rsid w:val="00A10436"/>
    <w:rsid w:val="00A15E07"/>
    <w:rsid w:val="00A264A6"/>
    <w:rsid w:val="00A46016"/>
    <w:rsid w:val="00A5088C"/>
    <w:rsid w:val="00A53592"/>
    <w:rsid w:val="00A73BA3"/>
    <w:rsid w:val="00A81411"/>
    <w:rsid w:val="00A949E7"/>
    <w:rsid w:val="00AA28B9"/>
    <w:rsid w:val="00AA394A"/>
    <w:rsid w:val="00AB56F9"/>
    <w:rsid w:val="00AD4039"/>
    <w:rsid w:val="00AE1132"/>
    <w:rsid w:val="00AE4561"/>
    <w:rsid w:val="00AE464B"/>
    <w:rsid w:val="00B031C6"/>
    <w:rsid w:val="00B11638"/>
    <w:rsid w:val="00B2106D"/>
    <w:rsid w:val="00B22092"/>
    <w:rsid w:val="00B2550A"/>
    <w:rsid w:val="00B41AB1"/>
    <w:rsid w:val="00B52D2C"/>
    <w:rsid w:val="00BC33DE"/>
    <w:rsid w:val="00BC3BA3"/>
    <w:rsid w:val="00BF21A5"/>
    <w:rsid w:val="00BF58BF"/>
    <w:rsid w:val="00C13502"/>
    <w:rsid w:val="00C15361"/>
    <w:rsid w:val="00C160DB"/>
    <w:rsid w:val="00C24E1E"/>
    <w:rsid w:val="00C43814"/>
    <w:rsid w:val="00C56909"/>
    <w:rsid w:val="00C6399F"/>
    <w:rsid w:val="00C659AE"/>
    <w:rsid w:val="00C9197B"/>
    <w:rsid w:val="00CA5EA9"/>
    <w:rsid w:val="00CB1916"/>
    <w:rsid w:val="00CD5527"/>
    <w:rsid w:val="00CF4431"/>
    <w:rsid w:val="00CF4E97"/>
    <w:rsid w:val="00CF5EF8"/>
    <w:rsid w:val="00D005DD"/>
    <w:rsid w:val="00D11746"/>
    <w:rsid w:val="00D11CE6"/>
    <w:rsid w:val="00D2758E"/>
    <w:rsid w:val="00D344D3"/>
    <w:rsid w:val="00D56347"/>
    <w:rsid w:val="00D60AA9"/>
    <w:rsid w:val="00D64559"/>
    <w:rsid w:val="00D711FA"/>
    <w:rsid w:val="00D86163"/>
    <w:rsid w:val="00D96142"/>
    <w:rsid w:val="00DC7BF5"/>
    <w:rsid w:val="00DD7504"/>
    <w:rsid w:val="00DE58F9"/>
    <w:rsid w:val="00DF3927"/>
    <w:rsid w:val="00E1321F"/>
    <w:rsid w:val="00E41C22"/>
    <w:rsid w:val="00E430E2"/>
    <w:rsid w:val="00E55AA4"/>
    <w:rsid w:val="00E802AF"/>
    <w:rsid w:val="00E83B28"/>
    <w:rsid w:val="00E971CB"/>
    <w:rsid w:val="00EA181C"/>
    <w:rsid w:val="00EB3D75"/>
    <w:rsid w:val="00EC18BD"/>
    <w:rsid w:val="00EC4576"/>
    <w:rsid w:val="00EF2D54"/>
    <w:rsid w:val="00F21386"/>
    <w:rsid w:val="00F2138B"/>
    <w:rsid w:val="00F21DC1"/>
    <w:rsid w:val="00F618C3"/>
    <w:rsid w:val="00F67AAC"/>
    <w:rsid w:val="00F76EF7"/>
    <w:rsid w:val="00F86509"/>
    <w:rsid w:val="00F97598"/>
    <w:rsid w:val="00F97A1F"/>
    <w:rsid w:val="00FD4479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7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1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1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1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1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7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1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1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1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1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88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45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St-156/2016</izvorni_sadrzaj>
    <derivirana_varijabla naziv="DomainObject.Predmet.OznakaBroj_1">St-156/2016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NOVA ZADRUGA</izvorni_sadrzaj>
    <derivirana_varijabla naziv="DomainObject.Predmet.ProtustrankaFormated_1">  Poljoprivredna zadruga NOVA ZADRUGA</derivirana_varijabla>
  </DomainObject.Predmet.ProtustrankaFormated>
  <DomainObject.Predmet.ProtustrankaFormatedOIB>
    <izvorni_sadrzaj>  Poljoprivredna zadruga NOVA ZADRUGA, OIB 09170404304</izvorni_sadrzaj>
    <derivirana_varijabla naziv="DomainObject.Predmet.ProtustrankaFormatedOIB_1">  Poljoprivredna zadruga NOVA ZADRUGA, OIB 09170404304</derivirana_varijabla>
  </DomainObject.Predmet.ProtustrankaFormatedOIB>
  <DomainObject.Predmet.ProtustrankaFormatedWithAdress>
    <izvorni_sadrzaj> Poljoprivredna zadruga NOVA ZADRUGA, Tomislavova 10, 32237 Lovas</izvorni_sadrzaj>
    <derivirana_varijabla naziv="DomainObject.Predmet.ProtustrankaFormatedWithAdress_1"> Poljoprivredna zadruga NOVA ZADRUGA, Tomislavova 10, 32237 Lovas</derivirana_varijabla>
  </DomainObject.Predmet.ProtustrankaFormatedWithAdress>
  <DomainObject.Predmet.ProtustrankaFormatedWithAdressOIB>
    <izvorni_sadrzaj> Poljoprivredna zadruga NOVA ZADRUGA, OIB 09170404304, Tomislavova 10, 32237 Lovas</izvorni_sadrzaj>
    <derivirana_varijabla naziv="DomainObject.Predmet.ProtustrankaFormatedWithAdressOIB_1"> Poljoprivredna zadruga NOVA ZADRUGA, OIB 09170404304, Tomislavova 10, 32237 Lovas</derivirana_varijabla>
  </DomainObject.Predmet.ProtustrankaFormatedWithAdressOIB>
  <DomainObject.Predmet.ProtustrankaWithAdress>
    <izvorni_sadrzaj>Poljoprivredna zadruga NOVA ZADRUGA Tomislavova 10, 32237 Lovas</izvorni_sadrzaj>
    <derivirana_varijabla naziv="DomainObject.Predmet.ProtustrankaWithAdress_1">Poljoprivredna zadruga NOVA ZADRUGA Tomislavova 10, 32237 Lovas</derivirana_varijabla>
  </DomainObject.Predmet.ProtustrankaWithAdress>
  <DomainObject.Predmet.ProtustrankaWithAdressOIB>
    <izvorni_sadrzaj>Poljoprivredna zadruga NOVA ZADRUGA, OIB 09170404304, Tomislavova 10, 32237 Lovas</izvorni_sadrzaj>
    <derivirana_varijabla naziv="DomainObject.Predmet.ProtustrankaWithAdressOIB_1">Poljoprivredna zadruga NOVA ZADRUGA, OIB 09170404304, Tomislavova 10, 32237 Lovas</derivirana_varijabla>
  </DomainObject.Predmet.ProtustrankaWithAdressOIB>
  <DomainObject.Predmet.ProtustrankaNazivFormated>
    <izvorni_sadrzaj>Poljoprivredna zadruga NOVA ZADRUGA</izvorni_sadrzaj>
    <derivirana_varijabla naziv="DomainObject.Predmet.ProtustrankaNazivFormated_1">Poljoprivredna zadruga NOVA ZADRUGA</derivirana_varijabla>
  </DomainObject.Predmet.ProtustrankaNazivFormated>
  <DomainObject.Predmet.ProtustrankaNazivFormatedOIB>
    <izvorni_sadrzaj>Poljoprivredna zadruga NOVA ZADRUGA, OIB 09170404304</izvorni_sadrzaj>
    <derivirana_varijabla naziv="DomainObject.Predmet.ProtustrankaNazivFormatedOIB_1">Poljoprivredna zadruga NOVA ZADRUGA, OIB 09170404304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NOVA ZADRUGA</item>
    </izvorni_sadrzaj>
    <derivirana_varijabla naziv="DomainObject.Predmet.ProtuStrankaListFormated_1">
      <item>Poljoprivredna zadruga NOVA ZADRUGA</item>
    </derivirana_varijabla>
  </DomainObject.Predmet.ProtuStrankaListFormated>
  <DomainObject.Predmet.ProtuStrankaListFormatedOIB>
    <izvorni_sadrzaj>
      <item>Poljoprivredna zadruga NOVA ZADRUGA, OIB 09170404304</item>
    </izvorni_sadrzaj>
    <derivirana_varijabla naziv="DomainObject.Predmet.ProtuStrankaListFormatedOIB_1">
      <item>Poljoprivredna zadruga NOVA ZADRUGA, OIB 09170404304</item>
    </derivirana_varijabla>
  </DomainObject.Predmet.ProtuStrankaListFormatedOIB>
  <DomainObject.Predmet.ProtuStrankaListFormatedWithAdress>
    <izvorni_sadrzaj>
      <item>Poljoprivredna zadruga NOVA ZADRUGA, Tomislavova 10, 32237 Lovas</item>
    </izvorni_sadrzaj>
    <derivirana_varijabla naziv="DomainObject.Predmet.ProtuStrankaListFormatedWithAdress_1">
      <item>Poljoprivredna zadruga NOVA ZADRUGA, Tomislavova 10, 32237 Lovas</item>
    </derivirana_varijabla>
  </DomainObject.Predmet.ProtuStrankaListFormatedWithAdress>
  <DomainObject.Predmet.ProtuStrankaListFormatedWithAdressOIB>
    <izvorni_sadrzaj>
      <item>Poljoprivredna zadruga NOVA ZADRUGA, OIB 09170404304, Tomislavova 10, 32237 Lovas</item>
    </izvorni_sadrzaj>
    <derivirana_varijabla naziv="DomainObject.Predmet.ProtuStrankaListFormatedWithAdressOIB_1">
      <item>Poljoprivredna zadruga NOVA ZADRUGA, OIB 09170404304, Tomislavova 10, 32237 Lovas</item>
    </derivirana_varijabla>
  </DomainObject.Predmet.ProtuStrankaListFormatedWithAdressOIB>
  <DomainObject.Predmet.ProtuStrankaListNazivFormated>
    <izvorni_sadrzaj>
      <item>Poljoprivredna zadruga NOVA ZADRUGA</item>
    </izvorni_sadrzaj>
    <derivirana_varijabla naziv="DomainObject.Predmet.ProtuStrankaListNazivFormated_1">
      <item>Poljoprivredna zadruga NOVA ZADRUGA</item>
    </derivirana_varijabla>
  </DomainObject.Predmet.ProtuStrankaListNazivFormated>
  <DomainObject.Predmet.ProtuStrankaListNazivFormatedOIB>
    <izvorni_sadrzaj>
      <item>Poljoprivredna zadruga NOVA ZADRUGA, OIB 09170404304</item>
    </izvorni_sadrzaj>
    <derivirana_varijabla naziv="DomainObject.Predmet.ProtuStrankaListNazivFormatedOIB_1">
      <item>Poljoprivredna zadruga NOVA ZADRUGA, OIB 09170404304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NOVA ZADRUGA</izvorni_sadrzaj>
    <derivirana_varijabla naziv="DomainObject.Predmet.ProtustrankaIDrugi_1">Poljoprivredna zadruga NOVA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Poljoprivredna zadruga NOVA ZADRUGA, OIB 09170404304, Tomislavova 10, 32237 Lovas</izvorni_sadrzaj>
    <derivirana_varijabla naziv="DomainObject.Predmet.ProtustrankaIDrugiAdressOIB_1">Poljoprivredna zadruga NOVA ZADRUGA, OIB 09170404304, Tomislavova 10,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NOVA ZADRUGA</item>
      <item>FINA RC OSIJEK</item>
    </izvorni_sadrzaj>
    <derivirana_varijabla naziv="DomainObject.Predmet.SudioniciListNaziv_1">
      <item>Poljoprivredna zadruga NOVA ZADRUGA</item>
      <item>FINA RC OSIJEK</item>
    </derivirana_varijabla>
  </DomainObject.Predmet.SudioniciListNaziv>
  <DomainObject.Predmet.SudioniciListAdressOIB>
    <izvorni_sadrzaj>
      <item>Poljoprivredna zadruga NOVA ZADRUGA, OIB 09170404304, Tomislavova 10,32237 Lovas</item>
      <item>FINA RC OSIJEK, OIB 85821130368</item>
    </izvorni_sadrzaj>
    <derivirana_varijabla naziv="DomainObject.Predmet.SudioniciListAdressOIB_1">
      <item>Poljoprivredna zadruga NOVA ZADRUGA, OIB 09170404304, Tomislavova 10,32237 Lovas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09170404304</item>
      <item>, OIB 85821130368</item>
    </izvorni_sadrzaj>
    <derivirana_varijabla naziv="DomainObject.Predmet.SudioniciListNazivOIB_1">
      <item>, OIB 09170404304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F477E6-58D6-42C0-B910-C27B91F060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1623</properties:Characters>
  <properties:Lines>51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2018-08-02T07:21:00Z</dcterms:created>
  <dc:creator>hermanj</dc:creator>
  <cp:lastModifiedBy>Maja Kocijan</cp:lastModifiedBy>
  <cp:lastPrinted>2018-08-02T07:27:00Z</cp:lastPrinted>
  <dcterms:modified xmlns:xsi="http://www.w3.org/2001/XMLSchema-instance" xsi:type="dcterms:W3CDTF">2018-08-02T07:31:00Z</dcterms:modified>
  <cp:revision>4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pozivaju se niži ispl. redovi.docx)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