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a2b50" w14:paraId="4aa2b50" w:rsidRDefault="00ED73F7" w:rsidP="00ED73F7" w:rsidR="00ED73F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73F7" w:rsidP="00ED73F7" w:rsidR="00ED73F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D73F7" w:rsidP="00ED73F7" w:rsidR="00ED73F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D73F7" w:rsidP="00ED73F7" w:rsidR="00ED73F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D73F7" w:rsidP="00ED73F7" w:rsidR="00ED73F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D73F7" w:rsidP="00ED73F7" w:rsidR="00ED73F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D73F7" w:rsidP="00ED73F7" w:rsidR="00ED73F7" w:rsidRPr="005D578C">
      <w:pPr>
        <w:jc w:val="center"/>
        <w:rPr>
          <w:rFonts w:cs="Times New Roman" w:eastAsia="Times New Roman"/>
          <w:szCs w:val="24"/>
        </w:rPr>
      </w:pPr>
    </w:p>
    <w:p w:rsidRDefault="00ED73F7" w:rsidP="00ED73F7" w:rsidR="00ED73F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D73F7" w:rsidP="00ED73F7" w:rsidR="00ED73F7" w:rsidRPr="005D578C">
      <w:pPr>
        <w:rPr>
          <w:rFonts w:cs="Times New Roman" w:eastAsia="Times New Roman"/>
          <w:szCs w:val="24"/>
        </w:rPr>
      </w:pPr>
    </w:p>
    <w:p w:rsidRDefault="00ED73F7" w:rsidP="00D56D6C" w:rsidR="00ED73F7">
      <w:pPr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D56D6C">
        <w:rPr>
          <w:iCs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LA MOKA d. o. o. Labin, Marcilnica 49/2, OIB </w:t>
      </w:r>
      <w:r w:rsidRPr="00ED73F7">
        <w:rPr>
          <w:rFonts w:cs="Times New Roman" w:eastAsia="Times New Roman"/>
          <w:szCs w:val="24"/>
        </w:rPr>
        <w:t>70013795555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D73F7">
        <w:rPr>
          <w:rFonts w:cs="Times New Roman" w:eastAsia="Times New Roman"/>
          <w:szCs w:val="24"/>
        </w:rPr>
        <w:t>040048152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D56D6C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A6044D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</w:t>
      </w:r>
    </w:p>
    <w:p w:rsidRDefault="00ED73F7" w:rsidP="00ED73F7" w:rsidR="00ED73F7" w:rsidRPr="005D578C">
      <w:pPr>
        <w:rPr>
          <w:rFonts w:cs="Times New Roman" w:eastAsia="Times New Roman"/>
          <w:szCs w:val="24"/>
        </w:rPr>
      </w:pPr>
    </w:p>
    <w:p w:rsidRDefault="00ED73F7" w:rsidP="00ED73F7" w:rsidR="00ED73F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D73F7" w:rsidP="00ED73F7" w:rsidR="00ED73F7" w:rsidRPr="005D578C">
      <w:pPr>
        <w:rPr>
          <w:rFonts w:cs="Times New Roman" w:eastAsia="Times New Roman"/>
          <w:szCs w:val="24"/>
        </w:rPr>
      </w:pPr>
    </w:p>
    <w:p w:rsidRDefault="00ED73F7" w:rsidP="00ED73F7" w:rsidR="00ED73F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LA MOKA d. o. o. Labin, Marcilnica 49/2, OIB </w:t>
      </w:r>
      <w:r w:rsidRPr="00ED73F7">
        <w:rPr>
          <w:rFonts w:cs="Times New Roman" w:eastAsia="Times New Roman"/>
          <w:szCs w:val="24"/>
        </w:rPr>
        <w:t>70013795555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D73F7">
        <w:rPr>
          <w:rFonts w:cs="Times New Roman" w:eastAsia="Times New Roman"/>
          <w:szCs w:val="24"/>
        </w:rPr>
        <w:t>040048152</w:t>
      </w:r>
      <w:r w:rsidR="00D56D6C">
        <w:rPr>
          <w:rFonts w:cs="Times New Roman" w:eastAsia="Times New Roman"/>
          <w:szCs w:val="24"/>
        </w:rPr>
        <w:t>.</w:t>
      </w:r>
    </w:p>
    <w:p w:rsidRDefault="00ED73F7" w:rsidP="00ED73F7" w:rsidR="00ED73F7" w:rsidRPr="005D578C">
      <w:pPr>
        <w:rPr>
          <w:rFonts w:cs="Times New Roman" w:eastAsia="Times New Roman"/>
          <w:szCs w:val="24"/>
        </w:rPr>
      </w:pPr>
    </w:p>
    <w:p w:rsidRDefault="00ED73F7" w:rsidP="00ED73F7" w:rsidR="00ED73F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ED73F7" w:rsidP="00ED73F7" w:rsidR="00ED73F7">
      <w:pPr>
        <w:rPr>
          <w:rFonts w:cs="Times New Roman" w:eastAsia="Times New Roman"/>
          <w:szCs w:val="20"/>
        </w:rPr>
      </w:pPr>
    </w:p>
    <w:p w:rsidRDefault="00ED73F7" w:rsidP="00ED73F7" w:rsidR="00ED73F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LA MOKA d. o. o. Labin, Marcilnica 49/2, OIB </w:t>
      </w:r>
      <w:r w:rsidRPr="00ED73F7">
        <w:rPr>
          <w:rFonts w:cs="Times New Roman" w:eastAsia="Times New Roman"/>
          <w:szCs w:val="24"/>
        </w:rPr>
        <w:t>70013795555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D73F7">
        <w:rPr>
          <w:rFonts w:cs="Times New Roman" w:eastAsia="Times New Roman"/>
          <w:szCs w:val="24"/>
        </w:rPr>
        <w:t>040048152</w:t>
      </w:r>
      <w:r>
        <w:rPr>
          <w:rFonts w:cs="Times New Roman" w:eastAsia="Times New Roman"/>
          <w:szCs w:val="24"/>
        </w:rPr>
        <w:t>.</w:t>
      </w:r>
    </w:p>
    <w:p w:rsidRDefault="00ED73F7" w:rsidP="00ED73F7" w:rsidR="00ED73F7">
      <w:pPr>
        <w:ind w:firstLine="709"/>
        <w:rPr>
          <w:rFonts w:cs="Times New Roman" w:eastAsia="Times New Roman"/>
          <w:szCs w:val="24"/>
        </w:rPr>
      </w:pPr>
    </w:p>
    <w:p w:rsidRDefault="00ED73F7" w:rsidP="00ED73F7" w:rsidR="00ED73F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LA MOKA d. o. o. Labin, Marcilnica 49/2, OIB </w:t>
      </w:r>
      <w:r w:rsidRPr="00ED73F7">
        <w:rPr>
          <w:rFonts w:cs="Times New Roman" w:eastAsia="Times New Roman"/>
          <w:szCs w:val="24"/>
        </w:rPr>
        <w:t>70013795555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D73F7">
        <w:rPr>
          <w:rFonts w:cs="Times New Roman" w:eastAsia="Times New Roman"/>
          <w:szCs w:val="24"/>
        </w:rPr>
        <w:t>040048152</w:t>
      </w:r>
      <w:r>
        <w:rPr>
          <w:rFonts w:cs="Times New Roman" w:eastAsia="Times New Roman"/>
          <w:szCs w:val="24"/>
        </w:rPr>
        <w:t>.</w:t>
      </w:r>
    </w:p>
    <w:p w:rsidRDefault="00ED73F7" w:rsidP="00ED73F7" w:rsidR="00ED73F7">
      <w:pPr>
        <w:rPr>
          <w:rFonts w:cs="Times New Roman" w:eastAsia="Times New Roman"/>
          <w:szCs w:val="24"/>
        </w:rPr>
      </w:pPr>
    </w:p>
    <w:p w:rsidRDefault="00ED73F7" w:rsidP="00ED73F7" w:rsidR="00ED73F7" w:rsidRPr="005D578C">
      <w:pPr>
        <w:rPr>
          <w:rFonts w:cs="Times New Roman" w:eastAsia="Times New Roman"/>
          <w:szCs w:val="24"/>
        </w:rPr>
      </w:pPr>
    </w:p>
    <w:p w:rsidRDefault="00ED73F7" w:rsidP="00ED73F7" w:rsidR="00ED73F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D73F7" w:rsidP="00ED73F7" w:rsidR="00ED73F7">
      <w:pPr>
        <w:ind w:firstLine="708"/>
        <w:rPr>
          <w:rFonts w:cs="Times New Roman" w:eastAsia="Times New Roman"/>
          <w:szCs w:val="24"/>
        </w:rPr>
      </w:pPr>
    </w:p>
    <w:p w:rsidRDefault="00ED73F7" w:rsidP="00ED73F7" w:rsidR="00ED73F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LA MOKA d. o. o. Labin.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St-1144/2015-3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D73F7" w:rsidP="00ED73F7" w:rsidR="00ED73F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D73F7" w:rsidP="00ED73F7" w:rsidR="00ED73F7" w:rsidRPr="005D578C">
      <w:pPr>
        <w:rPr>
          <w:rFonts w:cs="Times New Roman" w:eastAsia="Times New Roman"/>
          <w:szCs w:val="24"/>
        </w:rPr>
      </w:pPr>
    </w:p>
    <w:p w:rsidRDefault="00ED73F7" w:rsidP="00ED73F7" w:rsidR="00ED73F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56D6C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A6044D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D73F7" w:rsidP="00ED73F7" w:rsidR="00ED73F7">
      <w:pPr>
        <w:rPr>
          <w:rFonts w:cs="Times New Roman" w:eastAsia="Times New Roman"/>
          <w:szCs w:val="24"/>
        </w:rPr>
      </w:pPr>
    </w:p>
    <w:p w:rsidRDefault="00ED73F7" w:rsidP="00ED73F7" w:rsidR="00ED73F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D73F7" w:rsidP="00ED73F7" w:rsidR="00ED73F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2D4104">
        <w:rPr>
          <w:rFonts w:cs="Times New Roman" w:eastAsia="Times New Roman"/>
          <w:szCs w:val="24"/>
        </w:rPr>
        <w:t>, v. r.</w:t>
      </w:r>
    </w:p>
    <w:p w:rsidRDefault="00ED73F7" w:rsidP="00ED73F7" w:rsidR="00ED73F7">
      <w:pPr>
        <w:jc w:val="left"/>
        <w:rPr>
          <w:rFonts w:cs="Times New Roman" w:eastAsia="Times New Roman"/>
          <w:szCs w:val="24"/>
        </w:rPr>
      </w:pPr>
    </w:p>
    <w:p w:rsidRDefault="00ED73F7" w:rsidP="00ED73F7" w:rsidR="00ED73F7" w:rsidRPr="005D578C">
      <w:pPr>
        <w:jc w:val="left"/>
        <w:rPr>
          <w:rFonts w:cs="Times New Roman" w:eastAsia="Times New Roman"/>
          <w:szCs w:val="24"/>
        </w:rPr>
      </w:pPr>
    </w:p>
    <w:p w:rsidRDefault="00ED73F7" w:rsidP="00ED73F7" w:rsidR="00ED73F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56D6C" w:rsidP="00D56D6C" w:rsidR="00D56D6C">
      <w:r>
        <w:tab/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D56D6C" w:rsidP="00D56D6C" w:rsidR="00D56D6C">
      <w:r>
        <w:tab/>
        <w:t>Žalba se podnosi putem ovog suda u dovoljnom broju primjeraka za sud i protivnu stranu, a o žalbi odlučuje sudac pojedinac ovog suda.</w:t>
      </w:r>
    </w:p>
    <w:p w:rsidRDefault="00ED73F7" w:rsidP="00ED73F7" w:rsidR="00ED73F7">
      <w:pPr>
        <w:rPr>
          <w:rFonts w:cs="Times New Roman" w:eastAsia="Times New Roman"/>
          <w:szCs w:val="24"/>
        </w:rPr>
      </w:pPr>
    </w:p>
    <w:p w:rsidRDefault="00ED73F7" w:rsidP="00ED73F7" w:rsidR="00ED73F7" w:rsidRPr="005D578C">
      <w:pPr>
        <w:rPr>
          <w:rFonts w:cs="Times New Roman" w:eastAsia="Times New Roman"/>
          <w:szCs w:val="24"/>
        </w:rPr>
      </w:pPr>
    </w:p>
    <w:p w:rsidRDefault="00ED73F7" w:rsidP="00ED73F7" w:rsidR="00ED73F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D73F7" w:rsidP="00ED73F7" w:rsidR="00ED73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D73F7" w:rsidP="00ED73F7" w:rsidR="00ED73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LA MOKA d. o. o. Labin, Marcilnica 49/2,</w:t>
      </w:r>
    </w:p>
    <w:p w:rsidRDefault="00D56D6C" w:rsidP="00ED73F7" w:rsidR="00ED73F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ED73F7">
        <w:rPr>
          <w:rFonts w:cs="Times New Roman" w:eastAsia="Times New Roman"/>
          <w:szCs w:val="24"/>
        </w:rPr>
        <w:t xml:space="preserve">. RH, Ministarstvo financija, Porezna uprava, </w:t>
      </w:r>
      <w:r w:rsidR="00ED73F7" w:rsidRPr="00386167">
        <w:rPr>
          <w:rFonts w:cs="Times New Roman" w:eastAsia="Times New Roman"/>
          <w:szCs w:val="20"/>
        </w:rPr>
        <w:t xml:space="preserve">Područni ured </w:t>
      </w:r>
      <w:r w:rsidR="00ED73F7"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D56D6C" w:rsidP="00ED73F7" w:rsidR="00ED73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ED73F7">
        <w:rPr>
          <w:rFonts w:cs="Times New Roman" w:eastAsia="Times New Roman"/>
          <w:szCs w:val="24"/>
        </w:rPr>
        <w:t>.</w:t>
      </w:r>
      <w:r w:rsidR="00ED73F7" w:rsidRPr="00386167">
        <w:rPr>
          <w:rFonts w:cs="Times New Roman" w:eastAsia="Times New Roman"/>
          <w:szCs w:val="24"/>
        </w:rPr>
        <w:t xml:space="preserve"> </w:t>
      </w:r>
      <w:r w:rsidR="00ED73F7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56D6C" w:rsidP="00ED73F7" w:rsidR="00ED73F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ED73F7">
        <w:rPr>
          <w:rFonts w:cs="Times New Roman" w:eastAsia="Times New Roman"/>
          <w:szCs w:val="24"/>
        </w:rPr>
        <w:t xml:space="preserve">. stečajni upravitelj </w:t>
      </w:r>
      <w:r w:rsidR="00ED73F7">
        <w:rPr>
          <w:rFonts w:cs="Times New Roman" w:eastAsia="Times New Roman"/>
          <w:szCs w:val="20"/>
        </w:rPr>
        <w:t xml:space="preserve">Nikola Delić, Pula, Kranjčevićeva 16, </w:t>
      </w:r>
    </w:p>
    <w:p w:rsidRDefault="00D56D6C" w:rsidP="00ED73F7" w:rsidR="00ED73F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ED73F7">
        <w:rPr>
          <w:rFonts w:cs="Times New Roman" w:eastAsia="Times New Roman"/>
          <w:szCs w:val="24"/>
        </w:rPr>
        <w:t xml:space="preserve">. mrežna stranica e-Oglasna ploča sudova, </w:t>
      </w:r>
    </w:p>
    <w:p w:rsidRDefault="00D56D6C" w:rsidP="00ED73F7" w:rsidR="00ED73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ED73F7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D56D6C" w:rsidP="00ED73F7" w:rsidR="00ED73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ED73F7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ED73F7" w:rsidP="00ED73F7" w:rsidR="00ED73F7"/>
    <w:p w:rsidRDefault="00ED73F7" w:rsidP="00ED73F7" w:rsidR="00ED73F7"/>
    <w:p w:rsidRDefault="00ED73F7" w:rsidP="00ED73F7" w:rsidR="00ED73F7"/>
    <w:p w:rsidRDefault="00ED73F7" w:rsidP="00ED73F7" w:rsidR="00ED73F7"/>
    <w:p w:rsidRDefault="002D4104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414B" w:rsidP="00ED73F7" w:rsidR="0056414B">
      <w:r>
        <w:separator/>
      </w:r>
    </w:p>
  </w:endnote>
  <w:endnote w:id="0" w:type="continuationSeparator">
    <w:p w:rsidRDefault="0056414B" w:rsidP="00ED73F7" w:rsidR="00564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414B" w:rsidP="00ED73F7" w:rsidR="0056414B">
      <w:r>
        <w:separator/>
      </w:r>
    </w:p>
  </w:footnote>
  <w:footnote w:id="0" w:type="continuationSeparator">
    <w:p w:rsidRDefault="0056414B" w:rsidP="00ED73F7" w:rsidR="005641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73F7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D410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St-1144/2015-5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73F7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St-1144/2015-5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5FC"/>
    <w:rsid w:val="002D4104"/>
    <w:rsid w:val="003635FC"/>
    <w:rsid w:val="003D00CD"/>
    <w:rsid w:val="0056414B"/>
    <w:rsid w:val="0075528E"/>
    <w:rsid w:val="0079403F"/>
    <w:rsid w:val="009A444C"/>
    <w:rsid w:val="00A6044D"/>
    <w:rsid w:val="00D56D6C"/>
    <w:rsid w:val="00ED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73F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73F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D73F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73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73F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73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73F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6D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D6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56D6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56D6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56D6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73F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73F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D73F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73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73F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73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73F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6D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D6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56D6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56D6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56D6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091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8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St-1144/2015-5</izvorni_sadrzaj>
    <derivirana_varijabla naziv="DomainObject.Oznaka_1">St-1144/2015-5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1144</izvorni_sadrzaj>
    <derivirana_varijabla naziv="DomainObject.Predmet.Broj_1">1144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St-1144/2015</izvorni_sadrzaj>
    <derivirana_varijabla naziv="DomainObject.Predmet.OznakaBroj_1">St-1144/2015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 MOKA d.o.o. LABIN</izvorni_sadrzaj>
    <derivirana_varijabla naziv="DomainObject.Predmet.ProtustrankaFormated_1">  LA MOKA d.o.o. LABIN</derivirana_varijabla>
  </DomainObject.Predmet.ProtustrankaFormated>
  <DomainObject.Predmet.ProtustrankaFormatedOIB>
    <izvorni_sadrzaj>  LA MOKA d.o.o. LABIN, OIB 70013795555</izvorni_sadrzaj>
    <derivirana_varijabla naziv="DomainObject.Predmet.ProtustrankaFormatedOIB_1">  LA MOKA d.o.o. LABIN, OIB 70013795555</derivirana_varijabla>
  </DomainObject.Predmet.ProtustrankaFormatedOIB>
  <DomainObject.Predmet.ProtustrankaFormatedWithAdress>
    <izvorni_sadrzaj> LA MOKA d.o.o. LABIN, Marcilnica 49/2, 52220 Labin</izvorni_sadrzaj>
    <derivirana_varijabla naziv="DomainObject.Predmet.ProtustrankaFormatedWithAdress_1"> LA MOKA d.o.o. LABIN, Marcilnica 49/2, 52220 Labin</derivirana_varijabla>
  </DomainObject.Predmet.ProtustrankaFormatedWithAdress>
  <DomainObject.Predmet.ProtustrankaFormatedWithAdressOIB>
    <izvorni_sadrzaj> LA MOKA d.o.o. LABIN, OIB 70013795555, Marcilnica 49/2, 52220 Labin</izvorni_sadrzaj>
    <derivirana_varijabla naziv="DomainObject.Predmet.ProtustrankaFormatedWithAdressOIB_1"> LA MOKA d.o.o. LABIN, OIB 70013795555, Marcilnica 49/2, 52220 Labin</derivirana_varijabla>
  </DomainObject.Predmet.ProtustrankaFormatedWithAdressOIB>
  <DomainObject.Predmet.ProtustrankaWithAdress>
    <izvorni_sadrzaj>LA MOKA d.o.o. LABIN Marcilnica 49/2, 52220 Labin</izvorni_sadrzaj>
    <derivirana_varijabla naziv="DomainObject.Predmet.ProtustrankaWithAdress_1">LA MOKA d.o.o. LABIN Marcilnica 49/2, 52220 Labin</derivirana_varijabla>
  </DomainObject.Predmet.ProtustrankaWithAdress>
  <DomainObject.Predmet.ProtustrankaWithAdressOIB>
    <izvorni_sadrzaj>LA MOKA d.o.o. LABIN, OIB 70013795555, Marcilnica 49/2, 52220 Labin</izvorni_sadrzaj>
    <derivirana_varijabla naziv="DomainObject.Predmet.ProtustrankaWithAdressOIB_1">LA MOKA d.o.o. LABIN, OIB 70013795555, Marcilnica 49/2, 52220 Labin</derivirana_varijabla>
  </DomainObject.Predmet.ProtustrankaWithAdressOIB>
  <DomainObject.Predmet.ProtustrankaNazivFormated>
    <izvorni_sadrzaj>LA MOKA d.o.o. LABIN</izvorni_sadrzaj>
    <derivirana_varijabla naziv="DomainObject.Predmet.ProtustrankaNazivFormated_1">LA MOKA d.o.o. LABIN</derivirana_varijabla>
  </DomainObject.Predmet.ProtustrankaNazivFormated>
  <DomainObject.Predmet.ProtustrankaNazivFormatedOIB>
    <izvorni_sadrzaj>LA MOKA d.o.o. LABIN, OIB 70013795555</izvorni_sadrzaj>
    <derivirana_varijabla naziv="DomainObject.Predmet.ProtustrankaNazivFormatedOIB_1">LA MOKA d.o.o. LABIN, OIB 70013795555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322476.82</izvorni_sadrzaj>
    <derivirana_varijabla naziv="DomainObject.Predmet.TrenutnaVrijednost_1">322476.82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 MOKA d.o.o. LABIN</item>
    </izvorni_sadrzaj>
    <derivirana_varijabla naziv="DomainObject.Predmet.ProtuStrankaListFormated_1">
      <item>LA MOKA d.o.o. LABIN</item>
    </derivirana_varijabla>
  </DomainObject.Predmet.ProtuStrankaListFormated>
  <DomainObject.Predmet.ProtuStrankaListFormatedOIB>
    <izvorni_sadrzaj>
      <item>LA MOKA d.o.o. LABIN, OIB 70013795555</item>
    </izvorni_sadrzaj>
    <derivirana_varijabla naziv="DomainObject.Predmet.ProtuStrankaListFormatedOIB_1">
      <item>LA MOKA d.o.o. LABIN, OIB 70013795555</item>
    </derivirana_varijabla>
  </DomainObject.Predmet.ProtuStrankaListFormatedOIB>
  <DomainObject.Predmet.ProtuStrankaListFormatedWithAdress>
    <izvorni_sadrzaj>
      <item>LA MOKA d.o.o. LABIN, Marcilnica 49/2, 52220 Labin</item>
    </izvorni_sadrzaj>
    <derivirana_varijabla naziv="DomainObject.Predmet.ProtuStrankaListFormatedWithAdress_1">
      <item>LA MOKA d.o.o. LABIN, Marcilnica 49/2, 52220 Labin</item>
    </derivirana_varijabla>
  </DomainObject.Predmet.ProtuStrankaListFormatedWithAdress>
  <DomainObject.Predmet.ProtuStrankaListFormatedWithAdressOIB>
    <izvorni_sadrzaj>
      <item>LA MOKA d.o.o. LABIN, OIB 70013795555, Marcilnica 49/2, 52220 Labin</item>
    </izvorni_sadrzaj>
    <derivirana_varijabla naziv="DomainObject.Predmet.ProtuStrankaListFormatedWithAdressOIB_1">
      <item>LA MOKA d.o.o. LABIN, OIB 70013795555, Marcilnica 49/2, 52220 Labin</item>
    </derivirana_varijabla>
  </DomainObject.Predmet.ProtuStrankaListFormatedWithAdressOIB>
  <DomainObject.Predmet.ProtuStrankaListNazivFormated>
    <izvorni_sadrzaj>
      <item>LA MOKA d.o.o. LABIN</item>
    </izvorni_sadrzaj>
    <derivirana_varijabla naziv="DomainObject.Predmet.ProtuStrankaListNazivFormated_1">
      <item>LA MOKA d.o.o. LABIN</item>
    </derivirana_varijabla>
  </DomainObject.Predmet.ProtuStrankaListNazivFormated>
  <DomainObject.Predmet.ProtuStrankaListNazivFormatedOIB>
    <izvorni_sadrzaj>
      <item>LA MOKA d.o.o. LABIN, OIB 70013795555</item>
    </izvorni_sadrzaj>
    <derivirana_varijabla naziv="DomainObject.Predmet.ProtuStrankaListNazivFormatedOIB_1">
      <item>LA MOKA d.o.o. LABIN, OIB 70013795555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St-1144/2015-5</izvorni_sadrzaj>
    <derivirana_varijabla naziv="DomainObject.PoslovniBrojDokumenta_1">St-1144/2015-5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 MOKA d.o.o. LABIN</izvorni_sadrzaj>
    <derivirana_varijabla naziv="DomainObject.Predmet.ProtustrankaIDrugi_1">LA MOKA d.o.o. LABIN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LA MOKA d.o.o. LABIN, OIB 70013795555, Marcilnica 49/2, 52220 Labin</izvorni_sadrzaj>
    <derivirana_varijabla naziv="DomainObject.Predmet.ProtustrankaIDrugiAdressOIB_1">LA MOKA d.o.o. LABIN, OIB 70013795555, Marcilnica 49/2,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 MOKA d.o.o. LABIN</item>
    </izvorni_sadrzaj>
    <derivirana_varijabla naziv="DomainObject.Predmet.SudioniciListNaziv_1">
      <item>FINANCIJSKA AGENCIJA, RC RIJEKA, PODRUŽNICA PULA, PULA</item>
      <item>LA MOKA d.o.o. LABIN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LA MOKA d.o.o. LABIN, OIB 70013795555, Marcilnica 49/2,52220 Labin</item>
    </izvorni_sadrzaj>
    <derivirana_varijabla naziv="DomainObject.Predmet.SudioniciListAdressOIB_1">
      <item>FINANCIJSKA AGENCIJA, RC RIJEKA, PODRUŽNICA PULA, PULA, OIB 85821130368, Ulica grada Vukovara 70,Zagreb</item>
      <item>LA MOKA d.o.o. LABIN, OIB 70013795555, Marcilnica 49/2,52220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70013795555</item>
    </izvorni_sadrzaj>
    <derivirana_varijabla naziv="DomainObject.Predmet.SudioniciListNazivOIB_1">
      <item>, OIB 85821130368</item>
      <item>, OIB 70013795555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2991</properties:Characters>
  <properties:Lines>79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2016-03-24T11:02:00Z</dcterms:created>
  <dc:creator>Mihaela Kaligari</dc:creator>
  <dc:description/>
  <cp:keywords/>
  <cp:lastModifiedBy>Sanja Prodan</cp:lastModifiedBy>
  <cp:lastPrinted>2016-05-02T09:54:00Z</cp:lastPrinted>
  <dcterms:modified xmlns:xsi="http://www.w3.org/2001/XMLSchema-instance" xsi:type="dcterms:W3CDTF">2016-05-02T09:54:00Z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St-1144/2015-5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