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d071" w14:paraId="48cd071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B2305B">
        <w:rPr>
          <w:rFonts w:cs="Times New Roman" w:eastAsia="Times New Roman" w:hAnsi="Times New Roman" w:ascii="Times New Roman"/>
          <w:sz w:val="24"/>
          <w:szCs w:val="24"/>
          <w:lang w:eastAsia="hr-HR"/>
        </w:rPr>
        <w:t>6936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B2305B">
        <w:rPr>
          <w:rFonts w:cs="Times New Roman" w:eastAsia="Times New Roman" w:hAnsi="Times New Roman" w:ascii="Times New Roman"/>
          <w:sz w:val="24"/>
          <w:szCs w:val="24"/>
          <w:lang w:eastAsia="hr-HR"/>
        </w:rPr>
        <w:t>6936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305B" w:rsidRPr="00B2305B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DRAGOVOLJACA DOMOVINSKOG RATA DUGAVE – ZAGREB, Zagreb, Sv. Mateja 93, registarski broj 21004395, OIB:26158737524</w:t>
      </w:r>
      <w:r w:rsidR="00D23843" w:rsidRPr="000D1F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2305B">
        <w:rPr>
          <w:rFonts w:cs="Times New Roman" w:eastAsia="Times New Roman" w:hAnsi="Times New Roman" w:ascii="Times New Roman"/>
          <w:sz w:val="24"/>
          <w:szCs w:val="24"/>
          <w:lang w:eastAsia="hr-HR"/>
        </w:rPr>
        <w:t>20. studenog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B2305B">
        <w:rPr>
          <w:rFonts w:cs="Times New Roman" w:eastAsia="Times New Roman" w:hAnsi="Times New Roman" w:ascii="Times New Roman"/>
          <w:sz w:val="24"/>
          <w:szCs w:val="24"/>
          <w:lang w:eastAsia="hr-HR"/>
        </w:rPr>
        <w:t>4.322,95</w:t>
      </w:r>
      <w:r w:rsidR="001174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68268F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68268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68268F" w:rsidP="008C712F" w:rsidR="008C712F" w:rsidRPr="006826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</w:t>
      </w:r>
      <w:r w:rsidRPr="0068268F">
        <w:rPr>
          <w:rFonts w:cs="Times New Roman" w:hAnsi="Times New Roman" w:ascii="Times New Roman"/>
        </w:rPr>
        <w:t>Višnja Svečak</w:t>
      </w:r>
    </w:p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11DB0"/>
    <w:rsid w:val="0002297A"/>
    <w:rsid w:val="0003442E"/>
    <w:rsid w:val="000B2C04"/>
    <w:rsid w:val="000D1F67"/>
    <w:rsid w:val="001174EC"/>
    <w:rsid w:val="001F4C74"/>
    <w:rsid w:val="001F53E5"/>
    <w:rsid w:val="00286008"/>
    <w:rsid w:val="002A0312"/>
    <w:rsid w:val="002B63E9"/>
    <w:rsid w:val="002C4668"/>
    <w:rsid w:val="00324FD8"/>
    <w:rsid w:val="00374E6A"/>
    <w:rsid w:val="003A3787"/>
    <w:rsid w:val="003D0369"/>
    <w:rsid w:val="003D3F45"/>
    <w:rsid w:val="0040701C"/>
    <w:rsid w:val="00433156"/>
    <w:rsid w:val="004A2EA1"/>
    <w:rsid w:val="004E57B6"/>
    <w:rsid w:val="00547C42"/>
    <w:rsid w:val="00567A5C"/>
    <w:rsid w:val="00577106"/>
    <w:rsid w:val="0068268F"/>
    <w:rsid w:val="008C712F"/>
    <w:rsid w:val="008E7751"/>
    <w:rsid w:val="00A04FCB"/>
    <w:rsid w:val="00A2146C"/>
    <w:rsid w:val="00A33DF0"/>
    <w:rsid w:val="00AE0C19"/>
    <w:rsid w:val="00B20A1C"/>
    <w:rsid w:val="00B2305B"/>
    <w:rsid w:val="00B43E7A"/>
    <w:rsid w:val="00B519FA"/>
    <w:rsid w:val="00B7486F"/>
    <w:rsid w:val="00BD20BD"/>
    <w:rsid w:val="00BD2AAE"/>
    <w:rsid w:val="00C5685D"/>
    <w:rsid w:val="00C77160"/>
    <w:rsid w:val="00D23843"/>
    <w:rsid w:val="00D2661A"/>
    <w:rsid w:val="00D307D7"/>
    <w:rsid w:val="00D36A7D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68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268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268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268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6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26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26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26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6936</izvorni_sadrzaj>
    <derivirana_varijabla naziv="DomainObject.Predmet.Broj_1">6936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St-6936/2015</izvorni_sadrzaj>
    <derivirana_varijabla naziv="DomainObject.Predmet.OznakaBroj_1">St-6936/2015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DOMOVINSKOG RATA DUGAVE - ZAGREB</izvorni_sadrzaj>
    <derivirana_varijabla naziv="DomainObject.Predmet.ProtustrankaFormated_1">  UDRUGA DRAGOVOLJACA DOMOVINSKOG RATA DUGAVE - ZAGREB</derivirana_varijabla>
  </DomainObject.Predmet.ProtustrankaFormated>
  <DomainObject.Predmet.ProtustrankaFormatedOIB>
    <izvorni_sadrzaj>  UDRUGA DRAGOVOLJACA DOMOVINSKOG RATA DUGAVE - ZAGREB, OIB 26158737524</izvorni_sadrzaj>
    <derivirana_varijabla naziv="DomainObject.Predmet.ProtustrankaFormatedOIB_1">  UDRUGA DRAGOVOLJACA DOMOVINSKOG RATA DUGAVE - ZAGREB, OIB 26158737524</derivirana_varijabla>
  </DomainObject.Predmet.ProtustrankaFormatedOIB>
  <DomainObject.Predmet.ProtustrankaFormatedWithAdress>
    <izvorni_sadrzaj> UDRUGA DRAGOVOLJACA DOMOVINSKOG RATA DUGAVE - ZAGREB, SV.MATEJA 93, 10000 Zagreb</izvorni_sadrzaj>
    <derivirana_varijabla naziv="DomainObject.Predmet.ProtustrankaFormatedWithAdress_1"> UDRUGA DRAGOVOLJACA DOMOVINSKOG RATA DUGAVE - ZAGREB, SV.MATEJA 93, 10000 Zagreb</derivirana_varijabla>
  </DomainObject.Predmet.ProtustrankaFormatedWithAdress>
  <DomainObject.Predmet.ProtustrankaFormatedWithAdressOIB>
    <izvorni_sadrzaj> UDRUGA DRAGOVOLJACA DOMOVINSKOG RATA DUGAVE - ZAGREB, OIB 26158737524, SV.MATEJA 93, 10000 Zagreb</izvorni_sadrzaj>
    <derivirana_varijabla naziv="DomainObject.Predmet.ProtustrankaFormatedWithAdressOIB_1"> UDRUGA DRAGOVOLJACA DOMOVINSKOG RATA DUGAVE - ZAGREB, OIB 26158737524, SV.MATEJA 93, 10000 Zagreb</derivirana_varijabla>
  </DomainObject.Predmet.ProtustrankaFormatedWithAdressOIB>
  <DomainObject.Predmet.ProtustrankaWithAdress>
    <izvorni_sadrzaj>UDRUGA DRAGOVOLJACA DOMOVINSKOG RATA DUGAVE - ZAGREB SV.MATEJA 93, 10000 Zagreb</izvorni_sadrzaj>
    <derivirana_varijabla naziv="DomainObject.Predmet.ProtustrankaWithAdress_1">UDRUGA DRAGOVOLJACA DOMOVINSKOG RATA DUGAVE - ZAGREB SV.MATEJA 93, 10000 Zagreb</derivirana_varijabla>
  </DomainObject.Predmet.ProtustrankaWithAdress>
  <DomainObject.Predmet.ProtustrankaWithAdressOIB>
    <izvorni_sadrzaj>UDRUGA DRAGOVOLJACA DOMOVINSKOG RATA DUGAVE - ZAGREB, OIB 26158737524, SV.MATEJA 93, 10000 Zagreb</izvorni_sadrzaj>
    <derivirana_varijabla naziv="DomainObject.Predmet.ProtustrankaWithAdressOIB_1">UDRUGA DRAGOVOLJACA DOMOVINSKOG RATA DUGAVE - ZAGREB, OIB 26158737524, SV.MATEJA 93, 10000 Zagreb</derivirana_varijabla>
  </DomainObject.Predmet.ProtustrankaWithAdressOIB>
  <DomainObject.Predmet.ProtustrankaNazivFormated>
    <izvorni_sadrzaj>UDRUGA DRAGOVOLJACA DOMOVINSKOG RATA DUGAVE - ZAGREB</izvorni_sadrzaj>
    <derivirana_varijabla naziv="DomainObject.Predmet.ProtustrankaNazivFormated_1">UDRUGA DRAGOVOLJACA DOMOVINSKOG RATA DUGAVE - ZAGREB</derivirana_varijabla>
  </DomainObject.Predmet.ProtustrankaNazivFormated>
  <DomainObject.Predmet.ProtustrankaNazivFormatedOIB>
    <izvorni_sadrzaj>UDRUGA DRAGOVOLJACA DOMOVINSKOG RATA DUGAVE - ZAGREB, OIB 26158737524</izvorni_sadrzaj>
    <derivirana_varijabla naziv="DomainObject.Predmet.ProtustrankaNazivFormatedOIB_1">UDRUGA DRAGOVOLJACA DOMOVINSKOG RATA DUGAVE - ZAGREB, OIB 26158737524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DRAGOVOLJACA DOMOVINSKOG RATA DUGAVE - ZAGREB</item>
    </izvorni_sadrzaj>
    <derivirana_varijabla naziv="DomainObject.Predmet.ProtuStrankaListFormated_1">
      <item>UDRUGA DRAGOVOLJACA DOMOVINSKOG RATA DUGAVE - ZAGREB</item>
    </derivirana_varijabla>
  </DomainObject.Predmet.ProtuStrankaListFormated>
  <DomainObject.Predmet.ProtuStrankaListFormatedOIB>
    <izvorni_sadrzaj>
      <item>UDRUGA DRAGOVOLJACA DOMOVINSKOG RATA DUGAVE - ZAGREB, OIB 26158737524</item>
    </izvorni_sadrzaj>
    <derivirana_varijabla naziv="DomainObject.Predmet.ProtuStrankaListFormatedOIB_1">
      <item>UDRUGA DRAGOVOLJACA DOMOVINSKOG RATA DUGAVE - ZAGREB, OIB 26158737524</item>
    </derivirana_varijabla>
  </DomainObject.Predmet.ProtuStrankaListFormatedOIB>
  <DomainObject.Predmet.ProtuStrankaListFormatedWithAdress>
    <izvorni_sadrzaj>
      <item>UDRUGA DRAGOVOLJACA DOMOVINSKOG RATA DUGAVE - ZAGREB, SV.MATEJA 93, 10000 Zagreb</item>
    </izvorni_sadrzaj>
    <derivirana_varijabla naziv="DomainObject.Predmet.ProtuStrankaListFormatedWithAdress_1">
      <item>UDRUGA DRAGOVOLJACA DOMOVINSKOG RATA DUGAVE - ZAGREB, SV.MATEJA 93, 10000 Zagreb</item>
    </derivirana_varijabla>
  </DomainObject.Predmet.ProtuStrankaListFormatedWithAdress>
  <DomainObject.Predmet.ProtuStrankaListFormatedWithAdressOIB>
    <izvorni_sadrzaj>
      <item>UDRUGA DRAGOVOLJACA DOMOVINSKOG RATA DUGAVE - ZAGREB, OIB 26158737524, SV.MATEJA 93, 10000 Zagreb</item>
    </izvorni_sadrzaj>
    <derivirana_varijabla naziv="DomainObject.Predmet.ProtuStrankaListFormatedWithAdressOIB_1">
      <item>UDRUGA DRAGOVOLJACA DOMOVINSKOG RATA DUGAVE - ZAGREB, OIB 26158737524, SV.MATEJA 93, 10000 Zagreb</item>
    </derivirana_varijabla>
  </DomainObject.Predmet.ProtuStrankaListFormatedWithAdressOIB>
  <DomainObject.Predmet.ProtuStrankaListNazivFormated>
    <izvorni_sadrzaj>
      <item>UDRUGA DRAGOVOLJACA DOMOVINSKOG RATA DUGAVE - ZAGREB</item>
    </izvorni_sadrzaj>
    <derivirana_varijabla naziv="DomainObject.Predmet.ProtuStrankaListNazivFormated_1">
      <item>UDRUGA DRAGOVOLJACA DOMOVINSKOG RATA DUGAVE - ZAGREB</item>
    </derivirana_varijabla>
  </DomainObject.Predmet.ProtuStrankaListNazivFormated>
  <DomainObject.Predmet.ProtuStrankaListNazivFormatedOIB>
    <izvorni_sadrzaj>
      <item>UDRUGA DRAGOVOLJACA DOMOVINSKOG RATA DUGAVE - ZAGREB, OIB 26158737524</item>
    </izvorni_sadrzaj>
    <derivirana_varijabla naziv="DomainObject.Predmet.ProtuStrankaListNazivFormatedOIB_1">
      <item>UDRUGA DRAGOVOLJACA DOMOVINSKOG RATA DUGAVE - ZAGREB, OIB 26158737524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DRAGOVOLJACA DOMOVINSKOG RATA DUGAVE - ZAGREB</izvorni_sadrzaj>
    <derivirana_varijabla naziv="DomainObject.Predmet.ProtustrankaIDrugi_1">UDRUGA DRAGOVOLJACA DOMOVINSKOG RATA DUGAVE - ZAGREB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DRAGOVOLJACA DOMOVINSKOG RATA DUGAVE - ZAGREB, OIB 26158737524, SV.MATEJA 93, 10000 Zagreb</izvorni_sadrzaj>
    <derivirana_varijabla naziv="DomainObject.Predmet.ProtustrankaIDrugiAdressOIB_1">UDRUGA DRAGOVOLJACA DOMOVINSKOG RATA DUGAVE - ZAGREB, OIB 26158737524, SV.MATEJA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DRAGOVOLJACA DOMOVINSKOG RATA DUGAVE - ZAGREB</item>
    </izvorni_sadrzaj>
    <derivirana_varijabla naziv="DomainObject.Predmet.SudioniciListNaziv_1">
      <item>FINA Regionalni centar Zagreb</item>
      <item>UDRUGA DRAGOVOLJACA DOMOVINSKOG RATA DUGAVE - ZAGREB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DRAGOVOLJACA DOMOVINSKOG RATA DUGAVE - ZAGREB, OIB 26158737524, SV.MATEJA 93,10000 Zagreb</item>
    </izvorni_sadrzaj>
    <derivirana_varijabla naziv="DomainObject.Predmet.SudioniciListAdressOIB_1">
      <item>FINA Regionalni centar Zagreb, OIB 85821130368, Trg svibanjskih žrtava 1995.1,10000 Zagreb</item>
      <item>UDRUGA DRAGOVOLJACA DOMOVINSKOG RATA DUGAVE - ZAGREB, OIB 26158737524, SV.MATEJA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26158737524</item>
    </izvorni_sadrzaj>
    <derivirana_varijabla naziv="DomainObject.Predmet.SudioniciListNazivOIB_1">
      <item>, OIB 85821130368</item>
      <item>, OIB 26158737524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47009-7AEB-4F19-8835-BC7D760E5F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254</properties:Words>
  <properties:Characters>1432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2016-07-28T11:36:00Z</dcterms:created>
  <dc:creator>Mario Žišković</dc:creator>
  <cp:lastModifiedBy>Višnja Svečak</cp:lastModifiedBy>
  <cp:lastPrinted>2016-07-28T11:36:00Z</cp:lastPrinted>
  <dcterms:modified xmlns:xsi="http://www.w3.org/2001/XMLSchema-instance" xsi:type="dcterms:W3CDTF">2016-07-28T11:37:00Z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