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ac6f" w14:paraId="543ac6f" w:rsidRDefault="00F56EE7" w:rsidP="00251906" w:rsidR="00251906" w:rsidRPr="00B92B8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51906">
        <w:rPr>
          <w:noProof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906" w:rsidP="00251906" w:rsidR="00251906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251906" w:rsidP="00251906" w:rsidR="00251906" w:rsidRPr="003E5E31">
      <w:r>
        <w:t xml:space="preserve"> Trgovački sud u Osijeku</w:t>
      </w:r>
    </w:p>
    <w:p w:rsidRDefault="00251906" w:rsidP="00251906" w:rsidR="00251906">
      <w:pPr>
        <w:jc w:val="both"/>
      </w:pPr>
      <w:r>
        <w:t xml:space="preserve">   Osijek, Zagrebačka 2</w:t>
      </w:r>
    </w:p>
    <w:p w:rsidRDefault="00F56EE7" w:rsidP="00251906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251906" w:rsidP="003924EA" w:rsidR="00251906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Osijek,</w:t>
      </w:r>
      <w:r w:rsidR="002F47C0">
        <w:t xml:space="preserve"> Osijek,</w:t>
      </w:r>
      <w:r w:rsidR="00D767D0">
        <w:t xml:space="preserve"> L. Ja</w:t>
      </w:r>
      <w:r w:rsidR="00F07590">
        <w:t>gera 3,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6715A1">
        <w:t>ORYNOKO društvo s ograničenom odgovornošću za proizvodnju, trgovinu i usluge, MBS: 030173597, OIB: 10911257535, Vukovar, Bana Josipa Jelačića 30</w:t>
      </w:r>
      <w:r w:rsidR="00FB1F31">
        <w:t xml:space="preserve">, </w:t>
      </w:r>
      <w:r w:rsidR="00E9479F">
        <w:t>10. srpnja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CC3AB0" w:rsidP="00CC3AB0" w:rsidR="0015367E" w:rsidRPr="009371EB">
      <w:pPr>
        <w:pStyle w:val="Tijeloteksta"/>
        <w:ind w:firstLine="708"/>
        <w:rPr>
          <w:bCs/>
        </w:rPr>
      </w:pPr>
      <w:r w:rsidRPr="00CC3AB0">
        <w:rPr>
          <w:bCs/>
        </w:rPr>
        <w:t>1.</w:t>
      </w:r>
      <w:r>
        <w:rPr>
          <w:bCs/>
        </w:rPr>
        <w:t xml:space="preserve"> 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6715A1">
        <w:t>ORYNOKO društvo s ograničenom odgovornošću za proizvodnju, trgovinu i usluge, MBS: 030173597, OIB: 10911257535, Vukovar, Bana Josipa Jelačića 30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CC3AB0" w:rsidP="00CC3AB0" w:rsidR="0057324F" w:rsidRPr="00E94503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7F0819" w:rsidRPr="00E94503">
        <w:t xml:space="preserve"> </w:t>
      </w:r>
      <w:r w:rsidR="009F7198">
        <w:t>Zoran Ostović, OIB: 14973076805, Šibenska 19, Velika Gorica</w:t>
      </w:r>
      <w:r w:rsidR="00FB1F31" w:rsidRPr="00EC08F5">
        <w:t>.</w:t>
      </w:r>
      <w:r w:rsidR="007836BD" w:rsidRPr="00E94503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CC3AB0" w:rsidP="00CC3AB0" w:rsidR="009371EB" w:rsidRPr="00902821">
      <w:pPr>
        <w:pStyle w:val="Tijeloteksta"/>
        <w:ind w:firstLine="708"/>
        <w:rPr>
          <w:bCs/>
        </w:rPr>
      </w:pPr>
      <w:r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57324F">
        <w:t xml:space="preserve">dužnikom </w:t>
      </w:r>
      <w:r w:rsidR="006715A1">
        <w:t>ORYNOKO društvo s ograničenom odgovornošću za proizvodnju, trgovinu i usluge, MBS: 030173597, OIB: 10911257535, Vukovar, Bana Josipa Jelačića 30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CC3AB0" w:rsidP="00CC3AB0" w:rsidR="00AA4267">
      <w:pPr>
        <w:pStyle w:val="Tijeloteksta"/>
        <w:ind w:firstLine="360"/>
        <w:rPr>
          <w:bCs/>
        </w:rPr>
      </w:pPr>
      <w:r>
        <w:t xml:space="preserve"> </w:t>
      </w:r>
      <w:r>
        <w:tab/>
        <w:t xml:space="preserve">4. 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CC3AB0" w:rsidR="00AC072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6715A1">
        <w:rPr>
          <w:bCs/>
        </w:rPr>
        <w:t>21</w:t>
      </w:r>
      <w:r w:rsidR="00E9479F">
        <w:rPr>
          <w:bCs/>
        </w:rPr>
        <w:t>. svibnja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6715A1">
        <w:rPr>
          <w:bCs/>
        </w:rPr>
        <w:t>2</w:t>
      </w:r>
      <w:r w:rsidR="008D2B87">
        <w:rPr>
          <w:bCs/>
        </w:rPr>
        <w:t>1</w:t>
      </w:r>
      <w:r w:rsidR="006715A1">
        <w:rPr>
          <w:bCs/>
        </w:rPr>
        <w:t>45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6715A1">
        <w:rPr>
          <w:bCs/>
        </w:rPr>
        <w:t>1</w:t>
      </w:r>
      <w:r w:rsidR="00E9479F">
        <w:rPr>
          <w:bCs/>
        </w:rPr>
        <w:t>8. svibnja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6715A1">
        <w:t>ORYNOKO društvo s ograničenom odgovornošću za proizvodnju, trgovinu i usluge, MBS: 030173597, OIB: 10911257535, Vukovar, Bana Josipa Jelačića 30</w:t>
      </w:r>
      <w:r w:rsidR="00541519">
        <w:t>.</w:t>
      </w:r>
    </w:p>
    <w:p w:rsidRDefault="005C2CD1" w:rsidP="00541519" w:rsidR="005C2CD1">
      <w:pPr>
        <w:pStyle w:val="Tijeloteksta"/>
        <w:jc w:val="center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37256D" w:rsidP="002F47C0" w:rsidR="0037256D">
      <w:pPr>
        <w:pStyle w:val="Tijeloteksta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9479F">
        <w:t>24. svibnja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6715A1">
        <w:t>863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</w:t>
      </w:r>
      <w:r w:rsidR="00542DDC">
        <w:t>u skladu sa člankom</w:t>
      </w:r>
      <w:r>
        <w:t xml:space="preserve">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>dužnika po zakonu da sudu u roku od 15 dan</w:t>
      </w:r>
      <w:r w:rsidR="00B11C43">
        <w:t xml:space="preserve">a </w:t>
      </w:r>
      <w:r>
        <w:t xml:space="preserve">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0E50A5">
        <w:t>u skladu sa člankom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E9479F">
        <w:t>10. srpnja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E50A5" w:rsidP="000412A0" w:rsidR="009D2F35">
      <w:pPr>
        <w:pStyle w:val="Tijeloteksta"/>
        <w:jc w:val="left"/>
      </w:pPr>
      <w:r>
        <w:t>Renata Horvat</w:t>
      </w:r>
    </w:p>
    <w:p w:rsidRDefault="00F7572D" w:rsidP="0062224E" w:rsidR="0062224E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62224E" w:rsidP="007A31D3" w:rsidR="0062224E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62224E" w:rsidP="00967AAD" w:rsidR="0062224E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9479F">
        <w:t>31. srpnja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087" w:rsidP="005C2CD1" w:rsidR="00550087">
      <w:r>
        <w:separator/>
      </w:r>
    </w:p>
  </w:endnote>
  <w:endnote w:id="0" w:type="continuationSeparator">
    <w:p w:rsidRDefault="00550087" w:rsidP="005C2CD1" w:rsidR="00550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087" w:rsidP="005C2CD1" w:rsidR="00550087">
      <w:r>
        <w:separator/>
      </w:r>
    </w:p>
  </w:footnote>
  <w:footnote w:id="0" w:type="continuationSeparator">
    <w:p w:rsidRDefault="00550087" w:rsidP="005C2CD1" w:rsidR="00550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2821512"/>
      <w:docPartObj>
        <w:docPartGallery w:val="Page Numbers (Top of Page)"/>
        <w:docPartUnique/>
      </w:docPartObj>
    </w:sdtPr>
    <w:sdtEndPr/>
    <w:sdtContent>
      <w:p w:rsidRDefault="00251906" w:rsidR="002519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3EA">
          <w:rPr>
            <w:noProof/>
          </w:rPr>
          <w:t>2</w:t>
        </w:r>
        <w:r>
          <w:fldChar w:fldCharType="end"/>
        </w:r>
      </w:p>
    </w:sdtContent>
  </w:sdt>
  <w:p w:rsidRDefault="00251906" w:rsidP="00251906" w:rsidR="00251906">
    <w:pPr>
      <w:pStyle w:val="Zaglavlje"/>
      <w:jc w:val="right"/>
    </w:pPr>
    <w:r>
      <w:t>Poslovni broj: 19 St-</w:t>
    </w:r>
    <w:r w:rsidR="006715A1">
      <w:t>863</w:t>
    </w:r>
    <w:r w:rsidR="009F7198">
      <w:t>/2018-5</w:t>
    </w:r>
  </w:p>
  <w:p w:rsidRDefault="005C2CD1" w:rsidP="00251906" w:rsidR="005C2CD1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6715A1">
      <w:t>863</w:t>
    </w:r>
    <w:r w:rsidR="009F7198">
      <w:t>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155BCB"/>
    <w:multiLevelType w:val="hybridMultilevel"/>
    <w:tmpl w:val="E116A1CE"/>
    <w:lvl w:tplc="AF1EA2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3F07A6"/>
    <w:multiLevelType w:val="hybridMultilevel"/>
    <w:tmpl w:val="81C28B4A"/>
    <w:lvl w:tplc="4F5E4F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45ABF"/>
    <w:rsid w:val="00052A89"/>
    <w:rsid w:val="000535EA"/>
    <w:rsid w:val="00077C9D"/>
    <w:rsid w:val="00091B4B"/>
    <w:rsid w:val="000A63F3"/>
    <w:rsid w:val="000D0569"/>
    <w:rsid w:val="000E14A1"/>
    <w:rsid w:val="000E407F"/>
    <w:rsid w:val="000E50A5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0ED4"/>
    <w:rsid w:val="0023489A"/>
    <w:rsid w:val="0025000D"/>
    <w:rsid w:val="00251906"/>
    <w:rsid w:val="00267D26"/>
    <w:rsid w:val="00277C01"/>
    <w:rsid w:val="00281EAA"/>
    <w:rsid w:val="0028507D"/>
    <w:rsid w:val="002A2AF5"/>
    <w:rsid w:val="002A5F00"/>
    <w:rsid w:val="002B2793"/>
    <w:rsid w:val="002C1DB7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02D7"/>
    <w:rsid w:val="004A6F2C"/>
    <w:rsid w:val="004B490A"/>
    <w:rsid w:val="004B5956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2DDC"/>
    <w:rsid w:val="005437AE"/>
    <w:rsid w:val="00550087"/>
    <w:rsid w:val="00550133"/>
    <w:rsid w:val="00556098"/>
    <w:rsid w:val="005617A2"/>
    <w:rsid w:val="0057324F"/>
    <w:rsid w:val="005931E7"/>
    <w:rsid w:val="005A498E"/>
    <w:rsid w:val="005B1166"/>
    <w:rsid w:val="005B59B6"/>
    <w:rsid w:val="005C01B9"/>
    <w:rsid w:val="005C2CD1"/>
    <w:rsid w:val="005D2A79"/>
    <w:rsid w:val="005D3708"/>
    <w:rsid w:val="005D7EC1"/>
    <w:rsid w:val="005E0CFB"/>
    <w:rsid w:val="00601B26"/>
    <w:rsid w:val="0061075F"/>
    <w:rsid w:val="00613D0A"/>
    <w:rsid w:val="0062224E"/>
    <w:rsid w:val="00632865"/>
    <w:rsid w:val="00633654"/>
    <w:rsid w:val="006372FF"/>
    <w:rsid w:val="00652724"/>
    <w:rsid w:val="00656FF9"/>
    <w:rsid w:val="00666402"/>
    <w:rsid w:val="006704D6"/>
    <w:rsid w:val="006715A1"/>
    <w:rsid w:val="006737C1"/>
    <w:rsid w:val="006757CB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3010A"/>
    <w:rsid w:val="00766D29"/>
    <w:rsid w:val="0077329E"/>
    <w:rsid w:val="00773EF6"/>
    <w:rsid w:val="0078009A"/>
    <w:rsid w:val="007836BD"/>
    <w:rsid w:val="00785612"/>
    <w:rsid w:val="0079627A"/>
    <w:rsid w:val="00796AED"/>
    <w:rsid w:val="007A31D3"/>
    <w:rsid w:val="007A4540"/>
    <w:rsid w:val="007D0F8F"/>
    <w:rsid w:val="007D12AA"/>
    <w:rsid w:val="007E7376"/>
    <w:rsid w:val="007F0819"/>
    <w:rsid w:val="007F1D4E"/>
    <w:rsid w:val="008069AE"/>
    <w:rsid w:val="00817C66"/>
    <w:rsid w:val="00826247"/>
    <w:rsid w:val="00844C10"/>
    <w:rsid w:val="00844DE0"/>
    <w:rsid w:val="00860129"/>
    <w:rsid w:val="00875548"/>
    <w:rsid w:val="00880E71"/>
    <w:rsid w:val="008A66B9"/>
    <w:rsid w:val="008B08FA"/>
    <w:rsid w:val="008C689F"/>
    <w:rsid w:val="008C7029"/>
    <w:rsid w:val="008D2B87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1DF0"/>
    <w:rsid w:val="009E5D6D"/>
    <w:rsid w:val="009F7198"/>
    <w:rsid w:val="009F73EA"/>
    <w:rsid w:val="00A07CA2"/>
    <w:rsid w:val="00A120A8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548B"/>
    <w:rsid w:val="00AA6B6E"/>
    <w:rsid w:val="00AB0B8C"/>
    <w:rsid w:val="00AB6E06"/>
    <w:rsid w:val="00AC0727"/>
    <w:rsid w:val="00AC3678"/>
    <w:rsid w:val="00AC4D1A"/>
    <w:rsid w:val="00AD52E8"/>
    <w:rsid w:val="00B11C43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C3AB0"/>
    <w:rsid w:val="00CD7608"/>
    <w:rsid w:val="00CE0EE4"/>
    <w:rsid w:val="00CF1783"/>
    <w:rsid w:val="00CF2893"/>
    <w:rsid w:val="00D04313"/>
    <w:rsid w:val="00D17588"/>
    <w:rsid w:val="00D212DB"/>
    <w:rsid w:val="00D23251"/>
    <w:rsid w:val="00D24D2F"/>
    <w:rsid w:val="00D25179"/>
    <w:rsid w:val="00D27F5C"/>
    <w:rsid w:val="00D35F74"/>
    <w:rsid w:val="00D5624A"/>
    <w:rsid w:val="00D767D0"/>
    <w:rsid w:val="00D7681E"/>
    <w:rsid w:val="00D87E31"/>
    <w:rsid w:val="00D925DB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479F"/>
    <w:rsid w:val="00E96356"/>
    <w:rsid w:val="00EA028A"/>
    <w:rsid w:val="00EC0019"/>
    <w:rsid w:val="00EC08F5"/>
    <w:rsid w:val="00ED4C16"/>
    <w:rsid w:val="00EE476C"/>
    <w:rsid w:val="00F040DB"/>
    <w:rsid w:val="00F07590"/>
    <w:rsid w:val="00F30218"/>
    <w:rsid w:val="00F46E60"/>
    <w:rsid w:val="00F52DC2"/>
    <w:rsid w:val="00F56EE7"/>
    <w:rsid w:val="00F5720E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St-863/2018</izvorni_sadrzaj>
    <derivirana_varijabla naziv="DomainObject.Predmet.OznakaBroj_1">St-863/2018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ORYNOKO društvo s ograničenom odgovornošću za proizvodnju, trgovinu i usluge</izvorni_sadrzaj>
    <derivirana_varijabla naziv="DomainObject.Predmet.ProtustrankaFormated_1">  ORYNOKO društvo s ograničenom odgovornošću za proizvodnju, trgovinu i usluge</derivirana_varijabla>
  </DomainObject.Predmet.ProtustrankaFormated>
  <DomainObject.Predmet.ProtustrankaFormatedOIB>
    <izvorni_sadrzaj>  ORYNOKO društvo s ograničenom odgovornošću za proizvodnju, trgovinu i usluge, OIB 10911257535</izvorni_sadrzaj>
    <derivirana_varijabla naziv="DomainObject.Predmet.ProtustrankaFormatedOIB_1">  ORYNOKO društvo s ograničenom odgovornošću za proizvodnju, trgovinu i usluge, OIB 10911257535</derivirana_varijabla>
  </DomainObject.Predmet.ProtustrankaFormatedOIB>
  <DomainObject.Predmet.ProtustrankaFormatedWithAdress>
    <izvorni_sadrzaj> ORYNOKO društvo s ograničenom odgovornošću za proizvodnju, trgovinu i usluge, Bana Josipa Jelačića 30, 32000 Vukovar</izvorni_sadrzaj>
    <derivirana_varijabla naziv="DomainObject.Predmet.ProtustrankaFormatedWithAdress_1"> ORYNOKO društvo s ograničenom odgovornošću za proizvodnju, trgovinu i usluge, Bana Josipa Jelačića 30, 32000 Vukovar</derivirana_varijabla>
  </DomainObject.Predmet.ProtustrankaFormatedWithAdress>
  <DomainObject.Predmet.ProtustrankaFormatedWithAdressOIB>
    <izvorni_sadrzaj> ORYNOKO društvo s ograničenom odgovornošću za proizvodnju, trgovinu i usluge, OIB 10911257535, Bana Josipa Jelačića 30, 32000 Vukovar</izvorni_sadrzaj>
    <derivirana_varijabla naziv="DomainObject.Predmet.ProtustrankaFormatedWithAdressOIB_1"> ORYNOKO društvo s ograničenom odgovornošću za proizvodnju, trgovinu i usluge, OIB 10911257535, Bana Josipa Jelačića 30, 32000 Vukovar</derivirana_varijabla>
  </DomainObject.Predmet.ProtustrankaFormatedWithAdressOIB>
  <DomainObject.Predmet.ProtustrankaWithAdress>
    <izvorni_sadrzaj>ORYNOKO društvo s ograničenom odgovornošću za proizvodnju, trgovinu i usluge Bana Josipa Jelačića 30, 32000 Vukovar</izvorni_sadrzaj>
    <derivirana_varijabla naziv="DomainObject.Predmet.ProtustrankaWithAdress_1">ORYNOKO društvo s ograničenom odgovornošću za proizvodnju, trgovinu i usluge Bana Josipa Jelačića 30, 32000 Vukovar</derivirana_varijabla>
  </DomainObject.Predmet.ProtustrankaWithAdress>
  <DomainObject.Predmet.ProtustrankaWithAdressOIB>
    <izvorni_sadrzaj>ORYNOKO društvo s ograničenom odgovornošću za proizvodnju, trgovinu i usluge, OIB 10911257535, Bana Josipa Jelačića 30, 32000 Vukovar</izvorni_sadrzaj>
    <derivirana_varijabla naziv="DomainObject.Predmet.ProtustrankaWithAdressOIB_1">ORYNOKO društvo s ograničenom odgovornošću za proizvodnju, trgovinu i usluge, OIB 10911257535, Bana Josipa Jelačića 30, 32000 Vukovar</derivirana_varijabla>
  </DomainObject.Predmet.ProtustrankaWithAdressOIB>
  <DomainObject.Predmet.ProtustrankaNazivFormated>
    <izvorni_sadrzaj>ORYNOKO društvo s ograničenom odgovornošću za proizvodnju, trgovinu i usluge</izvorni_sadrzaj>
    <derivirana_varijabla naziv="DomainObject.Predmet.ProtustrankaNazivFormated_1">ORYNOKO društvo s ograničenom odgovornošću za proizvodnju, trgovinu i usluge</derivirana_varijabla>
  </DomainObject.Predmet.ProtustrankaNazivFormated>
  <DomainObject.Predmet.ProtustrankaNazivFormatedOIB>
    <izvorni_sadrzaj>ORYNOKO društvo s ograničenom odgovornošću za proizvodnju, trgovinu i usluge, OIB 10911257535</izvorni_sadrzaj>
    <derivirana_varijabla naziv="DomainObject.Predmet.ProtustrankaNazivFormatedOIB_1">ORYNOKO društvo s ograničenom odgovornošću za proizvodnju, trgovinu i usluge, OIB 10911257535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ORYNOKO društvo s ograničenom odgovornošću za proizvodnju, trgovinu i usluge</item>
    </izvorni_sadrzaj>
    <derivirana_varijabla naziv="DomainObject.Predmet.ProtuStrankaListFormated_1">
      <item>ORYNOKO društvo s ograničenom odgovornošću za proizvodnju, trgovinu i usluge</item>
    </derivirana_varijabla>
  </DomainObject.Predmet.ProtuStrankaListFormated>
  <DomainObject.Predmet.ProtuStrankaListFormatedOIB>
    <izvorni_sadrzaj>
      <item>ORYNOKO društvo s ograničenom odgovornošću za proizvodnju, trgovinu i usluge, OIB 10911257535</item>
    </izvorni_sadrzaj>
    <derivirana_varijabla naziv="DomainObject.Predmet.ProtuStrankaListFormatedOIB_1">
      <item>ORYNOKO društvo s ograničenom odgovornošću za proizvodnju, trgovinu i usluge, OIB 10911257535</item>
    </derivirana_varijabla>
  </DomainObject.Predmet.ProtuStrankaListFormatedOIB>
  <DomainObject.Predmet.ProtuStrankaListFormatedWithAdress>
    <izvorni_sadrzaj>
      <item>ORYNOKO društvo s ograničenom odgovornošću za proizvodnju, trgovinu i usluge, Bana Josipa Jelačića 30, 32000 Vukovar</item>
    </izvorni_sadrzaj>
    <derivirana_varijabla naziv="DomainObject.Predmet.ProtuStrankaListFormatedWithAdress_1">
      <item>ORYNOKO društvo s ograničenom odgovornošću za proizvodnju, trgovinu i usluge, Bana Josipa Jelačića 30, 32000 Vukovar</item>
    </derivirana_varijabla>
  </DomainObject.Predmet.ProtuStrankaListFormatedWithAdress>
  <DomainObject.Predmet.ProtuStrankaListFormatedWithAdressOIB>
    <izvorni_sadrzaj>
      <item>ORYNOKO društvo s ograničenom odgovornošću za proizvodnju, trgovinu i usluge, OIB 10911257535, Bana Josipa Jelačića 30, 32000 Vukovar</item>
    </izvorni_sadrzaj>
    <derivirana_varijabla naziv="DomainObject.Predmet.ProtuStrankaListFormatedWithAdressOIB_1">
      <item>ORYNOKO društvo s ograničenom odgovornošću za proizvodnju, trgovinu i usluge, OIB 10911257535, Bana Josipa Jelačića 30, 32000 Vukovar</item>
    </derivirana_varijabla>
  </DomainObject.Predmet.ProtuStrankaListFormatedWithAdressOIB>
  <DomainObject.Predmet.ProtuStrankaListNazivFormated>
    <izvorni_sadrzaj>
      <item>ORYNOKO društvo s ograničenom odgovornošću za proizvodnju, trgovinu i usluge</item>
    </izvorni_sadrzaj>
    <derivirana_varijabla naziv="DomainObject.Predmet.ProtuStrankaListNazivFormated_1">
      <item>ORYNOKO društvo s ograničenom odgovornošću za proizvodnju, trgovinu i usluge</item>
    </derivirana_varijabla>
  </DomainObject.Predmet.ProtuStrankaListNazivFormated>
  <DomainObject.Predmet.ProtuStrankaListNazivFormatedOIB>
    <izvorni_sadrzaj>
      <item>ORYNOKO društvo s ograničenom odgovornošću za proizvodnju, trgovinu i usluge, OIB 10911257535</item>
    </izvorni_sadrzaj>
    <derivirana_varijabla naziv="DomainObject.Predmet.ProtuStrankaListNazivFormatedOIB_1">
      <item>ORYNOKO društvo s ograničenom odgovornošću za proizvodnju, trgovinu i usluge, OIB 10911257535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ORYNOKO društvo s ograničenom odgovornošću za proizvodnju, trgovinu i usluge</izvorni_sadrzaj>
    <derivirana_varijabla naziv="DomainObject.Predmet.ProtustrankaIDrugi_1">ORYNOKO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ORYNOKO društvo s ograničenom odgovornošću za proizvodnju, trgovinu i usluge, OIB 10911257535, Bana Josipa Jelačića 30, 32000 Vukovar</izvorni_sadrzaj>
    <derivirana_varijabla naziv="DomainObject.Predmet.ProtustrankaIDrugiAdressOIB_1">ORYNOKO društvo s ograničenom odgovornošću za proizvodnju, trgovinu i usluge, OIB 10911257535, Bana Josipa Jelačića 30,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ORYNOKO društvo s ograničenom odgovornošću za proizvodnju, trgovinu i usluge</item>
    </izvorni_sadrzaj>
    <derivirana_varijabla naziv="DomainObject.Predmet.SudioniciListNaziv_1">
      <item>FINA RC OSIJEK</item>
      <item>ORYNOKO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ORYNOKO društvo s ograničenom odgovornošću za proizvodnju, trgovinu i usluge, OIB 10911257535, Bana Josipa Jelačića 30,32000 Vukovar</item>
    </izvorni_sadrzaj>
    <derivirana_varijabla naziv="DomainObject.Predmet.SudioniciListAdressOIB_1">
      <item>FINA RC OSIJEK, OIB 85821130368</item>
      <item>ORYNOKO društvo s ograničenom odgovornošću za proizvodnju, trgovinu i usluge, OIB 10911257535, Bana Josipa Jelačića 30,32000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10911257535</item>
    </izvorni_sadrzaj>
    <derivirana_varijabla naziv="DomainObject.Predmet.SudioniciListNazivOIB_1">
      <item>, OIB 85821130368</item>
      <item>, OIB 10911257535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826D2-F672-4FDB-81EF-BC5C0DCB1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2959</properties:Characters>
  <properties:Lines>92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2018-07-10T11:26:00Z</dcterms:created>
  <dc:creator>Korisnik</dc:creator>
  <cp:lastModifiedBy>Renata Horvat</cp:lastModifiedBy>
  <cp:lastPrinted>2017-10-13T06:13:00Z</cp:lastPrinted>
  <dcterms:modified xmlns:xsi="http://www.w3.org/2001/XMLSchema-instance" xsi:type="dcterms:W3CDTF">2018-07-10T12:14:00Z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(ORYNOKO otvori i 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