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65dfb" w14:paraId="5365dfb" w:rsidRDefault="0039305B" w:rsidP="00E8613B" w:rsidR="0027603E" w:rsidRPr="0027603E">
      <w:pPr>
        <w:ind w:firstLine="708" w:left="708"/>
        <w15:collapsed w:val="false"/>
        <w:rPr>
          <w:color w:val="000000"/>
          <w:sz w:val="22"/>
          <w:szCs w:val="22"/>
        </w:rPr>
      </w:pPr>
      <w:bookmarkStart w:name="_GoBack" w:id="0"/>
      <w:bookmarkEnd w:id="0"/>
      <w:r w:rsidRPr="0027603E">
        <w:rPr>
          <w:sz w:val="22"/>
          <w:szCs w:val="22"/>
        </w:rPr>
        <w:t xml:space="preserve"> </w:t>
      </w:r>
      <w:r w:rsidR="00C369EC">
        <w:rPr>
          <w:noProof/>
          <w:color w:val="0000FF"/>
          <w:sz w:val="22"/>
          <w:szCs w:val="22"/>
        </w:rPr>
        <w:drawing>
          <wp:inline distR="0" distL="0" distB="0" distT="0">
            <wp:extent cy="733425" cx="552450"/>
            <wp:effectExtent b="9525" r="0" t="0" l="0"/>
            <wp:docPr name="Slika 1" id="1">
              <a:hlinkClick r:id="rId10"/>
            </wp:docPr>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27603E" w:rsidP="00E8613B" w:rsidR="0027603E" w:rsidRPr="0027603E">
      <w:pPr>
        <w:rPr>
          <w:b/>
          <w:sz w:val="22"/>
          <w:szCs w:val="22"/>
        </w:rPr>
      </w:pPr>
      <w:r w:rsidRPr="0027603E">
        <w:rPr>
          <w:color w:val="000000"/>
          <w:sz w:val="22"/>
          <w:szCs w:val="22"/>
        </w:rPr>
        <w:t xml:space="preserve">        </w:t>
      </w:r>
      <w:r w:rsidRPr="0027603E">
        <w:rPr>
          <w:b/>
          <w:sz w:val="22"/>
          <w:szCs w:val="22"/>
        </w:rPr>
        <w:t>REPUBLIKA HRVATSKA</w:t>
      </w:r>
    </w:p>
    <w:p w:rsidRDefault="0027603E" w:rsidP="00E8613B" w:rsidR="0027603E" w:rsidRPr="0027603E">
      <w:pPr>
        <w:rPr>
          <w:b/>
          <w:sz w:val="22"/>
          <w:szCs w:val="22"/>
        </w:rPr>
      </w:pPr>
      <w:r w:rsidRPr="0027603E">
        <w:rPr>
          <w:b/>
          <w:sz w:val="22"/>
          <w:szCs w:val="22"/>
        </w:rPr>
        <w:t xml:space="preserve">     TRGOVAČKI SUD U SPLITU</w:t>
      </w:r>
    </w:p>
    <w:p w:rsidRDefault="0027603E" w:rsidP="00E8613B" w:rsidR="0027603E" w:rsidRPr="0027603E">
      <w:pPr>
        <w:rPr>
          <w:b/>
          <w:sz w:val="22"/>
          <w:szCs w:val="22"/>
        </w:rPr>
      </w:pPr>
      <w:r w:rsidRPr="0027603E">
        <w:rPr>
          <w:b/>
          <w:sz w:val="22"/>
          <w:szCs w:val="22"/>
        </w:rPr>
        <w:t xml:space="preserve">   STALNA SLUŽBA DUBROVNIK</w:t>
      </w:r>
    </w:p>
    <w:p w:rsidRDefault="0027603E" w:rsidP="00E8613B" w:rsidR="0027603E" w:rsidRPr="0027603E">
      <w:pPr>
        <w:rPr>
          <w:b/>
          <w:sz w:val="22"/>
          <w:szCs w:val="22"/>
        </w:rPr>
      </w:pPr>
      <w:r w:rsidRPr="0027603E">
        <w:rPr>
          <w:b/>
          <w:sz w:val="22"/>
          <w:szCs w:val="22"/>
        </w:rPr>
        <w:t xml:space="preserve">     Dr. A. Starčevića 23, Dubrovnik</w:t>
      </w:r>
    </w:p>
    <w:p w:rsidRDefault="0027603E" w:rsidP="0027603E" w:rsidR="00754D36" w:rsidRPr="0027603E">
      <w:pPr>
        <w:jc w:val="right"/>
        <w:rPr>
          <w:b/>
          <w:sz w:val="22"/>
          <w:szCs w:val="22"/>
        </w:rPr>
      </w:pPr>
      <w:r w:rsidRPr="0027603E">
        <w:rPr>
          <w:sz w:val="22"/>
          <w:szCs w:val="22"/>
        </w:rPr>
        <w:t xml:space="preserve"> </w:t>
      </w:r>
      <w:proofErr w:type="spellStart"/>
      <w:r w:rsidR="00DF59F6">
        <w:rPr>
          <w:b/>
          <w:sz w:val="22"/>
          <w:szCs w:val="22"/>
        </w:rPr>
        <w:t>Posl</w:t>
      </w:r>
      <w:proofErr w:type="spellEnd"/>
      <w:r w:rsidR="00DF59F6">
        <w:rPr>
          <w:b/>
          <w:sz w:val="22"/>
          <w:szCs w:val="22"/>
        </w:rPr>
        <w:t>. br. 7 St. 21/12</w:t>
      </w:r>
    </w:p>
    <w:p w:rsidRDefault="00754D36" w:rsidP="00754D36" w:rsidR="00754D36" w:rsidRPr="0027603E">
      <w:pPr>
        <w:rPr>
          <w:sz w:val="22"/>
          <w:szCs w:val="22"/>
        </w:rPr>
      </w:pPr>
    </w:p>
    <w:p w:rsidRDefault="00754D36" w:rsidP="00754D36" w:rsidR="00754D36">
      <w:pPr>
        <w:rPr>
          <w:sz w:val="22"/>
          <w:szCs w:val="22"/>
        </w:rPr>
      </w:pPr>
    </w:p>
    <w:p w:rsidRDefault="0027603E" w:rsidP="00754D36" w:rsidR="0027603E" w:rsidRPr="0027603E">
      <w:pPr>
        <w:rPr>
          <w:sz w:val="22"/>
          <w:szCs w:val="22"/>
        </w:rPr>
      </w:pPr>
    </w:p>
    <w:p w:rsidRDefault="0027603E" w:rsidP="0027603E" w:rsidR="0027603E">
      <w:pPr>
        <w:jc w:val="center"/>
        <w:rPr>
          <w:b/>
          <w:sz w:val="22"/>
          <w:szCs w:val="22"/>
        </w:rPr>
      </w:pPr>
      <w:r>
        <w:rPr>
          <w:b/>
          <w:sz w:val="22"/>
          <w:szCs w:val="22"/>
        </w:rPr>
        <w:t>REPUBLIKA HRVATSKA</w:t>
      </w:r>
    </w:p>
    <w:p w:rsidRDefault="00754D36" w:rsidP="0027603E" w:rsidR="00754D36" w:rsidRPr="0027603E">
      <w:pPr>
        <w:jc w:val="center"/>
        <w:rPr>
          <w:b/>
          <w:sz w:val="22"/>
          <w:szCs w:val="22"/>
        </w:rPr>
      </w:pPr>
      <w:r w:rsidRPr="0027603E">
        <w:rPr>
          <w:b/>
          <w:sz w:val="22"/>
          <w:szCs w:val="22"/>
        </w:rPr>
        <w:t>R J E Š E N J E</w:t>
      </w:r>
    </w:p>
    <w:p w:rsidRDefault="0027603E" w:rsidP="0027603E" w:rsidR="0027603E" w:rsidRPr="0027603E">
      <w:pPr>
        <w:jc w:val="both"/>
        <w:rPr>
          <w:sz w:val="22"/>
          <w:szCs w:val="22"/>
        </w:rPr>
      </w:pPr>
    </w:p>
    <w:p w:rsidRDefault="0027603E" w:rsidP="006906BC" w:rsidR="0027603E" w:rsidRPr="0027603E">
      <w:pPr>
        <w:ind w:firstLine="720"/>
        <w:jc w:val="both"/>
        <w:rPr>
          <w:sz w:val="22"/>
          <w:szCs w:val="22"/>
        </w:rPr>
      </w:pPr>
      <w:r w:rsidRPr="0027603E">
        <w:rPr>
          <w:sz w:val="22"/>
          <w:szCs w:val="22"/>
        </w:rPr>
        <w:t xml:space="preserve">Trgovački sud u Splitu, Stalna služba u Dubrovniku, u ime Republike Hrvatske, po sucu tog suda Diani Butigan Granić, kao sucu pojedincu, u stečajnom postupku nad dužnikom </w:t>
      </w:r>
      <w:r w:rsidR="006906BC" w:rsidRPr="0064405F">
        <w:t>BELVEDERE d.d.</w:t>
      </w:r>
      <w:r w:rsidR="006906BC">
        <w:t xml:space="preserve"> u stečaju</w:t>
      </w:r>
      <w:r w:rsidR="006906BC" w:rsidRPr="0064405F">
        <w:t xml:space="preserve">, </w:t>
      </w:r>
      <w:r w:rsidR="006906BC">
        <w:t xml:space="preserve">Dubrovnik, F. Supila 28, OIB: 43709213075, </w:t>
      </w:r>
      <w:r w:rsidR="006906BC" w:rsidRPr="0064405F">
        <w:t>zastupanog po stečajnom upravitelju Zoranu Miletić</w:t>
      </w:r>
      <w:r w:rsidR="006906BC">
        <w:t>u</w:t>
      </w:r>
      <w:r w:rsidR="006906BC" w:rsidRPr="0064405F">
        <w:t xml:space="preserve"> iz Splita,</w:t>
      </w:r>
      <w:r w:rsidR="006906BC">
        <w:rPr>
          <w:sz w:val="22"/>
          <w:szCs w:val="22"/>
        </w:rPr>
        <w:t xml:space="preserve"> dana 24. travnja 2017.g.</w:t>
      </w:r>
      <w:r w:rsidRPr="0027603E">
        <w:rPr>
          <w:sz w:val="22"/>
          <w:szCs w:val="22"/>
        </w:rPr>
        <w:t xml:space="preserve"> </w:t>
      </w:r>
    </w:p>
    <w:p w:rsidRDefault="0027603E" w:rsidP="0027603E" w:rsidR="0027603E" w:rsidRPr="0027603E">
      <w:pPr>
        <w:ind w:right="-2"/>
        <w:jc w:val="both"/>
        <w:rPr>
          <w:sz w:val="22"/>
          <w:szCs w:val="22"/>
        </w:rPr>
      </w:pPr>
    </w:p>
    <w:p w:rsidRDefault="005E7BB1" w:rsidP="005E7BB1" w:rsidR="00754D36" w:rsidRPr="0027603E">
      <w:pPr>
        <w:ind w:firstLine="708" w:left="2124"/>
        <w:rPr>
          <w:b/>
          <w:sz w:val="22"/>
          <w:szCs w:val="22"/>
        </w:rPr>
      </w:pPr>
      <w:r w:rsidRPr="0027603E">
        <w:rPr>
          <w:b/>
          <w:sz w:val="22"/>
          <w:szCs w:val="22"/>
        </w:rPr>
        <w:t xml:space="preserve">              </w:t>
      </w:r>
      <w:r w:rsidR="00754D36" w:rsidRPr="0027603E">
        <w:rPr>
          <w:b/>
          <w:sz w:val="22"/>
          <w:szCs w:val="22"/>
        </w:rPr>
        <w:t>r i j e š i o    j e</w:t>
      </w:r>
    </w:p>
    <w:p w:rsidRDefault="00754D36" w:rsidP="005E7BB1" w:rsidR="00754D36" w:rsidRPr="0027603E">
      <w:pPr>
        <w:jc w:val="both"/>
        <w:rPr>
          <w:sz w:val="22"/>
          <w:szCs w:val="22"/>
        </w:rPr>
      </w:pPr>
    </w:p>
    <w:p w:rsidRDefault="00754D36" w:rsidP="005E7BB1" w:rsidR="00754D36" w:rsidRPr="0027603E">
      <w:pPr>
        <w:ind w:firstLine="708"/>
        <w:jc w:val="both"/>
        <w:rPr>
          <w:sz w:val="22"/>
          <w:szCs w:val="22"/>
        </w:rPr>
      </w:pPr>
      <w:r w:rsidRPr="0027603E">
        <w:rPr>
          <w:sz w:val="22"/>
          <w:szCs w:val="22"/>
        </w:rPr>
        <w:t>Odr</w:t>
      </w:r>
      <w:r w:rsidR="00897DD4" w:rsidRPr="0027603E">
        <w:rPr>
          <w:sz w:val="22"/>
          <w:szCs w:val="22"/>
        </w:rPr>
        <w:t xml:space="preserve">eđuje se da će se vjerovnicima kod prve djelomične </w:t>
      </w:r>
      <w:r w:rsidRPr="0027603E">
        <w:rPr>
          <w:sz w:val="22"/>
          <w:szCs w:val="22"/>
        </w:rPr>
        <w:t xml:space="preserve"> diobe, isplatiti 10</w:t>
      </w:r>
      <w:r w:rsidR="00897DD4" w:rsidRPr="0027603E">
        <w:rPr>
          <w:sz w:val="22"/>
          <w:szCs w:val="22"/>
        </w:rPr>
        <w:t>0</w:t>
      </w:r>
      <w:r w:rsidRPr="0027603E">
        <w:rPr>
          <w:sz w:val="22"/>
          <w:szCs w:val="22"/>
        </w:rPr>
        <w:t xml:space="preserve"> % njihovih priznatih tražbina u I višem isplatnom redu odnosno iznos od </w:t>
      </w:r>
      <w:r w:rsidR="00D05F18">
        <w:rPr>
          <w:sz w:val="22"/>
          <w:szCs w:val="22"/>
        </w:rPr>
        <w:t>2,973.141,66</w:t>
      </w:r>
      <w:r w:rsidR="00606F9B" w:rsidRPr="0027603E">
        <w:rPr>
          <w:sz w:val="22"/>
          <w:szCs w:val="22"/>
        </w:rPr>
        <w:t xml:space="preserve"> kuna.</w:t>
      </w:r>
      <w:r w:rsidRPr="0027603E">
        <w:rPr>
          <w:sz w:val="22"/>
          <w:szCs w:val="22"/>
        </w:rPr>
        <w:t xml:space="preserve"> </w:t>
      </w:r>
    </w:p>
    <w:p w:rsidRDefault="00897DD4" w:rsidP="005E7BB1" w:rsidR="00897DD4" w:rsidRPr="0027603E">
      <w:pPr>
        <w:jc w:val="both"/>
        <w:rPr>
          <w:sz w:val="22"/>
          <w:szCs w:val="22"/>
        </w:rPr>
      </w:pPr>
    </w:p>
    <w:p w:rsidRDefault="00754D36" w:rsidP="005E7BB1" w:rsidR="00754D36" w:rsidRPr="0027603E">
      <w:pPr>
        <w:jc w:val="both"/>
        <w:rPr>
          <w:b/>
          <w:sz w:val="22"/>
          <w:szCs w:val="22"/>
        </w:rPr>
      </w:pPr>
      <w:r w:rsidRPr="0027603E">
        <w:rPr>
          <w:sz w:val="22"/>
          <w:szCs w:val="22"/>
        </w:rPr>
        <w:t xml:space="preserve">                                        </w:t>
      </w:r>
      <w:r w:rsidR="005E7BB1" w:rsidRPr="0027603E">
        <w:rPr>
          <w:sz w:val="22"/>
          <w:szCs w:val="22"/>
        </w:rPr>
        <w:tab/>
      </w:r>
      <w:r w:rsidR="005E7BB1" w:rsidRPr="0027603E">
        <w:rPr>
          <w:b/>
          <w:sz w:val="22"/>
          <w:szCs w:val="22"/>
        </w:rPr>
        <w:tab/>
        <w:t xml:space="preserve">   </w:t>
      </w:r>
      <w:r w:rsidRPr="0027603E">
        <w:rPr>
          <w:b/>
          <w:sz w:val="22"/>
          <w:szCs w:val="22"/>
        </w:rPr>
        <w:t xml:space="preserve"> Obrazloženje</w:t>
      </w:r>
    </w:p>
    <w:p w:rsidRDefault="00754D36" w:rsidP="005E7BB1" w:rsidR="00754D36" w:rsidRPr="0027603E">
      <w:pPr>
        <w:jc w:val="both"/>
        <w:rPr>
          <w:sz w:val="22"/>
          <w:szCs w:val="22"/>
        </w:rPr>
      </w:pPr>
    </w:p>
    <w:p w:rsidRDefault="00754D36" w:rsidP="005E7BB1" w:rsidR="00754D36" w:rsidRPr="0027603E">
      <w:pPr>
        <w:ind w:firstLine="708"/>
        <w:jc w:val="both"/>
        <w:rPr>
          <w:sz w:val="22"/>
          <w:szCs w:val="22"/>
        </w:rPr>
      </w:pPr>
      <w:r w:rsidRPr="0027603E">
        <w:rPr>
          <w:sz w:val="22"/>
          <w:szCs w:val="22"/>
        </w:rPr>
        <w:t xml:space="preserve">Rješenjem ovog suda </w:t>
      </w:r>
      <w:proofErr w:type="spellStart"/>
      <w:r w:rsidRPr="0027603E">
        <w:rPr>
          <w:sz w:val="22"/>
          <w:szCs w:val="22"/>
        </w:rPr>
        <w:t>posl</w:t>
      </w:r>
      <w:proofErr w:type="spellEnd"/>
      <w:r w:rsidRPr="0027603E">
        <w:rPr>
          <w:sz w:val="22"/>
          <w:szCs w:val="22"/>
        </w:rPr>
        <w:t xml:space="preserve">. br. 7 St. </w:t>
      </w:r>
      <w:r w:rsidR="00D05F18">
        <w:rPr>
          <w:sz w:val="22"/>
          <w:szCs w:val="22"/>
        </w:rPr>
        <w:t>21</w:t>
      </w:r>
      <w:r w:rsidRPr="0027603E">
        <w:rPr>
          <w:sz w:val="22"/>
          <w:szCs w:val="22"/>
        </w:rPr>
        <w:t>/</w:t>
      </w:r>
      <w:r w:rsidR="00D05F18">
        <w:rPr>
          <w:sz w:val="22"/>
          <w:szCs w:val="22"/>
        </w:rPr>
        <w:t>12</w:t>
      </w:r>
      <w:r w:rsidR="00897DD4" w:rsidRPr="0027603E">
        <w:rPr>
          <w:sz w:val="22"/>
          <w:szCs w:val="22"/>
        </w:rPr>
        <w:t xml:space="preserve"> od </w:t>
      </w:r>
      <w:r w:rsidR="00D05F18">
        <w:rPr>
          <w:sz w:val="22"/>
          <w:szCs w:val="22"/>
        </w:rPr>
        <w:t>24</w:t>
      </w:r>
      <w:r w:rsidRPr="0027603E">
        <w:rPr>
          <w:sz w:val="22"/>
          <w:szCs w:val="22"/>
        </w:rPr>
        <w:t xml:space="preserve">. </w:t>
      </w:r>
      <w:r w:rsidR="00D05F18">
        <w:rPr>
          <w:sz w:val="22"/>
          <w:szCs w:val="22"/>
        </w:rPr>
        <w:t>ožujka 2017</w:t>
      </w:r>
      <w:r w:rsidRPr="0027603E">
        <w:rPr>
          <w:sz w:val="22"/>
          <w:szCs w:val="22"/>
        </w:rPr>
        <w:t xml:space="preserve">. godine dana je suglasnost stečajnom upravitelju stečajnog dužnika na diobu stečajne mase radi isplate </w:t>
      </w:r>
      <w:r w:rsidR="00D05F18">
        <w:rPr>
          <w:sz w:val="22"/>
          <w:szCs w:val="22"/>
        </w:rPr>
        <w:t>2.973</w:t>
      </w:r>
      <w:r w:rsidR="00897DD4" w:rsidRPr="0027603E">
        <w:rPr>
          <w:sz w:val="22"/>
          <w:szCs w:val="22"/>
        </w:rPr>
        <w:t>.</w:t>
      </w:r>
      <w:r w:rsidR="00D05F18">
        <w:rPr>
          <w:sz w:val="22"/>
          <w:szCs w:val="22"/>
        </w:rPr>
        <w:t>141</w:t>
      </w:r>
      <w:r w:rsidR="00606F9B" w:rsidRPr="0027603E">
        <w:rPr>
          <w:sz w:val="22"/>
          <w:szCs w:val="22"/>
        </w:rPr>
        <w:t>,</w:t>
      </w:r>
      <w:r w:rsidR="00D05F18">
        <w:rPr>
          <w:sz w:val="22"/>
          <w:szCs w:val="22"/>
        </w:rPr>
        <w:t>66</w:t>
      </w:r>
      <w:r w:rsidRPr="0027603E">
        <w:rPr>
          <w:sz w:val="22"/>
          <w:szCs w:val="22"/>
        </w:rPr>
        <w:t xml:space="preserve"> kuna priznatih tražbina vjerovnicima I</w:t>
      </w:r>
      <w:r w:rsidR="00606F9B" w:rsidRPr="0027603E">
        <w:rPr>
          <w:sz w:val="22"/>
          <w:szCs w:val="22"/>
        </w:rPr>
        <w:t>.</w:t>
      </w:r>
      <w:r w:rsidRPr="0027603E">
        <w:rPr>
          <w:sz w:val="22"/>
          <w:szCs w:val="22"/>
        </w:rPr>
        <w:t xml:space="preserve"> višeg isplatnog reda. </w:t>
      </w:r>
    </w:p>
    <w:p w:rsidRDefault="00754D36" w:rsidP="005E7BB1" w:rsidR="00754D36" w:rsidRPr="0027603E">
      <w:pPr>
        <w:jc w:val="both"/>
        <w:rPr>
          <w:sz w:val="22"/>
          <w:szCs w:val="22"/>
        </w:rPr>
      </w:pPr>
    </w:p>
    <w:p w:rsidRDefault="00606F9B" w:rsidP="00087970" w:rsidR="00754D36" w:rsidRPr="0027603E">
      <w:pPr>
        <w:ind w:firstLine="708"/>
        <w:jc w:val="both"/>
        <w:rPr>
          <w:sz w:val="22"/>
          <w:szCs w:val="22"/>
        </w:rPr>
      </w:pPr>
      <w:r w:rsidRPr="0027603E">
        <w:rPr>
          <w:sz w:val="22"/>
          <w:szCs w:val="22"/>
        </w:rPr>
        <w:t xml:space="preserve">Navedeno rješenje je oglašeno na e-oglasnoj ploči ovog suda dana </w:t>
      </w:r>
      <w:r w:rsidR="00D05F18">
        <w:rPr>
          <w:sz w:val="22"/>
          <w:szCs w:val="22"/>
        </w:rPr>
        <w:t>24</w:t>
      </w:r>
      <w:r w:rsidRPr="0027603E">
        <w:rPr>
          <w:sz w:val="22"/>
          <w:szCs w:val="22"/>
        </w:rPr>
        <w:t xml:space="preserve">. </w:t>
      </w:r>
      <w:r w:rsidR="00D05F18">
        <w:rPr>
          <w:sz w:val="22"/>
          <w:szCs w:val="22"/>
        </w:rPr>
        <w:t>ožujka 2017</w:t>
      </w:r>
      <w:r w:rsidRPr="0027603E">
        <w:rPr>
          <w:sz w:val="22"/>
          <w:szCs w:val="22"/>
        </w:rPr>
        <w:t>. godine.</w:t>
      </w:r>
    </w:p>
    <w:p w:rsidRDefault="00754D36" w:rsidP="005E7BB1" w:rsidR="00754D36" w:rsidRPr="0027603E">
      <w:pPr>
        <w:jc w:val="both"/>
        <w:rPr>
          <w:sz w:val="22"/>
          <w:szCs w:val="22"/>
        </w:rPr>
      </w:pPr>
      <w:r w:rsidRPr="0027603E">
        <w:rPr>
          <w:sz w:val="22"/>
          <w:szCs w:val="22"/>
        </w:rPr>
        <w:t xml:space="preserve"> </w:t>
      </w:r>
    </w:p>
    <w:p w:rsidRDefault="00754D36" w:rsidP="00087970" w:rsidR="00754D36" w:rsidRPr="0027603E">
      <w:pPr>
        <w:ind w:firstLine="708"/>
        <w:jc w:val="both"/>
        <w:rPr>
          <w:sz w:val="22"/>
          <w:szCs w:val="22"/>
        </w:rPr>
      </w:pPr>
      <w:r w:rsidRPr="0027603E">
        <w:rPr>
          <w:sz w:val="22"/>
          <w:szCs w:val="22"/>
        </w:rPr>
        <w:t xml:space="preserve">Budući su istekli rokovi iz čl. 185. i 186. Stečajnog zakona (NN br. 44/96, 29/99, 129/00, 123/03 i 82/06 - nastavno: SZ), a vjerovnici nisu podnijeli u roku od 8 dana nakon isteka roka iz čl. 185. st. 1. SZ-a prigovor stečajnom sucu, stečajni sudac je temeljem čl. 191. SZ-a, odlučio kao u izreci ovog rješenja. </w:t>
      </w:r>
    </w:p>
    <w:p w:rsidRDefault="00754D36" w:rsidP="005E7BB1" w:rsidR="00754D36" w:rsidRPr="0027603E">
      <w:pPr>
        <w:jc w:val="both"/>
        <w:rPr>
          <w:sz w:val="22"/>
          <w:szCs w:val="22"/>
        </w:rPr>
      </w:pPr>
      <w:r w:rsidRPr="0027603E">
        <w:rPr>
          <w:sz w:val="22"/>
          <w:szCs w:val="22"/>
        </w:rPr>
        <w:t xml:space="preserve"> </w:t>
      </w:r>
    </w:p>
    <w:p w:rsidRDefault="00754D36" w:rsidP="004938C8" w:rsidR="00754D36" w:rsidRPr="0027603E">
      <w:pPr>
        <w:jc w:val="center"/>
        <w:rPr>
          <w:b/>
          <w:sz w:val="22"/>
          <w:szCs w:val="22"/>
        </w:rPr>
      </w:pPr>
      <w:r w:rsidRPr="0027603E">
        <w:rPr>
          <w:b/>
          <w:sz w:val="22"/>
          <w:szCs w:val="22"/>
        </w:rPr>
        <w:t xml:space="preserve">U Dubrovniku, </w:t>
      </w:r>
      <w:r w:rsidR="006906BC">
        <w:rPr>
          <w:b/>
          <w:sz w:val="22"/>
          <w:szCs w:val="22"/>
        </w:rPr>
        <w:t>24. travnja 2017.g.</w:t>
      </w:r>
    </w:p>
    <w:p w:rsidRDefault="00754D36" w:rsidP="005E7BB1" w:rsidR="00754D36">
      <w:pPr>
        <w:jc w:val="both"/>
        <w:rPr>
          <w:sz w:val="22"/>
          <w:szCs w:val="22"/>
        </w:rPr>
      </w:pPr>
    </w:p>
    <w:p w:rsidRDefault="0027603E" w:rsidP="005E7BB1" w:rsidR="0027603E" w:rsidRPr="0027603E">
      <w:pPr>
        <w:jc w:val="both"/>
        <w:rPr>
          <w:sz w:val="22"/>
          <w:szCs w:val="22"/>
        </w:rPr>
      </w:pPr>
    </w:p>
    <w:p w:rsidRDefault="005E7BB1" w:rsidP="005E7BB1" w:rsidR="00754D36" w:rsidRPr="0027603E">
      <w:pPr>
        <w:jc w:val="both"/>
        <w:rPr>
          <w:b/>
          <w:sz w:val="22"/>
          <w:szCs w:val="22"/>
        </w:rPr>
      </w:pPr>
      <w:r w:rsidRPr="0027603E">
        <w:rPr>
          <w:sz w:val="22"/>
          <w:szCs w:val="22"/>
        </w:rPr>
        <w:t xml:space="preserve">                                                                                              </w:t>
      </w:r>
      <w:r w:rsidR="00754D36" w:rsidRPr="0027603E">
        <w:rPr>
          <w:sz w:val="22"/>
          <w:szCs w:val="22"/>
        </w:rPr>
        <w:t xml:space="preserve"> </w:t>
      </w:r>
      <w:r w:rsidR="00754D36" w:rsidRPr="0027603E">
        <w:rPr>
          <w:b/>
          <w:sz w:val="22"/>
          <w:szCs w:val="22"/>
        </w:rPr>
        <w:t>Stečajni sudac:</w:t>
      </w:r>
    </w:p>
    <w:p w:rsidRDefault="00754D36" w:rsidP="005E7BB1" w:rsidR="00754D36" w:rsidRPr="0027603E">
      <w:pPr>
        <w:jc w:val="both"/>
        <w:rPr>
          <w:b/>
          <w:sz w:val="22"/>
          <w:szCs w:val="22"/>
        </w:rPr>
      </w:pPr>
    </w:p>
    <w:p w:rsidRDefault="00754D36" w:rsidP="005E7BB1" w:rsidR="00754D36" w:rsidRPr="0027603E">
      <w:pPr>
        <w:jc w:val="both"/>
        <w:rPr>
          <w:b/>
          <w:sz w:val="22"/>
          <w:szCs w:val="22"/>
        </w:rPr>
      </w:pPr>
      <w:r w:rsidRPr="0027603E">
        <w:rPr>
          <w:b/>
          <w:sz w:val="22"/>
          <w:szCs w:val="22"/>
        </w:rPr>
        <w:t xml:space="preserve"> </w:t>
      </w:r>
      <w:r w:rsidR="005E7BB1" w:rsidRPr="0027603E">
        <w:rPr>
          <w:b/>
          <w:sz w:val="22"/>
          <w:szCs w:val="22"/>
        </w:rPr>
        <w:tab/>
      </w:r>
      <w:r w:rsidR="005E7BB1" w:rsidRPr="0027603E">
        <w:rPr>
          <w:b/>
          <w:sz w:val="22"/>
          <w:szCs w:val="22"/>
        </w:rPr>
        <w:tab/>
      </w:r>
      <w:r w:rsidR="005E7BB1" w:rsidRPr="0027603E">
        <w:rPr>
          <w:b/>
          <w:sz w:val="22"/>
          <w:szCs w:val="22"/>
        </w:rPr>
        <w:tab/>
      </w:r>
      <w:r w:rsidR="005E7BB1" w:rsidRPr="0027603E">
        <w:rPr>
          <w:b/>
          <w:sz w:val="22"/>
          <w:szCs w:val="22"/>
        </w:rPr>
        <w:tab/>
      </w:r>
      <w:r w:rsidR="005E7BB1" w:rsidRPr="0027603E">
        <w:rPr>
          <w:b/>
          <w:sz w:val="22"/>
          <w:szCs w:val="22"/>
        </w:rPr>
        <w:tab/>
      </w:r>
      <w:r w:rsidR="005E7BB1" w:rsidRPr="0027603E">
        <w:rPr>
          <w:b/>
          <w:sz w:val="22"/>
          <w:szCs w:val="22"/>
        </w:rPr>
        <w:tab/>
      </w:r>
      <w:r w:rsidR="005E7BB1" w:rsidRPr="0027603E">
        <w:rPr>
          <w:b/>
          <w:sz w:val="22"/>
          <w:szCs w:val="22"/>
        </w:rPr>
        <w:tab/>
      </w:r>
      <w:r w:rsidR="005E7BB1" w:rsidRPr="0027603E">
        <w:rPr>
          <w:b/>
          <w:sz w:val="22"/>
          <w:szCs w:val="22"/>
        </w:rPr>
        <w:tab/>
      </w:r>
      <w:r w:rsidR="004F7BA2" w:rsidRPr="0027603E">
        <w:rPr>
          <w:b/>
          <w:sz w:val="22"/>
          <w:szCs w:val="22"/>
        </w:rPr>
        <w:t xml:space="preserve"> </w:t>
      </w:r>
      <w:r w:rsidR="00C54169" w:rsidRPr="0027603E">
        <w:rPr>
          <w:b/>
          <w:sz w:val="22"/>
          <w:szCs w:val="22"/>
        </w:rPr>
        <w:t>Diana Butigan Granić</w:t>
      </w:r>
    </w:p>
    <w:p w:rsidRDefault="004938C8" w:rsidP="005E7BB1" w:rsidR="004938C8" w:rsidRPr="0027603E">
      <w:pPr>
        <w:jc w:val="both"/>
        <w:rPr>
          <w:sz w:val="22"/>
          <w:szCs w:val="22"/>
        </w:rPr>
      </w:pPr>
    </w:p>
    <w:p w:rsidRDefault="00754D36" w:rsidP="005E7BB1" w:rsidR="00754D36" w:rsidRPr="0027603E">
      <w:pPr>
        <w:jc w:val="both"/>
        <w:rPr>
          <w:b/>
          <w:sz w:val="22"/>
          <w:szCs w:val="22"/>
        </w:rPr>
      </w:pPr>
      <w:r w:rsidRPr="0027603E">
        <w:rPr>
          <w:b/>
          <w:sz w:val="22"/>
          <w:szCs w:val="22"/>
        </w:rPr>
        <w:t>POUKA O PRAVNOM LIJEKU:</w:t>
      </w:r>
    </w:p>
    <w:p w:rsidRDefault="00754D36" w:rsidP="005E7BB1" w:rsidR="00754D36" w:rsidRPr="0027603E">
      <w:pPr>
        <w:jc w:val="both"/>
        <w:rPr>
          <w:sz w:val="22"/>
          <w:szCs w:val="22"/>
        </w:rPr>
      </w:pPr>
      <w:r w:rsidRPr="0027603E">
        <w:rPr>
          <w:sz w:val="22"/>
          <w:szCs w:val="22"/>
        </w:rPr>
        <w:t>Protiv ovog rješenja stečajni upravitelj i vjerovnici mogu izjaviti žalbu Visokom trgovačkom sudu u Zagrebu u roku od 8 dana od dana objave. Žalba se podnosi u tri primjerka putem ovog suda.</w:t>
      </w:r>
    </w:p>
    <w:p w:rsidRDefault="00754D36" w:rsidP="005E7BB1" w:rsidR="00754D36" w:rsidRPr="0027603E">
      <w:pPr>
        <w:jc w:val="both"/>
        <w:rPr>
          <w:sz w:val="22"/>
          <w:szCs w:val="22"/>
        </w:rPr>
      </w:pPr>
    </w:p>
    <w:p w:rsidRDefault="005E7BB1" w:rsidP="005E7BB1" w:rsidR="005E7BB1" w:rsidRPr="0027603E">
      <w:pPr>
        <w:jc w:val="both"/>
        <w:rPr>
          <w:sz w:val="22"/>
          <w:szCs w:val="22"/>
        </w:rPr>
      </w:pPr>
    </w:p>
    <w:p w:rsidRDefault="00754D36" w:rsidP="005E7BB1" w:rsidR="00754D36" w:rsidRPr="0027603E">
      <w:pPr>
        <w:jc w:val="both"/>
        <w:rPr>
          <w:b/>
          <w:sz w:val="22"/>
          <w:szCs w:val="22"/>
        </w:rPr>
      </w:pPr>
      <w:r w:rsidRPr="0027603E">
        <w:rPr>
          <w:b/>
          <w:sz w:val="22"/>
          <w:szCs w:val="22"/>
        </w:rPr>
        <w:t>DN-a:</w:t>
      </w:r>
    </w:p>
    <w:p w:rsidRDefault="00754D36" w:rsidP="005E7BB1" w:rsidR="00754D36" w:rsidRPr="0027603E">
      <w:pPr>
        <w:jc w:val="both"/>
        <w:rPr>
          <w:sz w:val="22"/>
          <w:szCs w:val="22"/>
        </w:rPr>
      </w:pPr>
      <w:r w:rsidRPr="0027603E">
        <w:rPr>
          <w:sz w:val="22"/>
          <w:szCs w:val="22"/>
        </w:rPr>
        <w:t>-</w:t>
      </w:r>
      <w:r w:rsidR="0027603E">
        <w:rPr>
          <w:sz w:val="22"/>
          <w:szCs w:val="22"/>
        </w:rPr>
        <w:t xml:space="preserve"> </w:t>
      </w:r>
      <w:r w:rsidRPr="0027603E">
        <w:rPr>
          <w:sz w:val="22"/>
          <w:szCs w:val="22"/>
        </w:rPr>
        <w:t>stečajnom upravitelju</w:t>
      </w:r>
      <w:r w:rsidR="00127FBC">
        <w:rPr>
          <w:sz w:val="22"/>
          <w:szCs w:val="22"/>
        </w:rPr>
        <w:t xml:space="preserve"> – e-oglasna ploča suda</w:t>
      </w:r>
      <w:r w:rsidRPr="0027603E">
        <w:rPr>
          <w:sz w:val="22"/>
          <w:szCs w:val="22"/>
        </w:rPr>
        <w:t xml:space="preserve"> </w:t>
      </w:r>
    </w:p>
    <w:p w:rsidRDefault="00754D36" w:rsidP="005E7BB1" w:rsidR="00754D36" w:rsidRPr="0027603E">
      <w:pPr>
        <w:jc w:val="both"/>
        <w:rPr>
          <w:sz w:val="22"/>
          <w:szCs w:val="22"/>
        </w:rPr>
      </w:pPr>
      <w:r w:rsidRPr="0027603E">
        <w:rPr>
          <w:sz w:val="22"/>
          <w:szCs w:val="22"/>
        </w:rPr>
        <w:t>-</w:t>
      </w:r>
      <w:r w:rsidR="00127FBC">
        <w:rPr>
          <w:sz w:val="22"/>
          <w:szCs w:val="22"/>
        </w:rPr>
        <w:t xml:space="preserve"> e-</w:t>
      </w:r>
      <w:r w:rsidRPr="0027603E">
        <w:rPr>
          <w:sz w:val="22"/>
          <w:szCs w:val="22"/>
        </w:rPr>
        <w:t xml:space="preserve">oglasna ploča suda </w:t>
      </w:r>
    </w:p>
    <w:p w:rsidRDefault="0039305B" w:rsidP="005E7BB1" w:rsidR="0039305B" w:rsidRPr="0027603E">
      <w:pPr>
        <w:jc w:val="both"/>
        <w:rPr>
          <w:sz w:val="22"/>
          <w:szCs w:val="22"/>
        </w:rPr>
      </w:pPr>
    </w:p>
    <w:sectPr w:rsidSect="001A01B6" w:rsidR="0039305B" w:rsidRPr="0027603E">
      <w:headerReference w:type="even" r:id="rId12"/>
      <w:headerReference w:type="default" r:id="rId13"/>
      <w:pgSz w:h="16838" w:w="11906"/>
      <w:pgMar w:gutter="0" w:footer="709" w:header="709" w:left="1260" w:bottom="1258" w:right="1797"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25A1" w:rsidR="00FF25A1">
      <w:r>
        <w:separator/>
      </w:r>
    </w:p>
  </w:endnote>
  <w:endnote w:id="0" w:type="continuationSeparator">
    <w:p w:rsidRDefault="00FF25A1" w:rsidR="00FF25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25A1" w:rsidR="00FF25A1">
      <w:r>
        <w:separator/>
      </w:r>
    </w:p>
  </w:footnote>
  <w:footnote w:id="0" w:type="continuationSeparator">
    <w:p w:rsidRDefault="00FF25A1" w:rsidR="00FF25A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02D08" w:rsidP="004C027A" w:rsidR="00F02D0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02D08" w:rsidR="00F02D0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02D08" w:rsidP="004C027A" w:rsidR="00F02D0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906BC">
      <w:rPr>
        <w:rStyle w:val="Brojstranice"/>
        <w:noProof/>
      </w:rPr>
      <w:t>2</w:t>
    </w:r>
    <w:r>
      <w:rPr>
        <w:rStyle w:val="Brojstranice"/>
      </w:rPr>
      <w:fldChar w:fldCharType="end"/>
    </w:r>
  </w:p>
  <w:p w:rsidRDefault="00F02D08" w:rsidP="00F47118" w:rsidR="00F02D08">
    <w:pPr>
      <w:pStyle w:val="Zaglavlje"/>
      <w:jc w:val="right"/>
    </w:pPr>
    <w:proofErr w:type="spellStart"/>
    <w:r>
      <w:t>Posl</w:t>
    </w:r>
    <w:proofErr w:type="spellEnd"/>
    <w:r>
      <w:t xml:space="preserve">. br. </w:t>
    </w:r>
    <w:smartTag w:element="metricconverter" w:uri="urn:schemas-microsoft-com:office:smarttags">
      <w:smartTagPr>
        <w:attr w:val="7 St" w:name="ProductID"/>
      </w:smartTagPr>
      <w:r>
        <w:t>7 St</w:t>
      </w:r>
    </w:smartTag>
    <w:r w:rsidR="007A77AF">
      <w:t xml:space="preserve">. </w:t>
    </w:r>
    <w:r w:rsidR="0027603E">
      <w:t>443/13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57C3BE2"/>
    <w:multiLevelType w:val="hybridMultilevel"/>
    <w:tmpl w:val="22A6C2E8"/>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5C612F84"/>
    <w:multiLevelType w:val="hybridMultilevel"/>
    <w:tmpl w:val="D43EFF72"/>
    <w:lvl w:tplc="B718AD18"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5207"/>
    <w:rsid w:val="0003125D"/>
    <w:rsid w:val="00037288"/>
    <w:rsid w:val="00044043"/>
    <w:rsid w:val="00054842"/>
    <w:rsid w:val="00064853"/>
    <w:rsid w:val="0008375F"/>
    <w:rsid w:val="00087970"/>
    <w:rsid w:val="000C651D"/>
    <w:rsid w:val="00112CDD"/>
    <w:rsid w:val="00127FBC"/>
    <w:rsid w:val="00130E2D"/>
    <w:rsid w:val="00136E70"/>
    <w:rsid w:val="001468CB"/>
    <w:rsid w:val="00152086"/>
    <w:rsid w:val="00190688"/>
    <w:rsid w:val="00195207"/>
    <w:rsid w:val="001A01B6"/>
    <w:rsid w:val="001B2DC8"/>
    <w:rsid w:val="001C2F56"/>
    <w:rsid w:val="0020408F"/>
    <w:rsid w:val="0024172E"/>
    <w:rsid w:val="002517C8"/>
    <w:rsid w:val="00265435"/>
    <w:rsid w:val="0027603E"/>
    <w:rsid w:val="002777CA"/>
    <w:rsid w:val="00287A84"/>
    <w:rsid w:val="002A4166"/>
    <w:rsid w:val="002A472F"/>
    <w:rsid w:val="002B2616"/>
    <w:rsid w:val="002D3948"/>
    <w:rsid w:val="00331B22"/>
    <w:rsid w:val="00331BE8"/>
    <w:rsid w:val="0036702D"/>
    <w:rsid w:val="003707F0"/>
    <w:rsid w:val="0037253A"/>
    <w:rsid w:val="00380458"/>
    <w:rsid w:val="0039305B"/>
    <w:rsid w:val="00396986"/>
    <w:rsid w:val="003A1FD0"/>
    <w:rsid w:val="003B18AD"/>
    <w:rsid w:val="003C21FF"/>
    <w:rsid w:val="003D15E1"/>
    <w:rsid w:val="003E38F6"/>
    <w:rsid w:val="00417D49"/>
    <w:rsid w:val="00440B0F"/>
    <w:rsid w:val="00445848"/>
    <w:rsid w:val="0045133B"/>
    <w:rsid w:val="0046071C"/>
    <w:rsid w:val="00460C1B"/>
    <w:rsid w:val="00470677"/>
    <w:rsid w:val="004732C4"/>
    <w:rsid w:val="004903BA"/>
    <w:rsid w:val="004938C8"/>
    <w:rsid w:val="00495018"/>
    <w:rsid w:val="004A31FE"/>
    <w:rsid w:val="004B068A"/>
    <w:rsid w:val="004B5ACC"/>
    <w:rsid w:val="004C027A"/>
    <w:rsid w:val="004C1B08"/>
    <w:rsid w:val="004E5E34"/>
    <w:rsid w:val="004F30BB"/>
    <w:rsid w:val="004F74C5"/>
    <w:rsid w:val="004F7BA2"/>
    <w:rsid w:val="00500EB8"/>
    <w:rsid w:val="00553DCF"/>
    <w:rsid w:val="0055583A"/>
    <w:rsid w:val="00563B01"/>
    <w:rsid w:val="00576A09"/>
    <w:rsid w:val="00580DC6"/>
    <w:rsid w:val="00595C37"/>
    <w:rsid w:val="00595DD7"/>
    <w:rsid w:val="005A1029"/>
    <w:rsid w:val="005C6B3B"/>
    <w:rsid w:val="005E1862"/>
    <w:rsid w:val="005E7BB1"/>
    <w:rsid w:val="00606F9B"/>
    <w:rsid w:val="0063042F"/>
    <w:rsid w:val="00655DEB"/>
    <w:rsid w:val="0066719F"/>
    <w:rsid w:val="006760F4"/>
    <w:rsid w:val="006906BC"/>
    <w:rsid w:val="006C5857"/>
    <w:rsid w:val="006C6F56"/>
    <w:rsid w:val="006D4884"/>
    <w:rsid w:val="006E79AC"/>
    <w:rsid w:val="006F0A18"/>
    <w:rsid w:val="006F77F4"/>
    <w:rsid w:val="007051A0"/>
    <w:rsid w:val="007141F3"/>
    <w:rsid w:val="0072071F"/>
    <w:rsid w:val="007243B6"/>
    <w:rsid w:val="00742868"/>
    <w:rsid w:val="00754D36"/>
    <w:rsid w:val="00765898"/>
    <w:rsid w:val="0077284C"/>
    <w:rsid w:val="007A77AF"/>
    <w:rsid w:val="007C488F"/>
    <w:rsid w:val="007D36F7"/>
    <w:rsid w:val="007E2F81"/>
    <w:rsid w:val="007F0974"/>
    <w:rsid w:val="008003D9"/>
    <w:rsid w:val="008350B5"/>
    <w:rsid w:val="00847624"/>
    <w:rsid w:val="0085128B"/>
    <w:rsid w:val="008530F8"/>
    <w:rsid w:val="00862BC0"/>
    <w:rsid w:val="00877606"/>
    <w:rsid w:val="00897DD4"/>
    <w:rsid w:val="008C2E79"/>
    <w:rsid w:val="00922670"/>
    <w:rsid w:val="00942746"/>
    <w:rsid w:val="00951377"/>
    <w:rsid w:val="00960C27"/>
    <w:rsid w:val="009808EE"/>
    <w:rsid w:val="00980C8A"/>
    <w:rsid w:val="00990017"/>
    <w:rsid w:val="00995DB3"/>
    <w:rsid w:val="009C6A14"/>
    <w:rsid w:val="009E33B6"/>
    <w:rsid w:val="00A15FE1"/>
    <w:rsid w:val="00A57866"/>
    <w:rsid w:val="00AB339D"/>
    <w:rsid w:val="00AE012E"/>
    <w:rsid w:val="00B00705"/>
    <w:rsid w:val="00B179AD"/>
    <w:rsid w:val="00B221EC"/>
    <w:rsid w:val="00B3174E"/>
    <w:rsid w:val="00B40A05"/>
    <w:rsid w:val="00B73944"/>
    <w:rsid w:val="00B74574"/>
    <w:rsid w:val="00BA00E0"/>
    <w:rsid w:val="00BE1F5A"/>
    <w:rsid w:val="00C1011B"/>
    <w:rsid w:val="00C144AC"/>
    <w:rsid w:val="00C20A0A"/>
    <w:rsid w:val="00C242D3"/>
    <w:rsid w:val="00C24597"/>
    <w:rsid w:val="00C369EC"/>
    <w:rsid w:val="00C54169"/>
    <w:rsid w:val="00C641D3"/>
    <w:rsid w:val="00C842F6"/>
    <w:rsid w:val="00C875DA"/>
    <w:rsid w:val="00CE3168"/>
    <w:rsid w:val="00CE3D58"/>
    <w:rsid w:val="00CF19E7"/>
    <w:rsid w:val="00D05F18"/>
    <w:rsid w:val="00D31419"/>
    <w:rsid w:val="00D61BC0"/>
    <w:rsid w:val="00D77F27"/>
    <w:rsid w:val="00D8127D"/>
    <w:rsid w:val="00DA3E14"/>
    <w:rsid w:val="00DB0147"/>
    <w:rsid w:val="00DB7CC2"/>
    <w:rsid w:val="00DF59F6"/>
    <w:rsid w:val="00E277AE"/>
    <w:rsid w:val="00E50533"/>
    <w:rsid w:val="00E74029"/>
    <w:rsid w:val="00E828AD"/>
    <w:rsid w:val="00E8613B"/>
    <w:rsid w:val="00EC22BA"/>
    <w:rsid w:val="00EC5BBD"/>
    <w:rsid w:val="00F003B0"/>
    <w:rsid w:val="00F02D08"/>
    <w:rsid w:val="00F3406B"/>
    <w:rsid w:val="00F373B9"/>
    <w:rsid w:val="00F434A0"/>
    <w:rsid w:val="00F47118"/>
    <w:rsid w:val="00FB1D3D"/>
    <w:rsid w:val="00FB452B"/>
    <w:rsid w:val="00FD7DE0"/>
    <w:rsid w:val="00FE54BF"/>
    <w:rsid w:val="00FF25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47118"/>
    <w:pPr>
      <w:tabs>
        <w:tab w:pos="4536" w:val="center"/>
        <w:tab w:pos="9072" w:val="right"/>
      </w:tabs>
    </w:pPr>
  </w:style>
  <w:style w:styleId="Brojstranice" w:type="character">
    <w:name w:val="page number"/>
    <w:basedOn w:val="Zadanifontodlomka"/>
    <w:rsid w:val="00F47118"/>
  </w:style>
  <w:style w:styleId="Podnoje" w:type="paragraph">
    <w:name w:val="footer"/>
    <w:basedOn w:val="Normal"/>
    <w:rsid w:val="00F47118"/>
    <w:pPr>
      <w:tabs>
        <w:tab w:pos="4536" w:val="center"/>
        <w:tab w:pos="9072" w:val="right"/>
      </w:tabs>
    </w:pPr>
  </w:style>
  <w:style w:styleId="Tekstbalonia" w:type="paragraph">
    <w:name w:val="Balloon Text"/>
    <w:basedOn w:val="Normal"/>
    <w:semiHidden/>
    <w:rsid w:val="0077284C"/>
    <w:rPr>
      <w:rFonts w:cs="Tahoma" w:hAnsi="Tahoma" w:ascii="Tahoma"/>
      <w:sz w:val="16"/>
      <w:szCs w:val="16"/>
    </w:rPr>
  </w:style>
  <w:style w:styleId="Tekstrezerviranogmjesta" w:type="character">
    <w:name w:val="Placeholder Text"/>
    <w:basedOn w:val="Zadanifontodlomka"/>
    <w:uiPriority w:val="99"/>
    <w:semiHidden/>
    <w:rsid w:val="00942746"/>
    <w:rPr>
      <w:color w:val="808080"/>
      <w:bdr w:space="0" w:sz="0" w:color="auto" w:val="none"/>
      <w:shd w:fill="auto" w:color="auto" w:val="clear"/>
    </w:rPr>
  </w:style>
  <w:style w:customStyle="true" w:styleId="eSPISCCParagraphDefaultFont" w:type="character">
    <w:name w:val="eSPIS_CC_Paragraph Default Font"/>
    <w:basedOn w:val="Zadanifontodlomka"/>
    <w:rsid w:val="00942746"/>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942746"/>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42746"/>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42746"/>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47118"/>
    <w:pPr>
      <w:tabs>
        <w:tab w:pos="4536" w:val="center"/>
        <w:tab w:pos="9072" w:val="right"/>
      </w:tabs>
    </w:pPr>
  </w:style>
  <w:style w:styleId="Brojstranice" w:type="character">
    <w:name w:val="page number"/>
    <w:basedOn w:val="Zadanifontodlomka"/>
    <w:rsid w:val="00F47118"/>
  </w:style>
  <w:style w:styleId="Podnoje" w:type="paragraph">
    <w:name w:val="footer"/>
    <w:basedOn w:val="Normal"/>
    <w:rsid w:val="00F47118"/>
    <w:pPr>
      <w:tabs>
        <w:tab w:pos="4536" w:val="center"/>
        <w:tab w:pos="9072" w:val="right"/>
      </w:tabs>
    </w:pPr>
  </w:style>
  <w:style w:styleId="Tekstbalonia" w:type="paragraph">
    <w:name w:val="Balloon Text"/>
    <w:basedOn w:val="Normal"/>
    <w:semiHidden/>
    <w:rsid w:val="0077284C"/>
    <w:rPr>
      <w:rFonts w:ascii="Tahoma" w:cs="Tahoma" w:hAnsi="Tahoma"/>
      <w:sz w:val="16"/>
      <w:szCs w:val="16"/>
    </w:rPr>
  </w:style>
  <w:style w:styleId="Tekstrezerviranogmjesta" w:type="character">
    <w:name w:val="Placeholder Text"/>
    <w:basedOn w:val="Zadanifontodlomka"/>
    <w:uiPriority w:val="99"/>
    <w:semiHidden/>
    <w:rsid w:val="00942746"/>
    <w:rPr>
      <w:color w:val="808080"/>
      <w:bdr w:color="auto" w:space="0" w:sz="0" w:val="none"/>
      <w:shd w:color="auto" w:fill="auto" w:val="clear"/>
    </w:rPr>
  </w:style>
  <w:style w:customStyle="1" w:styleId="eSPISCCParagraphDefaultFont" w:type="character">
    <w:name w:val="eSPIS_CC_Paragraph Default Font"/>
    <w:basedOn w:val="Zadanifontodlomka"/>
    <w:rsid w:val="00942746"/>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942746"/>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42746"/>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42746"/>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8482321">
      <w:bodyDiv w:val="true"/>
      <w:marLeft w:val="0"/>
      <w:marRight w:val="0"/>
      <w:marTop w:val="0"/>
      <w:marBottom w:val="0"/>
      <w:divBdr>
        <w:top w:space="0" w:sz="0" w:color="auto" w:val="none"/>
        <w:left w:space="0" w:sz="0" w:color="auto" w:val="none"/>
        <w:bottom w:space="0" w:sz="0" w:color="auto" w:val="none"/>
        <w:right w:space="0" w:sz="0" w:color="auto" w:val="none"/>
      </w:divBdr>
    </w:div>
    <w:div w:id="1694304122">
      <w:bodyDiv w:val="true"/>
      <w:marLeft w:val="0"/>
      <w:marRight w:val="0"/>
      <w:marTop w:val="0"/>
      <w:marBottom w:val="0"/>
      <w:divBdr>
        <w:top w:space="0" w:sz="0" w:color="auto" w:val="none"/>
        <w:left w:space="0" w:sz="0" w:color="auto" w:val="none"/>
        <w:bottom w:space="0" w:sz="0" w:color="auto" w:val="none"/>
        <w:right w:space="0" w:sz="0" w:color="auto" w:val="none"/>
      </w:divBdr>
    </w:div>
    <w:div w:id="18795114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travnja 2017.</izvorni_sadrzaj>
    <derivirana_varijabla naziv="DomainObject.DatumDonosenjaOdluke_1">24.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izvorni_sadrzaj>
    <derivirana_varijabla naziv="DomainObject.Predmet.Broj_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2012.</izvorni_sadrzaj>
    <derivirana_varijabla naziv="DomainObject.Predmet.DatumOsnivanja_1">23.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prekid St-642/2011</izvorni_sadrzaj>
    <derivirana_varijabla naziv="DomainObject.Predmet.Opis_1">prekid St-642/2011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St-21/2012</izvorni_sadrzaj>
    <derivirana_varijabla naziv="DomainObject.Predmet.OznakaBroj_1">St-21/2012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kopija spisa na VTS-u
original spisa u suca</izvorni_sadrzaj>
    <derivirana_varijabla naziv="DomainObject.Predmet.PrimjedbaSuca_1">kopija spisa na VTS-u
original spisa u suca</derivirana_varijabla>
  </DomainObject.Predmet.PrimjedbaSuca>
  <DomainObject.Predmet.ProtustrankaFormated>
    <izvorni_sadrzaj>  BELVEDERE hotelsko turističko dioničko društvo - " u stečaju" zastupanog po punomoćniku Zvonko Stojević; Vladimir Trešćec; Vladimir Trešćec</izvorni_sadrzaj>
    <derivirana_varijabla naziv="DomainObject.Predmet.ProtustrankaFormated_1">  BELVEDERE hotelsko turističko dioničko društvo - " u stečaju" zastupanog po punomoćniku Zvonko Stojević; Vladimir Trešćec; Vladimir Trešćec</derivirana_varijabla>
  </DomainObject.Predmet.ProtustrankaFormated>
  <DomainObject.Predmet.ProtustrankaFormatedOIB>
    <izvorni_sadrzaj>  BELVEDERE hotelsko turističko dioničko društvo - " u stečaju", OIB 43709213075 zastupanog po punomoćniku Zvonko Stojević; Vladimir Trešćec; Vladimir Trešćec</izvorni_sadrzaj>
    <derivirana_varijabla naziv="DomainObject.Predmet.ProtustrankaFormatedOIB_1">  BELVEDERE hotelsko turističko dioničko društvo - " u stečaju", OIB 43709213075 zastupanog po punomoćniku Zvonko Stojević; Vladimir Trešćec; Vladimir Trešćec</derivirana_varijabla>
  </DomainObject.Predmet.ProtustrankaFormatedOIB>
  <DomainObject.Predmet.ProtustrankaFormatedWithAdress>
    <izvorni_sadrzaj> BELVEDERE hotelsko turističko dioničko društvo - " u stečaju", Frana Supila 28, Dubrovnik zastupanog po punomoćniku Zvonko Stojević; Vladimir Trešćec; Vladimir Trešćec</izvorni_sadrzaj>
    <derivirana_varijabla naziv="DomainObject.Predmet.ProtustrankaFormatedWithAdress_1"> BELVEDERE hotelsko turističko dioničko društvo - " u stečaju", Frana Supila 28, Dubrovnik zastupanog po punomoćniku Zvonko Stojević; Vladimir Trešćec; Vladimir Trešćec</derivirana_varijabla>
  </DomainObject.Predmet.ProtustrankaFormatedWithAdress>
  <DomainObject.Predmet.ProtustrankaFormatedWithAdressOIB>
    <izvorni_sadrzaj> BELVEDERE hotelsko turističko dioničko društvo - " u stečaju", OIB 43709213075, Frana Supila 28, Dubrovnik zastupanog po punomoćniku Zvonko Stojević; Vladimir Trešćec; Vladimir Trešćec</izvorni_sadrzaj>
    <derivirana_varijabla naziv="DomainObject.Predmet.ProtustrankaFormatedWithAdressOIB_1"> BELVEDERE hotelsko turističko dioničko društvo - " u stečaju", OIB 43709213075, Frana Supila 28, Dubrovnik zastupanog po punomoćniku Zvonko Stojević; Vladimir Trešćec; Vladimir Trešćec</derivirana_varijabla>
  </DomainObject.Predmet.ProtustrankaFormatedWithAdressOIB>
  <DomainObject.Predmet.ProtustrankaWithAdress>
    <izvorni_sadrzaj>BELVEDERE hotelsko turističko dioničko društvo - " u stečaju" Frana Supila 28, Dubrovnik</izvorni_sadrzaj>
    <derivirana_varijabla naziv="DomainObject.Predmet.ProtustrankaWithAdress_1">BELVEDERE hotelsko turističko dioničko društvo - " u stečaju" Frana Supila 28, Dubrovnik</derivirana_varijabla>
  </DomainObject.Predmet.ProtustrankaWithAdress>
  <DomainObject.Predmet.ProtustrankaWithAdressOIB>
    <izvorni_sadrzaj>BELVEDERE hotelsko turističko dioničko društvo - " u stečaju", OIB 43709213075, Frana Supila 28, Dubrovnik</izvorni_sadrzaj>
    <derivirana_varijabla naziv="DomainObject.Predmet.ProtustrankaWithAdressOIB_1">BELVEDERE hotelsko turističko dioničko društvo - " u stečaju", OIB 43709213075, Frana Supila 28, Dubrovnik</derivirana_varijabla>
  </DomainObject.Predmet.ProtustrankaWithAdressOIB>
  <DomainObject.Predmet.ProtustrankaNazivFormated>
    <izvorni_sadrzaj>BELVEDERE hotelsko turističko dioničko društvo - " u stečaju"</izvorni_sadrzaj>
    <derivirana_varijabla naziv="DomainObject.Predmet.ProtustrankaNazivFormated_1">BELVEDERE hotelsko turističko dioničko društvo - " u stečaju"</derivirana_varijabla>
  </DomainObject.Predmet.ProtustrankaNazivFormated>
  <DomainObject.Predmet.ProtustrankaNazivFormatedOIB>
    <izvorni_sadrzaj>BELVEDERE hotelsko turističko dioničko društvo - " u stečaju", OIB 43709213075</izvorni_sadrzaj>
    <derivirana_varijabla naziv="DomainObject.Predmet.ProtustrankaNazivFormatedOIB_1">BELVEDERE hotelsko turističko dioničko društvo - " u stečaju", OIB 43709213075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Branko Boljat zastupanog po punomoćniku Slavica Rozić; Mirko Barešić zastupanog po punomoćniku Slavica Rozić; Pavle Radonić zastupanog po punomoćniku Slavica Rozić; JELENA VUKOVIĆ zastupanog po punomoćniku Slavica Rozić; Miljenko Čaveliš zastupanog po punomoćniku Slavica Rozić</izvorni_sadrzaj>
    <derivirana_varijabla naziv="DomainObject.Predmet.StrankaFormated_1">  Branko Boljat zastupanog po punomoćniku Slavica Rozić; Mirko Barešić zastupanog po punomoćniku Slavica Rozić; Pavle Radonić zastupanog po punomoćniku Slavica Rozić; JELENA VUKOVIĆ zastupanog po punomoćniku Slavica Rozić; Miljenko Čaveliš zastupanog po punomoćniku Slavica Rozić</derivirana_varijabla>
  </DomainObject.Predmet.StrankaFormated>
  <DomainObject.Predmet.StrankaFormatedOIB>
    <izvorni_sadrzaj>  Branko Boljat, OIB 87307004234 zastupanog po punomoćniku Slavica Rozić; Mirko Barešić, OIB 36484657552 zastupanog po punomoćniku Slavica Rozić; Pavle Radonić, OIB 16840299952 zastupanog po punomoćniku Slavica Rozić; JELENA VUKOVIĆ zastupanog po punomoćniku Slavica Rozić; Miljenko Čaveliš, OIB 53410776793 zastupanog po punomoćniku Slavica Rozić</izvorni_sadrzaj>
    <derivirana_varijabla naziv="DomainObject.Predmet.StrankaFormatedOIB_1">  Branko Boljat, OIB 87307004234 zastupanog po punomoćniku Slavica Rozić; Mirko Barešić, OIB 36484657552 zastupanog po punomoćniku Slavica Rozić; Pavle Radonić, OIB 16840299952 zastupanog po punomoćniku Slavica Rozić; JELENA VUKOVIĆ zastupanog po punomoćniku Slavica Rozić; Miljenko Čaveliš, OIB 53410776793 zastupanog po punomoćniku Slavica Rozić</derivirana_varijabla>
  </DomainObject.Predmet.StrankaFormatedOIB>
  <DomainObject.Predmet.StrankaFormatedWithAdress>
    <izvorni_sadrzaj> Branko Boljat, Imotska 6, 20000 Dubrovnik zastupanog po punomoćniku Slavica Rozić; Mirko Barešić, Brnino 5, 20236 Nova Mokošica zastupanog po punomoćniku Slavica Rozić; Pavle Radonić, Marina Kneževića 28, 20236 Nova Mokošica zastupanog po punomoćniku Slavica Rozić; JELENA VUKOVIĆ, Od Izvora 78, 20236 Mokošica zastupanog po punomoćniku Slavica Rozić; Miljenko Čaveliš, Gorica Svetoga Vlaha 37, 20000 Dubrovnik zastupanog po punomoćniku Slavica Rozić</izvorni_sadrzaj>
    <derivirana_varijabla naziv="DomainObject.Predmet.StrankaFormatedWithAdress_1"> Branko Boljat, Imotska 6, 20000 Dubrovnik zastupanog po punomoćniku Slavica Rozić; Mirko Barešić, Brnino 5, 20236 Nova Mokošica zastupanog po punomoćniku Slavica Rozić; Pavle Radonić, Marina Kneževića 28, 20236 Nova Mokošica zastupanog po punomoćniku Slavica Rozić; JELENA VUKOVIĆ, Od Izvora 78, 20236 Mokošica zastupanog po punomoćniku Slavica Rozić; Miljenko Čaveliš, Gorica Svetoga Vlaha 37, 20000 Dubrovnik zastupanog po punomoćniku Slavica Rozić</derivirana_varijabla>
  </DomainObject.Predmet.StrankaFormatedWithAdress>
  <DomainObject.Predmet.StrankaFormatedWithAdressOIB>
    <izvorni_sadrzaj> Branko Boljat, OIB 87307004234, Imotska 6, 20000 Dubrovnik zastupanog po punomoćniku Slavica Rozić; Mirko Barešić, OIB 36484657552, Brnino 5, 20236 Nova Mokošica zastupanog po punomoćniku Slavica Rozić; Pavle Radonić, OIB 16840299952, Marina Kneževića 28, 20236 Nova Mokošica zastupanog po punomoćniku Slavica Rozić; JELENA VUKOVIĆ, Od Izvora 78, 20236 Mokošica zastupanog po punomoćniku Slavica Rozić; Miljenko Čaveliš, OIB 53410776793, Gorica Svetoga Vlaha 37, 20000 Dubrovnik zastupanog po punomoćniku Slavica Rozić</izvorni_sadrzaj>
    <derivirana_varijabla naziv="DomainObject.Predmet.StrankaFormatedWithAdressOIB_1"> Branko Boljat, OIB 87307004234, Imotska 6, 20000 Dubrovnik zastupanog po punomoćniku Slavica Rozić; Mirko Barešić, OIB 36484657552, Brnino 5, 20236 Nova Mokošica zastupanog po punomoćniku Slavica Rozić; Pavle Radonić, OIB 16840299952, Marina Kneževića 28, 20236 Nova Mokošica zastupanog po punomoćniku Slavica Rozić; JELENA VUKOVIĆ, Od Izvora 78, 20236 Mokošica zastupanog po punomoćniku Slavica Rozić; Miljenko Čaveliš, OIB 53410776793, Gorica Svetoga Vlaha 37, 20000 Dubrovnik zastupanog po punomoćniku Slavica Rozić</derivirana_varijabla>
  </DomainObject.Predmet.StrankaFormatedWithAdressOIB>
  <DomainObject.Predmet.StrankaWithAdress>
    <izvorni_sadrzaj>Branko Boljat Imotska 6,20000 Dubrovnik,Mirko Barešić Brnino 5,20236 Nova Mokošica,Pavle Radonić Marina Kneževića 28,20236 Nova Mokošica,JELENA VUKOVIĆ Od Izvora 78,20236 Mokošica,Miljenko Čaveliš Gorica Svetoga Vlaha 37,20000 Dubrovnik</izvorni_sadrzaj>
    <derivirana_varijabla naziv="DomainObject.Predmet.StrankaWithAdress_1">Branko Boljat Imotska 6,20000 Dubrovnik,Mirko Barešić Brnino 5,20236 Nova Mokošica,Pavle Radonić Marina Kneževića 28,20236 Nova Mokošica,JELENA VUKOVIĆ Od Izvora 78,20236 Mokošica,Miljenko Čaveliš Gorica Svetoga Vlaha 37,20000 Dubrovnik</derivirana_varijabla>
  </DomainObject.Predmet.StrankaWithAdress>
  <DomainObject.Predmet.StrankaWithAdressOIB>
    <izvorni_sadrzaj>Branko Boljat, OIB 87307004234, Imotska 6,20000 Dubrovnik,Mirko Barešić, OIB 36484657552, Brnino 5,20236 Nova Mokošica,Pavle Radonić, OIB 16840299952, Marina Kneževića 28,20236 Nova Mokošica,JELENA VUKOVIĆ, Od Izvora 78,20236 Mokošica,Miljenko Čaveliš, OIB 53410776793, Gorica Svetoga Vlaha 37,20000 Dubrovnik</izvorni_sadrzaj>
    <derivirana_varijabla naziv="DomainObject.Predmet.StrankaWithAdressOIB_1">Branko Boljat, OIB 87307004234, Imotska 6,20000 Dubrovnik,Mirko Barešić, OIB 36484657552, Brnino 5,20236 Nova Mokošica,Pavle Radonić, OIB 16840299952, Marina Kneževića 28,20236 Nova Mokošica,JELENA VUKOVIĆ, Od Izvora 78,20236 Mokošica,Miljenko Čaveliš, OIB 53410776793, Gorica Svetoga Vlaha 37,20000 Dubrovnik</derivirana_varijabla>
  </DomainObject.Predmet.StrankaWithAdressOIB>
  <DomainObject.Predmet.StrankaNazivFormated>
    <izvorni_sadrzaj>Branko Boljat,Mirko Barešić,Pavle Radonić,JELENA VUKOVIĆ,Miljenko Čaveliš</izvorni_sadrzaj>
    <derivirana_varijabla naziv="DomainObject.Predmet.StrankaNazivFormated_1">Branko Boljat,Mirko Barešić,Pavle Radonić,JELENA VUKOVIĆ,Miljenko Čaveliš</derivirana_varijabla>
  </DomainObject.Predmet.StrankaNazivFormated>
  <DomainObject.Predmet.StrankaNazivFormatedOIB>
    <izvorni_sadrzaj>Branko Boljat, OIB 87307004234,Mirko Barešić, OIB 36484657552,Pavle Radonić, OIB 16840299952,JELENA VUKOVIĆ,Miljenko Čaveliš, OIB 53410776793</izvorni_sadrzaj>
    <derivirana_varijabla naziv="DomainObject.Predmet.StrankaNazivFormatedOIB_1">Branko Boljat, OIB 87307004234,Mirko Barešić, OIB 36484657552,Pavle Radonić, OIB 16840299952,JELENA VUKOVIĆ,Miljenko Čaveliš, OIB 53410776793</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1576411.75</izvorni_sadrzaj>
    <derivirana_varijabla naziv="DomainObject.Predmet.TrenutnaVrijednost_1">1576411.75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Branko Boljat zastupanog po punomoćniku Slavica Rozić</item>
      <item>Mirko Barešić zastupanog po punomoćniku Slavica Rozić</item>
      <item>Pavle Radonić zastupanog po punomoćniku Slavica Rozić</item>
      <item>JELENA VUKOVIĆ zastupanog po punomoćniku Slavica Rozić</item>
      <item>Miljenko Čaveliš zastupanog po punomoćniku Slavica Rozić</item>
    </izvorni_sadrzaj>
    <derivirana_varijabla naziv="DomainObject.Predmet.StrankaListFormated_1">
      <item>Branko Boljat zastupanog po punomoćniku Slavica Rozić</item>
      <item>Mirko Barešić zastupanog po punomoćniku Slavica Rozić</item>
      <item>Pavle Radonić zastupanog po punomoćniku Slavica Rozić</item>
      <item>JELENA VUKOVIĆ zastupanog po punomoćniku Slavica Rozić</item>
      <item>Miljenko Čaveliš zastupanog po punomoćniku Slavica Rozić</item>
    </derivirana_varijabla>
  </DomainObject.Predmet.StrankaListFormated>
  <DomainObject.Predmet.StrankaListFormatedOIB>
    <izvorni_sadrzaj>
      <item>Branko Boljat, OIB 87307004234 zastupanog po punomoćniku Slavica Rozić</item>
      <item>Mirko Barešić, OIB 36484657552 zastupanog po punomoćniku Slavica Rozić</item>
      <item>Pavle Radonić, OIB 16840299952 zastupanog po punomoćniku Slavica Rozić</item>
      <item>JELENA VUKOVIĆ zastupanog po punomoćniku Slavica Rozić</item>
      <item>Miljenko Čaveliš, OIB 53410776793 zastupanog po punomoćniku Slavica Rozić</item>
    </izvorni_sadrzaj>
    <derivirana_varijabla naziv="DomainObject.Predmet.StrankaListFormatedOIB_1">
      <item>Branko Boljat, OIB 87307004234 zastupanog po punomoćniku Slavica Rozić</item>
      <item>Mirko Barešić, OIB 36484657552 zastupanog po punomoćniku Slavica Rozić</item>
      <item>Pavle Radonić, OIB 16840299952 zastupanog po punomoćniku Slavica Rozić</item>
      <item>JELENA VUKOVIĆ zastupanog po punomoćniku Slavica Rozić</item>
      <item>Miljenko Čaveliš, OIB 53410776793 zastupanog po punomoćniku Slavica Rozić</item>
    </derivirana_varijabla>
  </DomainObject.Predmet.StrankaListFormatedOIB>
  <DomainObject.Predmet.StrankaListFormatedWithAdress>
    <izvorni_sadrzaj>
      <item>Branko Boljat, Imotska 6, 20000 Dubrovnik zastupanog po punomoćniku Slavica Rozić</item>
      <item>Mirko Barešić, Brnino 5, 20236 Nova Mokošica zastupanog po punomoćniku Slavica Rozić</item>
      <item>Pavle Radonić, Marina Kneževića 28, 20236 Nova Mokošica zastupanog po punomoćniku Slavica Rozić</item>
      <item>JELENA VUKOVIĆ, Od Izvora 78, 20236 Mokošica zastupanog po punomoćniku Slavica Rozić</item>
      <item>Miljenko Čaveliš, Gorica Svetoga Vlaha 37, 20000 Dubrovnik zastupanog po punomoćniku Slavica Rozić</item>
    </izvorni_sadrzaj>
    <derivirana_varijabla naziv="DomainObject.Predmet.StrankaListFormatedWithAdress_1">
      <item>Branko Boljat, Imotska 6, 20000 Dubrovnik zastupanog po punomoćniku Slavica Rozić</item>
      <item>Mirko Barešić, Brnino 5, 20236 Nova Mokošica zastupanog po punomoćniku Slavica Rozić</item>
      <item>Pavle Radonić, Marina Kneževića 28, 20236 Nova Mokošica zastupanog po punomoćniku Slavica Rozić</item>
      <item>JELENA VUKOVIĆ, Od Izvora 78, 20236 Mokošica zastupanog po punomoćniku Slavica Rozić</item>
      <item>Miljenko Čaveliš, Gorica Svetoga Vlaha 37, 20000 Dubrovnik zastupanog po punomoćniku Slavica Rozić</item>
    </derivirana_varijabla>
  </DomainObject.Predmet.StrankaListFormatedWithAdress>
  <DomainObject.Predmet.StrankaListFormatedWithAdressOIB>
    <izvorni_sadrzaj>
      <item>Branko Boljat, OIB 87307004234, Imotska 6, 20000 Dubrovnik zastupanog po punomoćniku Slavica Rozić</item>
      <item>Mirko Barešić, OIB 36484657552, Brnino 5, 20236 Nova Mokošica zastupanog po punomoćniku Slavica Rozić</item>
      <item>Pavle Radonić, OIB 16840299952, Marina Kneževića 28, 20236 Nova Mokošica zastupanog po punomoćniku Slavica Rozić</item>
      <item>JELENA VUKOVIĆ, Od Izvora 78, 20236 Mokošica zastupanog po punomoćniku Slavica Rozić</item>
      <item>Miljenko Čaveliš, OIB 53410776793, Gorica Svetoga Vlaha 37, 20000 Dubrovnik zastupanog po punomoćniku Slavica Rozić</item>
    </izvorni_sadrzaj>
    <derivirana_varijabla naziv="DomainObject.Predmet.StrankaListFormatedWithAdressOIB_1">
      <item>Branko Boljat, OIB 87307004234, Imotska 6, 20000 Dubrovnik zastupanog po punomoćniku Slavica Rozić</item>
      <item>Mirko Barešić, OIB 36484657552, Brnino 5, 20236 Nova Mokošica zastupanog po punomoćniku Slavica Rozić</item>
      <item>Pavle Radonić, OIB 16840299952, Marina Kneževića 28, 20236 Nova Mokošica zastupanog po punomoćniku Slavica Rozić</item>
      <item>JELENA VUKOVIĆ, Od Izvora 78, 20236 Mokošica zastupanog po punomoćniku Slavica Rozić</item>
      <item>Miljenko Čaveliš, OIB 53410776793, Gorica Svetoga Vlaha 37, 20000 Dubrovnik zastupanog po punomoćniku Slavica Rozić</item>
    </derivirana_varijabla>
  </DomainObject.Predmet.StrankaListFormatedWithAdressOIB>
  <DomainObject.Predmet.StrankaListNazivFormated>
    <izvorni_sadrzaj>
      <item>Branko Boljat</item>
      <item>Mirko Barešić</item>
      <item>Pavle Radonić</item>
      <item>JELENA VUKOVIĆ</item>
      <item>Miljenko Čaveliš</item>
    </izvorni_sadrzaj>
    <derivirana_varijabla naziv="DomainObject.Predmet.StrankaListNazivFormated_1">
      <item>Branko Boljat</item>
      <item>Mirko Barešić</item>
      <item>Pavle Radonić</item>
      <item>JELENA VUKOVIĆ</item>
      <item>Miljenko Čaveliš</item>
    </derivirana_varijabla>
  </DomainObject.Predmet.StrankaListNazivFormated>
  <DomainObject.Predmet.StrankaListNazivFormatedOIB>
    <izvorni_sadrzaj>
      <item>Branko Boljat, OIB 87307004234</item>
      <item>Mirko Barešić, OIB 36484657552</item>
      <item>Pavle Radonić, OIB 16840299952</item>
      <item>JELENA VUKOVIĆ</item>
      <item>Miljenko Čaveliš, OIB 53410776793</item>
    </izvorni_sadrzaj>
    <derivirana_varijabla naziv="DomainObject.Predmet.StrankaListNazivFormatedOIB_1">
      <item>Branko Boljat, OIB 87307004234</item>
      <item>Mirko Barešić, OIB 36484657552</item>
      <item>Pavle Radonić, OIB 16840299952</item>
      <item>JELENA VUKOVIĆ</item>
      <item>Miljenko Čaveliš, OIB 53410776793</item>
    </derivirana_varijabla>
  </DomainObject.Predmet.StrankaListNazivFormatedOIB>
  <DomainObject.Predmet.ProtuStrankaListFormated>
    <izvorni_sadrzaj>
      <item>BELVEDERE hotelsko turističko dioničko društvo - " u stečaju" zastupanog po punomoćniku Zvonko Stojević; Vladimir Trešćec; Vladimir Trešćec</item>
    </izvorni_sadrzaj>
    <derivirana_varijabla naziv="DomainObject.Predmet.ProtuStrankaListFormated_1">
      <item>BELVEDERE hotelsko turističko dioničko društvo - " u stečaju" zastupanog po punomoćniku Zvonko Stojević; Vladimir Trešćec; Vladimir Trešćec</item>
    </derivirana_varijabla>
  </DomainObject.Predmet.ProtuStrankaListFormated>
  <DomainObject.Predmet.ProtuStrankaListFormatedOIB>
    <izvorni_sadrzaj>
      <item>BELVEDERE hotelsko turističko dioničko društvo - " u stečaju", OIB 43709213075 zastupanog po punomoćniku Zvonko Stojević; Vladimir Trešćec; Vladimir Trešćec</item>
    </izvorni_sadrzaj>
    <derivirana_varijabla naziv="DomainObject.Predmet.ProtuStrankaListFormatedOIB_1">
      <item>BELVEDERE hotelsko turističko dioničko društvo - " u stečaju", OIB 43709213075 zastupanog po punomoćniku Zvonko Stojević; Vladimir Trešćec; Vladimir Trešćec</item>
    </derivirana_varijabla>
  </DomainObject.Predmet.ProtuStrankaListFormatedOIB>
  <DomainObject.Predmet.ProtuStrankaListFormatedWithAdress>
    <izvorni_sadrzaj>
      <item>BELVEDERE hotelsko turističko dioničko društvo - " u stečaju", Frana Supila 28, Dubrovnik zastupanog po punomoćniku Zvonko Stojević; Vladimir Trešćec; Vladimir Trešćec</item>
    </izvorni_sadrzaj>
    <derivirana_varijabla naziv="DomainObject.Predmet.ProtuStrankaListFormatedWithAdress_1">
      <item>BELVEDERE hotelsko turističko dioničko društvo - " u stečaju", Frana Supila 28, Dubrovnik zastupanog po punomoćniku Zvonko Stojević; Vladimir Trešćec; Vladimir Trešćec</item>
    </derivirana_varijabla>
  </DomainObject.Predmet.ProtuStrankaListFormatedWithAdress>
  <DomainObject.Predmet.ProtuStrankaListFormatedWithAdressOIB>
    <izvorni_sadrzaj>
      <item>BELVEDERE hotelsko turističko dioničko društvo - " u stečaju", OIB 43709213075, Frana Supila 28, Dubrovnik zastupanog po punomoćniku Zvonko Stojević; Vladimir Trešćec; Vladimir Trešćec</item>
    </izvorni_sadrzaj>
    <derivirana_varijabla naziv="DomainObject.Predmet.ProtuStrankaListFormatedWithAdressOIB_1">
      <item>BELVEDERE hotelsko turističko dioničko društvo - " u stečaju", OIB 43709213075, Frana Supila 28, Dubrovnik zastupanog po punomoćniku Zvonko Stojević; Vladimir Trešćec; Vladimir Trešćec</item>
    </derivirana_varijabla>
  </DomainObject.Predmet.ProtuStrankaListFormatedWithAdressOIB>
  <DomainObject.Predmet.ProtuStrankaListNazivFormated>
    <izvorni_sadrzaj>
      <item>BELVEDERE hotelsko turističko dioničko društvo - " u stečaju"</item>
    </izvorni_sadrzaj>
    <derivirana_varijabla naziv="DomainObject.Predmet.ProtuStrankaListNazivFormated_1">
      <item>BELVEDERE hotelsko turističko dioničko društvo - " u stečaju"</item>
    </derivirana_varijabla>
  </DomainObject.Predmet.ProtuStrankaListNazivFormated>
  <DomainObject.Predmet.ProtuStrankaListNazivFormatedOIB>
    <izvorni_sadrzaj>
      <item>BELVEDERE hotelsko turističko dioničko društvo - " u stečaju", OIB 43709213075</item>
    </izvorni_sadrzaj>
    <derivirana_varijabla naziv="DomainObject.Predmet.ProtuStrankaListNazivFormatedOIB_1">
      <item>BELVEDERE hotelsko turističko dioničko društvo - " u stečaju", OIB 43709213075</item>
    </derivirana_varijabla>
  </DomainObject.Predmet.ProtuStrankaListNazivFormatedOIB>
  <DomainObject.Predmet.OstaliListFormated>
    <izvorni_sadrzaj>
      <item>Hrvatska poštanska banka d.d. Zagreb</item>
      <item>Zvonko Stojević punomoćnik sudionika u postupku BELVEDERE hotelsko turističko dioničko društvo - " u stečaju"</item>
      <item>Odv. Viktorija Knežević</item>
      <item>Slavica Rozić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 punomoćnik sudionika u postupku BELVEDERE hotelsko turističko dioničko društvo - " u stečaju"</item>
      <item>Vladimir Trešćec punomoćnik sudionika u postupku BELVEDERE hotelsko turističko dioničko društvo - " u stečaju"</item>
      <item>Zoran Miletić</item>
      <item>Branka Vukojević</item>
    </izvorni_sadrzaj>
    <derivirana_varijabla naziv="DomainObject.Predmet.OstaliListFormated_1">
      <item>Hrvatska poštanska banka d.d. Zagreb</item>
      <item>Zvonko Stojević punomoćnik sudionika u postupku BELVEDERE hotelsko turističko dioničko društvo - " u stečaju"</item>
      <item>Odv. Viktorija Knežević</item>
      <item>Slavica Rozić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 punomoćnik sudionika u postupku BELVEDERE hotelsko turističko dioničko društvo - " u stečaju"</item>
      <item>Vladimir Trešćec punomoćnik sudionika u postupku BELVEDERE hotelsko turističko dioničko društvo - " u stečaju"</item>
      <item>Zoran Miletić</item>
      <item>Branka Vukojević</item>
    </derivirana_varijabla>
  </DomainObject.Predmet.OstaliListFormated>
  <DomainObject.Predmet.OstaliListFormatedOIB>
    <izvorni_sadrzaj>
      <item>Hrvatska poštanska banka d.d. Zagreb, OIB 87939104217</item>
      <item>Zvonko Stojević punomoćnik sudionika u postupku BELVEDERE hotelsko turističko dioničko društvo - " u stečaju"</item>
      <item>Odv. Viktorija Knežević</item>
      <item>Slavica Rozić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 OIB 08520928782</item>
      <item>ODV. DRUŠTVO HONDL,KONIĆ,ŠIMUNOVIĆ, OIB 66555217074</item>
      <item>Vladimir Trešćec punomoćnik sudionika u postupku BELVEDERE hotelsko turističko dioničko društvo - " u stečaju"</item>
      <item>Vladimir Trešćec punomoćnik sudionika u postupku BELVEDERE hotelsko turističko dioničko društvo - " u stečaju"</item>
      <item>Zoran Miletić, OIB 73025684607</item>
      <item>Branka Vukojević</item>
    </izvorni_sadrzaj>
    <derivirana_varijabla naziv="DomainObject.Predmet.OstaliListFormatedOIB_1">
      <item>Hrvatska poštanska banka d.d. Zagreb, OIB 87939104217</item>
      <item>Zvonko Stojević punomoćnik sudionika u postupku BELVEDERE hotelsko turističko dioničko društvo - " u stečaju"</item>
      <item>Odv. Viktorija Knežević</item>
      <item>Slavica Rozić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 OIB 08520928782</item>
      <item>ODV. DRUŠTVO HONDL,KONIĆ,ŠIMUNOVIĆ, OIB 66555217074</item>
      <item>Vladimir Trešćec punomoćnik sudionika u postupku BELVEDERE hotelsko turističko dioničko društvo - " u stečaju"</item>
      <item>Vladimir Trešćec punomoćnik sudionika u postupku BELVEDERE hotelsko turističko dioničko društvo - " u stečaju"</item>
      <item>Zoran Miletić, OIB 73025684607</item>
      <item>Branka Vukojević</item>
    </derivirana_varijabla>
  </DomainObject.Predmet.OstaliListFormatedOIB>
  <DomainObject.Predmet.OstaliListFormatedWithAdress>
    <izvorni_sadrzaj>
      <item>Hrvatska poštanska banka d.d. Zagreb, Jurišićeva 4, 10000 Zagreb</item>
      <item>Zvonko Stojević punomoćnik sudionika u postupku BELVEDERE hotelsko turističko dioničko društvo - " u stečaju"</item>
      <item>Odv. Viktorija Knežević</item>
      <item>Slavica Rozić, Dubrovnik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 10000 Zagreb</item>
      <item>Odvj. društvo Uskoković &amp; partneri, V.Lisinskog 6, 42000 Varaždin</item>
      <item>VILA LARUS d.o.o. za poslovanje nekretninama, turizam i ugostiteljstvo, Lozica 40, 20236 Mokošica</item>
      <item>ODV. DRUŠTVO HONDL,KONIĆ,ŠIMUNOVIĆ, ZVONARIČKOG 3, 10000 Zagreb</item>
      <item>Vladimir Trešćec, Z. Rihtmana 4, 10000 Zagreb punomoćnik sudionika u postupku BELVEDERE hotelsko turističko dioničko društvo - " u stečaju"</item>
      <item>Vladimir Trešćec, Z.Rihtmana 4, 10000 Zagreb punomoćnik sudionika u postupku BELVEDERE hotelsko turističko dioničko društvo - " u stečaju"</item>
      <item>Zoran Miletić, Nazorov Prilaz 1a, 21000 Split</item>
      <item>Branka Vukojević, Ulica grada Mainza 32, 10000 Zagreb</item>
    </izvorni_sadrzaj>
    <derivirana_varijabla naziv="DomainObject.Predmet.OstaliListFormatedWithAdress_1">
      <item>Hrvatska poštanska banka d.d. Zagreb, Jurišićeva 4, 10000 Zagreb</item>
      <item>Zvonko Stojević punomoćnik sudionika u postupku BELVEDERE hotelsko turističko dioničko društvo - " u stečaju"</item>
      <item>Odv. Viktorija Knežević</item>
      <item>Slavica Rozić, Dubrovnik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 10000 Zagreb</item>
      <item>Odvj. društvo Uskoković &amp; partneri, V.Lisinskog 6, 42000 Varaždin</item>
      <item>VILA LARUS d.o.o. za poslovanje nekretninama, turizam i ugostiteljstvo, Lozica 40, 20236 Mokošica</item>
      <item>ODV. DRUŠTVO HONDL,KONIĆ,ŠIMUNOVIĆ, ZVONARIČKOG 3, 10000 Zagreb</item>
      <item>Vladimir Trešćec, Z. Rihtmana 4, 10000 Zagreb punomoćnik sudionika u postupku BELVEDERE hotelsko turističko dioničko društvo - " u stečaju"</item>
      <item>Vladimir Trešćec, Z.Rihtmana 4, 10000 Zagreb punomoćnik sudionika u postupku BELVEDERE hotelsko turističko dioničko društvo - " u stečaju"</item>
      <item>Zoran Miletić, Nazorov Prilaz 1a, 21000 Split</item>
      <item>Branka Vukojević, Ulica grada Mainza 32, 10000 Zagreb</item>
    </derivirana_varijabla>
  </DomainObject.Predmet.OstaliListFormatedWithAdress>
  <DomainObject.Predmet.OstaliListFormatedWithAdressOIB>
    <izvorni_sadrzaj>
      <item>Hrvatska poštanska banka d.d. Zagreb, OIB 87939104217, Jurišićeva 4, 10000 Zagreb</item>
      <item>Zvonko Stojević punomoćnik sudionika u postupku BELVEDERE hotelsko turističko dioničko društvo - " u stečaju"</item>
      <item>Odv. Viktorija Knežević</item>
      <item>Slavica Rozić, Dubrovnik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 10000 Zagreb</item>
      <item>Odvj. društvo Uskoković &amp; partneri, V.Lisinskog 6, 42000 Varaždin</item>
      <item>VILA LARUS d.o.o. za poslovanje nekretninama, turizam i ugostiteljstvo, OIB 08520928782, Lozica 40, 20236 Mokošica</item>
      <item>ODV. DRUŠTVO HONDL,KONIĆ,ŠIMUNOVIĆ, OIB 66555217074, ZVONARIČKOG 3, 10000 Zagreb</item>
      <item>Vladimir Trešćec, Z. Rihtmana 4, 10000 Zagreb punomoćnik sudionika u postupku BELVEDERE hotelsko turističko dioničko društvo - " u stečaju"</item>
      <item>Vladimir Trešćec, Z.Rihtmana 4, 10000 Zagreb punomoćnik sudionika u postupku BELVEDERE hotelsko turističko dioničko društvo - " u stečaju"</item>
      <item>Zoran Miletić, OIB 73025684607, Nazorov Prilaz 1a, 21000 Split</item>
      <item>Branka Vukojević, Ulica grada Mainza 32, 10000 Zagreb</item>
    </izvorni_sadrzaj>
    <derivirana_varijabla naziv="DomainObject.Predmet.OstaliListFormatedWithAdressOIB_1">
      <item>Hrvatska poštanska banka d.d. Zagreb, OIB 87939104217, Jurišićeva 4, 10000 Zagreb</item>
      <item>Zvonko Stojević punomoćnik sudionika u postupku BELVEDERE hotelsko turističko dioničko društvo - " u stečaju"</item>
      <item>Odv. Viktorija Knežević</item>
      <item>Slavica Rozić, Dubrovnik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 10000 Zagreb</item>
      <item>Odvj. društvo Uskoković &amp; partneri, V.Lisinskog 6, 42000 Varaždin</item>
      <item>VILA LARUS d.o.o. za poslovanje nekretninama, turizam i ugostiteljstvo, OIB 08520928782, Lozica 40, 20236 Mokošica</item>
      <item>ODV. DRUŠTVO HONDL,KONIĆ,ŠIMUNOVIĆ, OIB 66555217074, ZVONARIČKOG 3, 10000 Zagreb</item>
      <item>Vladimir Trešćec, Z. Rihtmana 4, 10000 Zagreb punomoćnik sudionika u postupku BELVEDERE hotelsko turističko dioničko društvo - " u stečaju"</item>
      <item>Vladimir Trešćec, Z.Rihtmana 4, 10000 Zagreb punomoćnik sudionika u postupku BELVEDERE hotelsko turističko dioničko društvo - " u stečaju"</item>
      <item>Zoran Miletić, OIB 73025684607, Nazorov Prilaz 1a, 21000 Split</item>
      <item>Branka Vukojević, Ulica grada Mainza 32, 10000 Zagreb</item>
    </derivirana_varijabla>
  </DomainObject.Predmet.OstaliListFormatedWithAdressOIB>
  <DomainObject.Predmet.OstaliListNazivFormated>
    <izvorni_sadrzaj>
      <item>Hrvatska poštanska banka d.d. Zagreb</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item>
      <item>Vladimir Trešćec</item>
      <item>Zoran Miletić</item>
      <item>Branka Vukojević</item>
    </izvorni_sadrzaj>
    <derivirana_varijabla naziv="DomainObject.Predmet.OstaliListNazivFormated_1">
      <item>Hrvatska poštanska banka d.d. Zagreb</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item>
      <item>Vladimir Trešćec</item>
      <item>Zoran Miletić</item>
      <item>Branka Vukojević</item>
    </derivirana_varijabla>
  </DomainObject.Predmet.OstaliListNazivFormated>
  <DomainObject.Predmet.OstaliListNazivFormatedOIB>
    <izvorni_sadrzaj>
      <item>Hrvatska poštanska banka d.d. Zagreb, OIB 87939104217</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 OIB 08520928782</item>
      <item>ODV. DRUŠTVO HONDL,KONIĆ,ŠIMUNOVIĆ, OIB 66555217074</item>
      <item>Vladimir Trešćec</item>
      <item>Vladimir Trešćec</item>
      <item>Zoran Miletić, OIB 73025684607</item>
      <item>Branka Vukojević</item>
    </izvorni_sadrzaj>
    <derivirana_varijabla naziv="DomainObject.Predmet.OstaliListNazivFormatedOIB_1">
      <item>Hrvatska poštanska banka d.d. Zagreb, OIB 87939104217</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 OIB 08520928782</item>
      <item>ODV. DRUŠTVO HONDL,KONIĆ,ŠIMUNOVIĆ, OIB 66555217074</item>
      <item>Vladimir Trešćec</item>
      <item>Vladimir Trešćec</item>
      <item>Zoran Miletić, OIB 73025684607</item>
      <item>Branka Vukojević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2017.</izvorni_sadrzaj>
    <derivirana_varijabla naziv="DomainObject.Datum_1">24. travnja 2017.</derivirana_varijabla>
  </DomainObject.Datum>
  <DomainObject.PoslovniBrojDokumenta>
    <izvorni_sadrzaj/>
    <derivirana_varijabla naziv="DomainObject.PoslovniBrojDokumenta_1"/>
  </DomainObject.PoslovniBrojDokumenta>
  <DomainObject.Predmet.StrankaIDrugi>
    <izvorni_sadrzaj>Mirko Barešić i dr.</izvorni_sadrzaj>
    <derivirana_varijabla naziv="DomainObject.Predmet.StrankaIDrugi_1">Mirko Barešić i dr.</derivirana_varijabla>
  </DomainObject.Predmet.StrankaIDrugi>
  <DomainObject.Predmet.ProtustrankaIDrugi>
    <izvorni_sadrzaj>BELVEDERE hotelsko turističko dioničko društvo - " u stečaju"</izvorni_sadrzaj>
    <derivirana_varijabla naziv="DomainObject.Predmet.ProtustrankaIDrugi_1">BELVEDERE hotelsko turističko dioničko društvo - " u stečaju"</derivirana_varijabla>
  </DomainObject.Predmet.ProtustrankaIDrugi>
  <DomainObject.Predmet.StrankaIDrugiAdressOIB>
    <izvorni_sadrzaj>Mirko Barešić, OIB 36484657552, Brnino 5, 20236 Nova Mokošica i dr.</izvorni_sadrzaj>
    <derivirana_varijabla naziv="DomainObject.Predmet.StrankaIDrugiAdressOIB_1">Mirko Barešić, OIB 36484657552, Brnino 5, 20236 Nova Mokošica i dr.</derivirana_varijabla>
  </DomainObject.Predmet.StrankaIDrugiAdressOIB>
  <DomainObject.Predmet.ProtustrankaIDrugiAdressOIB>
    <izvorni_sadrzaj>BELVEDERE hotelsko turističko dioničko društvo - " u stečaju", OIB 43709213075, Frana Supila 28, Dubrovnik</izvorni_sadrzaj>
    <derivirana_varijabla naziv="DomainObject.Predmet.ProtustrankaIDrugiAdressOIB_1">BELVEDERE hotelsko turističko dioničko društvo - " u stečaju", OIB 43709213075, Frana Supila 28,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BELVEDERE hotelsko turističko dioničko društvo - " u stečaju"</item>
      <item>Branko Boljat</item>
      <item>Mirko Barešić</item>
      <item>Pavle Radonić</item>
      <item>JELENA VUKOVIĆ</item>
      <item>Miljenko Čaveliš</item>
      <item>Hrvatska poštanska banka d.d. Zagreb</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item>
      <item>Vladimir Trešćec</item>
      <item>Zoran Miletić</item>
      <item>Branka Vukojević</item>
    </izvorni_sadrzaj>
    <derivirana_varijabla naziv="DomainObject.Predmet.SudioniciListNaziv_1">
      <item>BELVEDERE hotelsko turističko dioničko društvo - " u stečaju"</item>
      <item>Branko Boljat</item>
      <item>Mirko Barešić</item>
      <item>Pavle Radonić</item>
      <item>JELENA VUKOVIĆ</item>
      <item>Miljenko Čaveliš</item>
      <item>Hrvatska poštanska banka d.d. Zagreb</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item>
      <item>Vladimir Trešćec</item>
      <item>Zoran Miletić</item>
      <item>Branka Vukojević</item>
    </derivirana_varijabla>
  </DomainObject.Predmet.SudioniciListNaziv>
  <DomainObject.Predmet.SudioniciListAdressOIB>
    <izvorni_sadrzaj>
      <item>BELVEDERE hotelsko turističko dioničko društvo - " u stečaju", OIB 43709213075, Frana Supila 28,Dubrovnik</item>
      <item>Branko Boljat, OIB 87307004234, Imotska 6,20000 Dubrovnik</item>
      <item>Mirko Barešić, OIB 36484657552, Brnino 5,20236 Nova Mokošica</item>
      <item>Pavle Radonić, OIB 16840299952, Marina Kneževića 28,20236 Nova Mokošica</item>
      <item>JELENA VUKOVIĆ, Od Izvora 78,20236 Mokošica</item>
      <item>Miljenko Čaveliš, OIB 53410776793, Gorica Svetoga Vlaha 37,20000 Dubrovnik</item>
      <item>Hrvatska poštanska banka d.d. Zagreb, OIB 87939104217, Jurišićeva 4,10000 Zagreb</item>
      <item>Zvonko Stojević</item>
      <item>Odv. Viktorija Knežević</item>
      <item>Slavica Rozić, Dubrovnik</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136,10000 Zagreb</item>
      <item>Odvj. društvo Uskoković &amp; partneri, V.Lisinskog 6,42000 Varaždin</item>
      <item>VILA LARUS d.o.o. za poslovanje nekretninama, turizam i ugostiteljstvo, OIB 08520928782, Lozica 40,20236 Mokošica</item>
      <item>ODV. DRUŠTVO HONDL,KONIĆ,ŠIMUNOVIĆ, OIB 66555217074, ZVONARIČKOG 3,10000 Zagreb</item>
      <item>Vladimir Trešćec, Z. Rihtmana 4,10000 Zagreb</item>
      <item>Vladimir Trešćec, Z.Rihtmana 4,10000 Zagreb</item>
      <item>Zoran Miletić, OIB 73025684607, Nazorov Prilaz 1a,21000 Split</item>
      <item>Branka Vukojević, Ulica grada Mainza 32,10000 Zagreb</item>
    </izvorni_sadrzaj>
    <derivirana_varijabla naziv="DomainObject.Predmet.SudioniciListAdressOIB_1">
      <item>BELVEDERE hotelsko turističko dioničko društvo - " u stečaju", OIB 43709213075, Frana Supila 28,Dubrovnik</item>
      <item>Branko Boljat, OIB 87307004234, Imotska 6,20000 Dubrovnik</item>
      <item>Mirko Barešić, OIB 36484657552, Brnino 5,20236 Nova Mokošica</item>
      <item>Pavle Radonić, OIB 16840299952, Marina Kneževića 28,20236 Nova Mokošica</item>
      <item>JELENA VUKOVIĆ, Od Izvora 78,20236 Mokošica</item>
      <item>Miljenko Čaveliš, OIB 53410776793, Gorica Svetoga Vlaha 37,20000 Dubrovnik</item>
      <item>Hrvatska poštanska banka d.d. Zagreb, OIB 87939104217, Jurišićeva 4,10000 Zagreb</item>
      <item>Zvonko Stojević</item>
      <item>Odv. Viktorija Knežević</item>
      <item>Slavica Rozić, Dubrovnik</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136,10000 Zagreb</item>
      <item>Odvj. društvo Uskoković &amp; partneri, V.Lisinskog 6,42000 Varaždin</item>
      <item>VILA LARUS d.o.o. za poslovanje nekretninama, turizam i ugostiteljstvo, OIB 08520928782, Lozica 40,20236 Mokošica</item>
      <item>ODV. DRUŠTVO HONDL,KONIĆ,ŠIMUNOVIĆ, OIB 66555217074, ZVONARIČKOG 3,10000 Zagreb</item>
      <item>Vladimir Trešćec, Z. Rihtmana 4,10000 Zagreb</item>
      <item>Vladimir Trešćec, Z.Rihtmana 4,10000 Zagreb</item>
      <item>Zoran Miletić, OIB 73025684607, Nazorov Prilaz 1a,21000 Split</item>
      <item>Branka Vukojević, Ulica grada Mainza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43709213075</item>
      <item>, OIB 87307004234</item>
      <item>, OIB 36484657552</item>
      <item>, OIB 16840299952</item>
      <item>, OIB null</item>
      <item>, OIB 53410776793</item>
      <item>, OIB 87939104217</item>
      <item>, OIB null</item>
      <item>, OIB null</item>
      <item>, OIB null</item>
      <item>, OIB null</item>
      <item>, OIB null</item>
      <item>, OIB null</item>
      <item>, OIB null</item>
      <item>, OIB null</item>
      <item>, OIB null</item>
      <item>, OIB null</item>
      <item>, OIB null</item>
      <item>, OIB null</item>
      <item>, OIB null</item>
      <item>, OIB 08520928782</item>
      <item>, OIB 66555217074</item>
      <item>, OIB null</item>
      <item>, OIB null</item>
      <item>, OIB 73025684607</item>
      <item>, OIB null</item>
    </izvorni_sadrzaj>
    <derivirana_varijabla naziv="DomainObject.Predmet.SudioniciListNazivOIB_1">
      <item>, OIB 43709213075</item>
      <item>, OIB 87307004234</item>
      <item>, OIB 36484657552</item>
      <item>, OIB 16840299952</item>
      <item>, OIB null</item>
      <item>, OIB 53410776793</item>
      <item>, OIB 87939104217</item>
      <item>, OIB null</item>
      <item>, OIB null</item>
      <item>, OIB null</item>
      <item>, OIB null</item>
      <item>, OIB null</item>
      <item>, OIB null</item>
      <item>, OIB null</item>
      <item>, OIB null</item>
      <item>, OIB null</item>
      <item>, OIB null</item>
      <item>, OIB null</item>
      <item>, OIB null</item>
      <item>, OIB null</item>
      <item>, OIB 08520928782</item>
      <item>, OIB 66555217074</item>
      <item>, OIB null</item>
      <item>, OIB null</item>
      <item>, OIB 73025684607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5FC9ED-00DA-4FE6-A148-859D710AD6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1</properties:Pages>
  <properties:Words>276</properties:Words>
  <properties:Characters>1407</properties:Characters>
  <properties:Lines>50</properties:Lines>
  <properties:Paragraphs>22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1862</properties:CharactersWithSpaces>
  <properties:SharedDoc>false</properties:SharedDoc>
  <properties:HLinks>
    <vt:vector size="6" baseType="variant">
      <vt:variant>
        <vt:i4>1507397</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q%3Dgrb%2Brh%26gbv%3D2%26svnum%3D10%26hl%3D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2017-04-24T11:20:00Z</dcterms:created>
  <dc:creator>RH-TDU</dc:creator>
  <cp:lastModifiedBy>Mara Marčinko</cp:lastModifiedBy>
  <cp:lastPrinted>2017-04-24T11:18:00Z</cp:lastPrinted>
  <dcterms:modified xmlns:xsi="http://www.w3.org/2001/XMLSchema-instance" xsi:type="dcterms:W3CDTF">2017-04-24T11:20:00Z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