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fec27d6" w14:paraId="fec27d6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8A07A7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St-337/2018-9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8A07A7" w:rsidP="008A07A7" w:rsidR="008A07A7" w:rsidRPr="00E14CF2">
      <w:pPr>
        <w:spacing w:lineRule="auto" w:line="240" w:after="0"/>
        <w:jc w:val="both"/>
        <w:rPr>
          <w:rFonts w:eastAsia="Calibri"/>
        </w:rPr>
      </w:pPr>
    </w:p>
    <w:p w:rsidRDefault="008A07A7" w:rsidP="008A07A7" w:rsidR="008A07A7">
      <w:pPr>
        <w:spacing w:lineRule="auto" w:line="240" w:after="0"/>
        <w:ind w:firstLine="708"/>
        <w:jc w:val="both"/>
      </w:pPr>
      <w:r>
        <w:t>Trgovački sud u Varaždinu, po sutkinji toga suda Meliti Poljanec Bubaš, kao stečajnoj</w:t>
      </w:r>
      <w:r>
        <w:t xml:space="preserve"> sutkinji, u stečajnom predmetu</w:t>
      </w:r>
      <w:r>
        <w:t xml:space="preserve"> povodom prijedloga predlagatelja Financijske agencije, Regionalni centar Zagreb, Podružnica Varaždin, Augusta Cesarca 2, Varaždin, za otvaranje stečajnog postupka nad dužnikom JULIJA j.d.o.o., </w:t>
      </w:r>
      <w:proofErr w:type="spellStart"/>
      <w:r>
        <w:t>Lepavina</w:t>
      </w:r>
      <w:proofErr w:type="spellEnd"/>
      <w:r>
        <w:t xml:space="preserve">, </w:t>
      </w:r>
      <w:proofErr w:type="spellStart"/>
      <w:r>
        <w:t>Lepavina</w:t>
      </w:r>
      <w:proofErr w:type="spellEnd"/>
      <w:r>
        <w:t xml:space="preserve"> 49, OIB: 38286116729, dana </w:t>
      </w:r>
      <w:r>
        <w:t>21. studenoga 2018</w:t>
      </w:r>
      <w:r>
        <w:t xml:space="preserve">.                  </w:t>
      </w:r>
    </w:p>
    <w:p w:rsidRDefault="00800A5E" w:rsidP="00800A5E" w:rsidR="00800A5E">
      <w:pPr>
        <w:spacing w:lineRule="auto" w:line="240" w:after="0"/>
        <w:jc w:val="center"/>
      </w:pP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D8601E" w:rsidRPr="00D8601E">
        <w:t xml:space="preserve"> </w:t>
      </w:r>
      <w:r w:rsidR="00D8601E">
        <w:t xml:space="preserve">JULIJA j.d.o.o., </w:t>
      </w:r>
      <w:proofErr w:type="spellStart"/>
      <w:r w:rsidR="00D8601E">
        <w:t>Lepavina</w:t>
      </w:r>
      <w:proofErr w:type="spellEnd"/>
      <w:r w:rsidR="00D8601E">
        <w:t xml:space="preserve">, </w:t>
      </w:r>
      <w:proofErr w:type="spellStart"/>
      <w:r w:rsidR="00D8601E">
        <w:t>Lepavina</w:t>
      </w:r>
      <w:proofErr w:type="spellEnd"/>
      <w:r w:rsidR="00D8601E">
        <w:t xml:space="preserve"> 49, OIB: 38286116729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490028">
        <w:t xml:space="preserve">m </w:t>
      </w:r>
      <w:r w:rsidR="00D8601E">
        <w:t>21</w:t>
      </w:r>
      <w:r w:rsidR="00800A5E">
        <w:t xml:space="preserve">. studenoga 2018. u 15,00 sati. </w:t>
      </w:r>
      <w:r w:rsidR="006C4CCC"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D8601E">
        <w:t xml:space="preserve">Siniša </w:t>
      </w:r>
      <w:proofErr w:type="spellStart"/>
      <w:r w:rsidR="00D8601E">
        <w:t>Rajnović</w:t>
      </w:r>
      <w:proofErr w:type="spellEnd"/>
      <w:r w:rsidR="00D8601E">
        <w:t xml:space="preserve"> iz </w:t>
      </w:r>
      <w:proofErr w:type="spellStart"/>
      <w:r w:rsidR="00D8601E">
        <w:t>Milanovca</w:t>
      </w:r>
      <w:proofErr w:type="spellEnd"/>
      <w:r w:rsidR="00D8601E">
        <w:t>, Virovitica, Sv. Trojstva 87, OIB: 86217384445.</w:t>
      </w:r>
      <w:r w:rsidR="003F653A">
        <w:t xml:space="preserve">                           </w:t>
      </w:r>
      <w:r w:rsidR="00080DA1">
        <w:t xml:space="preserve">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3F653A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D8601E">
        <w:t xml:space="preserve">JULIJA j.d.o.o., </w:t>
      </w:r>
      <w:proofErr w:type="spellStart"/>
      <w:r w:rsidR="00D8601E">
        <w:t>Lepavina</w:t>
      </w:r>
      <w:proofErr w:type="spellEnd"/>
      <w:r w:rsidR="00D8601E">
        <w:t xml:space="preserve">, </w:t>
      </w:r>
      <w:proofErr w:type="spellStart"/>
      <w:r w:rsidR="00D8601E">
        <w:t>Lepavina</w:t>
      </w:r>
      <w:proofErr w:type="spellEnd"/>
      <w:r w:rsidR="00D8601E">
        <w:t xml:space="preserve"> 49, OIB: 38286116729</w:t>
      </w:r>
      <w:r w:rsidR="00D8601E">
        <w:t>.</w:t>
      </w:r>
    </w:p>
    <w:p w:rsidRDefault="00D8601E" w:rsidP="004655EA" w:rsidR="00D8601E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D8601E" w:rsidRPr="00D8601E">
        <w:t xml:space="preserve"> </w:t>
      </w:r>
      <w:r w:rsidR="00D8601E">
        <w:t xml:space="preserve">JULIJA j.d.o.o., </w:t>
      </w:r>
      <w:proofErr w:type="spellStart"/>
      <w:r w:rsidR="00D8601E">
        <w:t>Lepavina</w:t>
      </w:r>
      <w:proofErr w:type="spellEnd"/>
      <w:r w:rsidR="00D8601E">
        <w:t xml:space="preserve">, </w:t>
      </w:r>
      <w:proofErr w:type="spellStart"/>
      <w:r w:rsidR="00D8601E">
        <w:t>Lepavina</w:t>
      </w:r>
      <w:proofErr w:type="spellEnd"/>
      <w:r w:rsidR="00D8601E">
        <w:t xml:space="preserve"> 49, OIB: 38286116729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D8601E" w:rsidP="00741A7F" w:rsidR="00741A7F">
      <w:pPr>
        <w:spacing w:lineRule="auto" w:line="240" w:after="0"/>
        <w:jc w:val="both"/>
      </w:pPr>
      <w:r>
        <w:tab/>
        <w:t>Predlagatelj je dana 3. rujna</w:t>
      </w:r>
      <w:r w:rsidR="003F653A">
        <w:t xml:space="preserve"> </w:t>
      </w:r>
      <w:r w:rsidR="00741A7F">
        <w:t xml:space="preserve">2018. podnio ovome sudu prijedlog za otvaranje stečajnog postupka nad dužnikom, navodeći da dužnik na dan </w:t>
      </w:r>
      <w:r>
        <w:t>30. kolo</w:t>
      </w:r>
      <w:r w:rsidR="003F653A">
        <w:t>voza 2</w:t>
      </w:r>
      <w:r w:rsidR="00741A7F">
        <w:t xml:space="preserve">018. ima evidentirane neizvršene osnove za plaćanje u ukupnom iznosu od </w:t>
      </w:r>
      <w:r>
        <w:t>15</w:t>
      </w:r>
      <w:r w:rsidR="003F653A">
        <w:t>.</w:t>
      </w:r>
      <w:r>
        <w:t>825,06</w:t>
      </w:r>
      <w:r w:rsidR="00800A5E">
        <w:t xml:space="preserve"> kn.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>Rješenjem ovog suda poslovni broj 2 St-</w:t>
      </w:r>
      <w:r w:rsidR="00D8601E">
        <w:t>337/2018-3 od 10. rujna</w:t>
      </w:r>
      <w:r w:rsidR="003F653A">
        <w:t xml:space="preserve"> </w:t>
      </w:r>
      <w:r w:rsidR="00800A5E">
        <w:t>2</w:t>
      </w:r>
      <w:r>
        <w:t>018.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D8601E">
        <w:t xml:space="preserve">337/2018-8 od 25. listopada </w:t>
      </w:r>
      <w:r w:rsidR="00800A5E">
        <w:t>201</w:t>
      </w:r>
      <w:r w:rsidR="001959EF">
        <w:t>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D8601E">
        <w:t>21</w:t>
      </w:r>
      <w:r w:rsidR="00800A5E">
        <w:t xml:space="preserve">. studenoga 2018.  </w:t>
      </w:r>
      <w:r w:rsidR="00B60D8A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153CD2">
        <w:t>, v.r.</w:t>
      </w:r>
    </w:p>
    <w:p w:rsidRDefault="00153CD2" w:rsidP="00703FE2" w:rsidR="00153CD2">
      <w:pPr>
        <w:spacing w:lineRule="auto" w:line="240" w:after="0"/>
        <w:ind w:left="4956"/>
        <w:jc w:val="center"/>
      </w:pPr>
    </w:p>
    <w:p w:rsidRDefault="00153CD2" w:rsidP="00703FE2" w:rsidR="00153CD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84E4F" w:rsidP="00703FE2" w:rsidR="00D84E4F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153CD2">
        <w:t xml:space="preserve">Siniša </w:t>
      </w:r>
      <w:proofErr w:type="spellStart"/>
      <w:r w:rsidR="00153CD2">
        <w:t>Rajnović</w:t>
      </w:r>
      <w:proofErr w:type="spellEnd"/>
      <w:r w:rsidR="00153CD2">
        <w:t xml:space="preserve">, iz </w:t>
      </w:r>
      <w:proofErr w:type="spellStart"/>
      <w:r w:rsidR="00153CD2">
        <w:t>Milanovca</w:t>
      </w:r>
      <w:proofErr w:type="spellEnd"/>
      <w:r w:rsidR="00153CD2">
        <w:t>, Virovitica, Sv. Trojstva 87</w:t>
      </w:r>
      <w:r w:rsidR="003F653A">
        <w:t xml:space="preserve">          </w:t>
      </w:r>
      <w:r w:rsidR="00080DA1">
        <w:t xml:space="preserve">     </w:t>
      </w:r>
    </w:p>
    <w:p w:rsidRDefault="006D1AD8" w:rsidP="00800A5E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153CD2">
        <w:t>JULIJA</w:t>
      </w:r>
      <w:r w:rsidR="003F653A">
        <w:t xml:space="preserve"> j.d.o.o</w:t>
      </w:r>
      <w:r w:rsidR="00B60D8A">
        <w:t>.</w:t>
      </w:r>
      <w:r w:rsidR="00AA6DB5">
        <w:t>, pu</w:t>
      </w:r>
      <w:r w:rsidR="00231967">
        <w:t xml:space="preserve">tem e-oglasne ploče suda </w:t>
      </w:r>
      <w:r w:rsidR="00856378">
        <w:t xml:space="preserve">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153CD2">
        <w:t xml:space="preserve">Koprivnica, Ulica Hrvatske državnosti 7, Koprivnica </w:t>
      </w:r>
      <w:r w:rsidR="00216E9A">
        <w:t xml:space="preserve"> </w:t>
      </w:r>
      <w:r w:rsidR="00080DA1">
        <w:t xml:space="preserve">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</w:t>
      </w:r>
      <w:bookmarkStart w:name="_GoBack" w:id="0"/>
      <w:bookmarkEnd w:id="0"/>
      <w:r w:rsidRPr="000B019C">
        <w:t>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CD2">
          <w:rPr>
            <w:noProof/>
          </w:rPr>
          <w:t>2</w:t>
        </w:r>
        <w:r>
          <w:fldChar w:fldCharType="end"/>
        </w:r>
      </w:p>
    </w:sdtContent>
  </w:sdt>
  <w:p w:rsidRDefault="003F653A" w:rsidP="003F653A" w:rsidR="003F653A" w:rsidRPr="00703FE2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11CE0" w:rsidR="008A07A7" w:rsidRPr="00703FE2">
      <w:trPr>
        <w:jc w:val="right"/>
      </w:trPr>
      <w:tc>
        <w:tcPr>
          <w:tcW w:type="dxa" w:w="4320"/>
        </w:tcPr>
        <w:p w:rsidRDefault="008A07A7" w:rsidP="00811CE0" w:rsidR="008A07A7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St-337/2018-9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53CD2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3F653A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64DD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00A5E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A07A7"/>
    <w:rsid w:val="008B3F75"/>
    <w:rsid w:val="008B4103"/>
    <w:rsid w:val="008C1584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4E4F"/>
    <w:rsid w:val="00D85811"/>
    <w:rsid w:val="00D8601E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C99D3-0EE0-452C-9097-184DC8B0D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3376</properties:Characters>
  <properties:Lines>28</properties:Lines>
  <properties:Paragraphs>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2018-11-21T13:33:00Z</cp:lastPrinted>
  <dcterms:modified xmlns:xsi="http://www.w3.org/2001/XMLSchema-instance" xsi:type="dcterms:W3CDTF">2018-11-21T13:33:00Z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