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fe98" w14:paraId="e4ffe98" w:rsidRDefault="00C10D7E" w:rsidP="00C70336" w:rsidR="0059628A" w:rsidRPr="0002242E">
      <w:pPr>
        <w:spacing w:after="0"/>
        <w15:collapsed w:val="false"/>
        <w:rPr>
          <w:lang w:val="hr-HR"/>
        </w:rPr>
      </w:pPr>
      <w:bookmarkStart w:name="_GoBack" w:id="0"/>
      <w:bookmarkEnd w:id="0"/>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395CF8" w:rsidP="0059628A" w:rsidR="00395CF8"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395CF8">
      <w:pPr>
        <w:pStyle w:val="Zaglavlje"/>
        <w:tabs>
          <w:tab w:pos="4536" w:val="clear"/>
          <w:tab w:pos="9072" w:val="clear"/>
          <w:tab w:pos="6781" w:val="left"/>
        </w:tabs>
        <w:ind w:left="426"/>
      </w:pPr>
      <w:r w:rsidRPr="0002242E">
        <w:t>Zagreb, Amruševa 2/II, desno (p.p. 432)</w:t>
      </w:r>
    </w:p>
    <w:p w:rsidRDefault="009A42F2" w:rsidP="0059628A" w:rsidR="0059628A" w:rsidRPr="0002242E">
      <w:pPr>
        <w:pStyle w:val="Zaglavlje"/>
        <w:tabs>
          <w:tab w:pos="4536" w:val="clear"/>
          <w:tab w:pos="9072" w:val="clear"/>
          <w:tab w:pos="6781" w:val="left"/>
        </w:tabs>
        <w:ind w:left="426"/>
      </w:pPr>
      <w:r>
        <w:tab/>
        <w:t xml:space="preserve">       </w:t>
      </w:r>
      <w:r w:rsidR="0059628A" w:rsidRPr="0002242E">
        <w:t xml:space="preserve"> 20 St-790/13</w:t>
      </w:r>
      <w:r>
        <w:t>-1401</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pPr>
        <w:spacing w:after="0"/>
        <w:jc w:val="center"/>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R E P U B L I K A    H R V A T S K A</w:t>
      </w:r>
    </w:p>
    <w:p w:rsidRDefault="002C3E40" w:rsidP="0059628A" w:rsidR="002C3E40" w:rsidRPr="0002242E">
      <w:pPr>
        <w:spacing w:after="0"/>
        <w:jc w:val="center"/>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Butigan, u stečajnom postupku nad stečajnim dužnikom </w:t>
      </w:r>
      <w:r w:rsidR="0059628A" w:rsidRPr="0002242E">
        <w:rPr>
          <w:rFonts w:cs="Times New Roman" w:hAnsi="Times New Roman" w:ascii="Times New Roman"/>
          <w:color w:val="000000"/>
          <w:sz w:val="24"/>
          <w:szCs w:val="24"/>
          <w:lang w:val="hr-HR"/>
        </w:rPr>
        <w:t>EUROYACHTING d.o.o. u stečaju, Zagreb, Ogrizovi</w:t>
      </w:r>
      <w:r w:rsidR="00C947F0">
        <w:rPr>
          <w:rFonts w:cs="Times New Roman" w:hAnsi="Times New Roman" w:ascii="Times New Roman"/>
          <w:color w:val="000000"/>
          <w:sz w:val="24"/>
          <w:szCs w:val="24"/>
          <w:lang w:val="hr-HR"/>
        </w:rPr>
        <w:t>ćeva 41, OIB:56804906735, dana 7</w:t>
      </w:r>
      <w:r w:rsidRPr="0002242E">
        <w:rPr>
          <w:rFonts w:cs="Times New Roman" w:hAnsi="Times New Roman" w:ascii="Times New Roman"/>
          <w:color w:val="000000"/>
          <w:sz w:val="24"/>
          <w:szCs w:val="24"/>
          <w:lang w:val="hr-HR"/>
        </w:rPr>
        <w:t xml:space="preserve">. </w:t>
      </w:r>
      <w:r w:rsidR="00C947F0">
        <w:rPr>
          <w:rFonts w:cs="Times New Roman" w:hAnsi="Times New Roman" w:ascii="Times New Roman"/>
          <w:color w:val="000000"/>
          <w:sz w:val="24"/>
          <w:szCs w:val="24"/>
          <w:lang w:val="hr-HR"/>
        </w:rPr>
        <w:t>lipnja</w:t>
      </w:r>
      <w:r w:rsidR="0059628A" w:rsidRPr="0002242E">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AD7B42" w:rsidR="00AD7B42" w:rsidRPr="00AD7B42">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I. Kupcu </w:t>
      </w:r>
      <w:r w:rsidR="00C947F0" w:rsidRPr="00C947F0">
        <w:rPr>
          <w:rFonts w:cs="Times New Roman" w:hAnsi="Times New Roman" w:ascii="Times New Roman"/>
          <w:color w:val="000000"/>
          <w:sz w:val="24"/>
          <w:szCs w:val="24"/>
          <w:lang w:val="hr-HR"/>
        </w:rPr>
        <w:t>Hrvoje Leskovar, Zagreb, Savska Opatovina 34, OIB 15800254055</w:t>
      </w:r>
      <w:r w:rsidRPr="0002242E">
        <w:rPr>
          <w:rFonts w:cs="Times New Roman" w:hAnsi="Times New Roman" w:ascii="Times New Roman"/>
          <w:color w:val="000000"/>
          <w:sz w:val="24"/>
          <w:szCs w:val="24"/>
          <w:lang w:val="hr-HR"/>
        </w:rPr>
        <w:t xml:space="preserve">, dosuđuje se nekretnina stečajnog dužnika </w:t>
      </w:r>
      <w:r w:rsidR="0059628A" w:rsidRPr="0002242E">
        <w:rPr>
          <w:rFonts w:cs="Times New Roman" w:hAnsi="Times New Roman" w:ascii="Times New Roman"/>
          <w:color w:val="000000"/>
          <w:sz w:val="24"/>
          <w:szCs w:val="24"/>
          <w:lang w:val="hr-HR"/>
        </w:rPr>
        <w:t>EUROYACHTING d.o.o. u stečaju, Zagreb, Ogrizovićeva 41, OIB:56804906735</w:t>
      </w:r>
      <w:r w:rsidR="00FE7750">
        <w:rPr>
          <w:rFonts w:cs="Times New Roman" w:hAnsi="Times New Roman" w:ascii="Times New Roman"/>
          <w:color w:val="000000"/>
          <w:sz w:val="24"/>
          <w:szCs w:val="24"/>
          <w:lang w:val="hr-HR"/>
        </w:rPr>
        <w:t xml:space="preserve">, </w:t>
      </w:r>
      <w:r w:rsidR="00AD7B42" w:rsidRPr="00AD7B42">
        <w:rPr>
          <w:rFonts w:cs="Times New Roman" w:hAnsi="Times New Roman" w:ascii="Times New Roman"/>
          <w:color w:val="000000"/>
          <w:sz w:val="24"/>
          <w:szCs w:val="24"/>
          <w:lang w:val="hr-HR"/>
        </w:rPr>
        <w:t>upisana u Općinskom građanskom sudu u Zagrebu, zemljišnoknjižni odjel Zagreb, zk. ul. 8614, k.o. Stenjevec, kat. čest. 77/10,  STAMBENA ZGRADA BR. 28,30,32 I 34, SAVSKA OPATOVINA I DVORIŠTE ukupne površine 5085 m2, i to:</w:t>
      </w:r>
    </w:p>
    <w:p w:rsidRDefault="00AD7B42" w:rsidP="00AD7B42" w:rsidR="008129EA">
      <w:pPr>
        <w:spacing w:after="0"/>
        <w:ind w:left="708"/>
        <w:rPr>
          <w:rFonts w:cs="Times New Roman" w:hAnsi="Times New Roman" w:ascii="Times New Roman"/>
          <w:color w:val="000000"/>
          <w:sz w:val="24"/>
          <w:szCs w:val="24"/>
          <w:lang w:val="hr-HR"/>
        </w:rPr>
      </w:pPr>
      <w:r w:rsidRPr="00AD7B42">
        <w:rPr>
          <w:rFonts w:cs="Times New Roman" w:hAnsi="Times New Roman" w:ascii="Times New Roman"/>
          <w:color w:val="000000"/>
          <w:sz w:val="24"/>
          <w:szCs w:val="24"/>
          <w:lang w:val="hr-HR"/>
        </w:rPr>
        <w:t>2.Poduložak 230. suvlasnički dio 5/10000 ETAŽNO VLASNIŠTVO  (E-230) parkirno garažno mjesto oznake PGM-2.59 u podrumskoj etaži -2; neto korisne površine 5,75 čm označeno u planu posebnih dijelova zgrade zelenom bojom.</w:t>
      </w:r>
    </w:p>
    <w:p w:rsidRDefault="00AD7B42" w:rsidP="00AD7B42" w:rsidR="00AD7B42" w:rsidRPr="0002242E">
      <w:pPr>
        <w:spacing w:after="0"/>
        <w:ind w:left="708"/>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w:t>
      </w:r>
      <w:r w:rsidRPr="0002242E">
        <w:rPr>
          <w:rFonts w:cs="Times New Roman" w:hAnsi="Times New Roman" w:ascii="Times New Roman"/>
          <w:color w:val="000000"/>
          <w:sz w:val="24"/>
          <w:szCs w:val="24"/>
          <w:lang w:val="hr-HR"/>
        </w:rPr>
        <w:tab/>
        <w:t>Kupac  je dužan u roku od 30 (trideset) dana od dana donošenja ovog rešenja o d</w:t>
      </w:r>
      <w:r w:rsidR="00A00FDE">
        <w:rPr>
          <w:rFonts w:cs="Times New Roman" w:hAnsi="Times New Roman" w:ascii="Times New Roman"/>
          <w:color w:val="000000"/>
          <w:sz w:val="24"/>
          <w:szCs w:val="24"/>
          <w:lang w:val="hr-HR"/>
        </w:rPr>
        <w:t>osudi, odnosno najkasnije do 7.</w:t>
      </w:r>
      <w:r w:rsidRPr="0002242E">
        <w:rPr>
          <w:rFonts w:cs="Times New Roman" w:hAnsi="Times New Roman" w:ascii="Times New Roman"/>
          <w:color w:val="000000"/>
          <w:sz w:val="24"/>
          <w:szCs w:val="24"/>
          <w:lang w:val="hr-HR"/>
        </w:rPr>
        <w:t xml:space="preserve"> </w:t>
      </w:r>
      <w:r w:rsidR="00A00FDE">
        <w:rPr>
          <w:rFonts w:cs="Times New Roman" w:hAnsi="Times New Roman" w:ascii="Times New Roman"/>
          <w:color w:val="000000"/>
          <w:sz w:val="24"/>
          <w:szCs w:val="24"/>
          <w:lang w:val="hr-HR"/>
        </w:rPr>
        <w:t>srpnja</w:t>
      </w:r>
      <w:r w:rsidR="0002242E" w:rsidRPr="0002242E">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r w:rsidR="0002242E" w:rsidRPr="0002242E">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uplatiti kupovninu</w:t>
      </w:r>
      <w:r w:rsidR="009B1FAE">
        <w:rPr>
          <w:rFonts w:cs="Times New Roman" w:hAnsi="Times New Roman" w:ascii="Times New Roman"/>
          <w:color w:val="000000"/>
          <w:sz w:val="24"/>
          <w:szCs w:val="24"/>
          <w:lang w:val="hr-HR"/>
        </w:rPr>
        <w:t xml:space="preserve"> u iznosu od 27.840,3</w:t>
      </w:r>
      <w:r w:rsidR="003D0328">
        <w:rPr>
          <w:rFonts w:cs="Times New Roman" w:hAnsi="Times New Roman" w:ascii="Times New Roman"/>
          <w:color w:val="000000"/>
          <w:sz w:val="24"/>
          <w:szCs w:val="24"/>
          <w:lang w:val="hr-HR"/>
        </w:rPr>
        <w:t>1</w:t>
      </w:r>
      <w:r w:rsidR="0002242E">
        <w:rPr>
          <w:rFonts w:cs="Times New Roman" w:hAnsi="Times New Roman" w:ascii="Times New Roman"/>
          <w:color w:val="000000"/>
          <w:sz w:val="24"/>
          <w:szCs w:val="24"/>
          <w:lang w:val="hr-HR"/>
        </w:rPr>
        <w:t xml:space="preserve"> kn umanjenu za plaćenu jamčevinu u  iznosu od </w:t>
      </w:r>
      <w:r w:rsidR="003D0328">
        <w:rPr>
          <w:rFonts w:cs="Times New Roman" w:hAnsi="Times New Roman" w:ascii="Times New Roman"/>
          <w:color w:val="000000"/>
          <w:sz w:val="24"/>
          <w:szCs w:val="24"/>
          <w:lang w:val="hr-HR"/>
        </w:rPr>
        <w:t xml:space="preserve">2.784,03 </w:t>
      </w:r>
      <w:r w:rsidR="0002242E">
        <w:rPr>
          <w:rFonts w:cs="Times New Roman" w:hAnsi="Times New Roman" w:ascii="Times New Roman"/>
          <w:color w:val="000000"/>
          <w:sz w:val="24"/>
          <w:szCs w:val="24"/>
          <w:lang w:val="hr-HR"/>
        </w:rPr>
        <w:t xml:space="preserve">kn, odnosno dužan je uplatiti preostali dio kupovnine u iznosu od </w:t>
      </w:r>
      <w:r w:rsidR="003D0328">
        <w:rPr>
          <w:rFonts w:cs="Times New Roman" w:hAnsi="Times New Roman" w:ascii="Times New Roman"/>
          <w:color w:val="000000"/>
          <w:sz w:val="24"/>
          <w:szCs w:val="24"/>
          <w:lang w:val="hr-HR"/>
        </w:rPr>
        <w:t>25.056,28</w:t>
      </w:r>
      <w:r w:rsidR="0002242E">
        <w:rPr>
          <w:rFonts w:cs="Times New Roman" w:hAnsi="Times New Roman" w:ascii="Times New Roman"/>
          <w:color w:val="000000"/>
          <w:sz w:val="24"/>
          <w:szCs w:val="24"/>
          <w:lang w:val="hr-HR"/>
        </w:rPr>
        <w:t xml:space="preserve"> kn.</w:t>
      </w:r>
    </w:p>
    <w:p w:rsidRDefault="00C10D7E" w:rsidP="00F674FB" w:rsidR="00C10D7E" w:rsidRPr="0002242E">
      <w:pPr>
        <w:spacing w:after="0"/>
        <w:jc w:val="both"/>
        <w:rPr>
          <w:rFonts w:cs="Times New Roman" w:hAnsi="Times New Roman" w:ascii="Times New Roman"/>
          <w:sz w:val="24"/>
          <w:szCs w:val="24"/>
          <w:lang w:val="hr-HR"/>
        </w:rPr>
      </w:pPr>
    </w:p>
    <w:p w:rsidRDefault="00C10D7E" w:rsidP="00C70336"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kupovninu iz točke II.1. ovog rješenja u naznačenom roku uplati na depozitni račun Trgovačkog suda u Zagrebu br. IBAN: HR9223900011300000460, model: HR05 (kod internet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III.</w:t>
      </w:r>
      <w:r w:rsidRPr="0002242E">
        <w:rPr>
          <w:rFonts w:cs="Times New Roman" w:hAnsi="Times New Roman" w:ascii="Times New Roman"/>
          <w:color w:val="000000"/>
          <w:sz w:val="24"/>
          <w:szCs w:val="24"/>
          <w:lang w:val="hr-HR"/>
        </w:rPr>
        <w:tab/>
        <w:t xml:space="preserve">Nalaže se upis prava vlasništva u korist kupca na dosuđenim nekretninama, nakon pravomoćnosti ovog rješenja i nakon što kupac uplati iznos kupovnine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B570DB"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w:t>
      </w:r>
      <w:r w:rsidR="00C10D7E"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00C10D7E"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00C10D7E" w:rsidRPr="0002242E">
        <w:rPr>
          <w:rFonts w:cs="Times New Roman" w:hAnsi="Times New Roman" w:ascii="Times New Roman"/>
          <w:color w:val="000000"/>
          <w:sz w:val="24"/>
          <w:szCs w:val="24"/>
          <w:lang w:val="hr-HR"/>
        </w:rPr>
        <w:t xml:space="preserve">da izbriše  zabilježbe </w:t>
      </w:r>
      <w:r w:rsidR="00F67B89">
        <w:rPr>
          <w:rFonts w:cs="Times New Roman" w:hAnsi="Times New Roman" w:ascii="Times New Roman"/>
          <w:color w:val="000000"/>
          <w:sz w:val="24"/>
          <w:szCs w:val="24"/>
          <w:lang w:val="hr-HR"/>
        </w:rPr>
        <w:t xml:space="preserve"> i terete kako slijedi </w:t>
      </w:r>
      <w:r w:rsidR="00C10D7E" w:rsidRPr="0002242E">
        <w:rPr>
          <w:rFonts w:cs="Times New Roman" w:hAnsi="Times New Roman" w:ascii="Times New Roman"/>
          <w:color w:val="000000"/>
          <w:sz w:val="24"/>
          <w:szCs w:val="24"/>
          <w:lang w:val="hr-HR"/>
        </w:rPr>
        <w:t>kako slijedi:</w:t>
      </w:r>
    </w:p>
    <w:p w:rsidRDefault="001C114A" w:rsidP="001C114A" w:rsidR="00F67B89">
      <w:pPr>
        <w:pStyle w:val="Odlomakpopisa"/>
        <w:numPr>
          <w:ilvl w:val="0"/>
          <w:numId w:val="3"/>
        </w:num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Rbr. 1.1 Z-2883/14 od 21. siječnja 2014.g.</w:t>
      </w:r>
    </w:p>
    <w:p w:rsidRDefault="001C114A" w:rsidP="001C114A" w:rsidR="001C114A" w:rsidRPr="001C114A">
      <w:pPr>
        <w:pStyle w:val="Odlomakpopisa"/>
        <w:numPr>
          <w:ilvl w:val="0"/>
          <w:numId w:val="3"/>
        </w:num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Rbr. 1.2 Z-2883/14 od 21. siječnja 2014.g.</w:t>
      </w:r>
    </w:p>
    <w:p w:rsidRDefault="00CA6593" w:rsidP="00F674FB" w:rsidR="00CA6593">
      <w:pPr>
        <w:spacing w:after="0"/>
        <w:jc w:val="both"/>
        <w:rPr>
          <w:rFonts w:cs="Times New Roman" w:hAnsi="Times New Roman" w:ascii="Times New Roman"/>
          <w:color w:val="000000"/>
          <w:sz w:val="24"/>
          <w:szCs w:val="24"/>
          <w:lang w:val="hr-HR"/>
        </w:rPr>
      </w:pPr>
    </w:p>
    <w:p w:rsidRDefault="00E43481"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w:t>
      </w:r>
      <w:r w:rsidR="0002242E">
        <w:rPr>
          <w:rFonts w:cs="Times New Roman" w:hAnsi="Times New Roman" w:ascii="Times New Roman"/>
          <w:color w:val="000000"/>
          <w:sz w:val="24"/>
          <w:szCs w:val="24"/>
          <w:lang w:val="hr-HR"/>
        </w:rPr>
        <w:t>. Zemljišno</w:t>
      </w:r>
      <w:r w:rsidR="00C10D7E" w:rsidRPr="0002242E">
        <w:rPr>
          <w:rFonts w:cs="Times New Roman" w:hAnsi="Times New Roman" w:ascii="Times New Roman"/>
          <w:color w:val="000000"/>
          <w:sz w:val="24"/>
          <w:szCs w:val="24"/>
          <w:lang w:val="hr-HR"/>
        </w:rPr>
        <w:t xml:space="preserve">knjižni sud će upis prava vlasništva, te brisanje </w:t>
      </w:r>
      <w:r w:rsidR="00BA19F1">
        <w:rPr>
          <w:rFonts w:cs="Times New Roman" w:hAnsi="Times New Roman" w:ascii="Times New Roman"/>
          <w:color w:val="000000"/>
          <w:sz w:val="24"/>
          <w:szCs w:val="24"/>
          <w:lang w:val="hr-HR"/>
        </w:rPr>
        <w:t>zabilježbi, prava</w:t>
      </w:r>
      <w:r w:rsidR="00C10D7E" w:rsidRPr="0002242E">
        <w:rPr>
          <w:rFonts w:cs="Times New Roman" w:hAnsi="Times New Roman" w:ascii="Times New Roman"/>
          <w:color w:val="000000"/>
          <w:sz w:val="24"/>
          <w:szCs w:val="24"/>
          <w:lang w:val="hr-HR"/>
        </w:rPr>
        <w:t xml:space="preserve"> i tereta, izvršiti na temelju pravomoćnog rješenja o dosudi i potvrde ovog suda da je kupac položio kupovninu.</w:t>
      </w:r>
    </w:p>
    <w:p w:rsidRDefault="00E44C9A" w:rsidP="00F674FB" w:rsidR="00E44C9A"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w:t>
      </w:r>
      <w:r w:rsidR="00C10D7E" w:rsidRPr="0002242E">
        <w:rPr>
          <w:rFonts w:cs="Times New Roman" w:hAnsi="Times New Roman" w:ascii="Times New Roman"/>
          <w:color w:val="000000"/>
          <w:sz w:val="24"/>
          <w:szCs w:val="24"/>
          <w:lang w:val="hr-HR"/>
        </w:rPr>
        <w:t>. Nekretnina iz točke I. ovog rješenja predat će se kupcu zaključkom o predaji nekretnine nakon što ovo rješenje postane pravomoćno i nakon što kupac uplati kupovninu u cijelosti.</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BA19F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VII</w:t>
      </w:r>
      <w:r w:rsidR="00C10D7E" w:rsidRPr="0002242E">
        <w:rPr>
          <w:rFonts w:cs="Times New Roman" w:hAnsi="Times New Roman" w:ascii="Times New Roman"/>
          <w:color w:val="000000"/>
          <w:sz w:val="24"/>
          <w:szCs w:val="24"/>
          <w:lang w:val="hr-HR"/>
        </w:rPr>
        <w:t>. Ako kupac ne uplati kupovninu</w:t>
      </w:r>
      <w:r w:rsidR="009C6769">
        <w:rPr>
          <w:rFonts w:cs="Times New Roman" w:hAnsi="Times New Roman" w:ascii="Times New Roman"/>
          <w:color w:val="000000"/>
          <w:sz w:val="24"/>
          <w:szCs w:val="24"/>
          <w:lang w:val="hr-HR"/>
        </w:rPr>
        <w:t xml:space="preserve"> u cijelosti</w:t>
      </w:r>
      <w:r w:rsidR="00C10D7E"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 xml:space="preserve">ovu dosudu oglasiti nevažećom, te će zatim odrediti </w:t>
      </w:r>
      <w:r w:rsidR="00BA19F1">
        <w:rPr>
          <w:rFonts w:cs="Times New Roman" w:hAnsi="Times New Roman" w:ascii="Times New Roman"/>
          <w:color w:val="000000"/>
          <w:sz w:val="24"/>
          <w:szCs w:val="24"/>
          <w:lang w:val="hr-HR"/>
        </w:rPr>
        <w:t xml:space="preserve">novu prodaju. </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C10D7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ab/>
        <w:t xml:space="preserve">Ovo će se rješenje objaviti </w:t>
      </w:r>
      <w:r w:rsidR="009C4E60">
        <w:rPr>
          <w:rFonts w:cs="Times New Roman" w:hAnsi="Times New Roman" w:ascii="Times New Roman"/>
          <w:color w:val="000000"/>
          <w:sz w:val="24"/>
          <w:szCs w:val="24"/>
          <w:lang w:val="hr-HR"/>
        </w:rPr>
        <w:t>na mrežnoj stranici</w:t>
      </w:r>
      <w:r w:rsidR="00C10D7E" w:rsidRPr="0002242E">
        <w:rPr>
          <w:rFonts w:cs="Times New Roman" w:hAnsi="Times New Roman" w:ascii="Times New Roman"/>
          <w:color w:val="000000"/>
          <w:sz w:val="24"/>
          <w:szCs w:val="24"/>
          <w:lang w:val="hr-HR"/>
        </w:rPr>
        <w:t xml:space="preserve"> </w:t>
      </w:r>
      <w:r w:rsidR="009C4E60">
        <w:rPr>
          <w:rFonts w:cs="Times New Roman" w:hAnsi="Times New Roman" w:ascii="Times New Roman"/>
          <w:color w:val="000000"/>
          <w:sz w:val="24"/>
          <w:szCs w:val="24"/>
          <w:lang w:val="hr-HR"/>
        </w:rPr>
        <w:t>e-oglasna ploča</w:t>
      </w:r>
      <w:r w:rsidR="00C10D7E"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00C10D7E"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w:t>
      </w:r>
      <w:r w:rsidR="009A74A5">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sidR="009A74A5">
        <w:rPr>
          <w:rFonts w:cs="Times New Roman" w:hAnsi="Times New Roman" w:ascii="Times New Roman"/>
          <w:color w:val="000000"/>
          <w:sz w:val="24"/>
          <w:szCs w:val="24"/>
          <w:lang w:val="hr-HR"/>
        </w:rPr>
        <w:t>,</w:t>
      </w:r>
      <w:r w:rsidR="009A74A5" w:rsidRPr="009A74A5">
        <w:rPr>
          <w:rFonts w:cs="Times New Roman" w:hAnsi="Times New Roman" w:ascii="Times New Roman"/>
          <w:color w:val="000000"/>
          <w:sz w:val="24"/>
          <w:szCs w:val="24"/>
          <w:lang w:val="hr-HR"/>
        </w:rPr>
        <w:t xml:space="preserve"> </w:t>
      </w:r>
      <w:r w:rsidR="009A74A5">
        <w:rPr>
          <w:rFonts w:cs="Times New Roman" w:hAnsi="Times New Roman" w:ascii="Times New Roman"/>
          <w:color w:val="000000"/>
          <w:sz w:val="24"/>
          <w:szCs w:val="24"/>
          <w:lang w:val="hr-HR"/>
        </w:rPr>
        <w:t>zemljišno</w:t>
      </w:r>
      <w:r w:rsidR="009A74A5" w:rsidRPr="0002242E">
        <w:rPr>
          <w:rFonts w:cs="Times New Roman" w:hAnsi="Times New Roman" w:ascii="Times New Roman"/>
          <w:color w:val="000000"/>
          <w:sz w:val="24"/>
          <w:szCs w:val="24"/>
          <w:lang w:val="hr-HR"/>
        </w:rPr>
        <w:t>knjižnom odjelu</w:t>
      </w:r>
      <w:r w:rsidR="009A74A5">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zabilježiti u zemljišnim knjigama dosudu nekretnina navedenih u točci I. ovog rješenja.</w:t>
      </w:r>
    </w:p>
    <w:p w:rsidRDefault="00C10D7E" w:rsidP="00F674FB" w:rsidR="00A03932"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EC6A18">
        <w:rPr>
          <w:rFonts w:cs="Times New Roman" w:hAnsi="Times New Roman" w:ascii="Times New Roman"/>
          <w:color w:val="000000"/>
          <w:sz w:val="24"/>
          <w:szCs w:val="24"/>
          <w:lang w:val="hr-HR"/>
        </w:rPr>
        <w:t>9</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EC6A18">
        <w:rPr>
          <w:rFonts w:cs="Times New Roman" w:hAnsi="Times New Roman" w:ascii="Times New Roman"/>
          <w:color w:val="000000"/>
          <w:sz w:val="24"/>
          <w:szCs w:val="24"/>
          <w:lang w:val="hr-HR"/>
        </w:rPr>
        <w:t>j javnoj dražbi održanoj dana 7</w:t>
      </w:r>
      <w:r w:rsidRPr="0002242E">
        <w:rPr>
          <w:rFonts w:cs="Times New Roman" w:hAnsi="Times New Roman" w:ascii="Times New Roman"/>
          <w:color w:val="000000"/>
          <w:sz w:val="24"/>
          <w:szCs w:val="24"/>
          <w:lang w:val="hr-HR"/>
        </w:rPr>
        <w:t xml:space="preserve">. </w:t>
      </w:r>
      <w:r w:rsidR="00EC6A18">
        <w:rPr>
          <w:rFonts w:cs="Times New Roman" w:hAnsi="Times New Roman" w:ascii="Times New Roman"/>
          <w:color w:val="000000"/>
          <w:sz w:val="24"/>
          <w:szCs w:val="24"/>
          <w:lang w:val="hr-HR"/>
        </w:rPr>
        <w:t>lipnja</w:t>
      </w:r>
      <w:r w:rsidR="00A03932">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r w:rsidR="00EC6A18">
        <w:rPr>
          <w:rFonts w:cs="Times New Roman" w:hAnsi="Times New Roman" w:ascii="Times New Roman"/>
          <w:color w:val="000000"/>
          <w:sz w:val="24"/>
          <w:szCs w:val="24"/>
          <w:lang w:val="hr-HR"/>
        </w:rPr>
        <w:t>g.</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EC6A18">
        <w:rPr>
          <w:rFonts w:cs="Times New Roman" w:hAnsi="Times New Roman" w:ascii="Times New Roman"/>
          <w:color w:val="000000"/>
          <w:sz w:val="24"/>
          <w:szCs w:val="24"/>
          <w:lang w:val="hr-HR"/>
        </w:rPr>
        <w:t>9</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predmetna nekretnina dosudi.</w:t>
      </w:r>
    </w:p>
    <w:p w:rsidRDefault="002C3E40" w:rsidP="00741B4C" w:rsidR="002C3E40">
      <w:pPr>
        <w:spacing w:after="0"/>
        <w:ind w:firstLine="708"/>
        <w:jc w:val="both"/>
        <w:rPr>
          <w:rFonts w:cs="Times New Roman" w:hAnsi="Times New Roman" w:ascii="Times New Roman"/>
          <w:color w:val="000000"/>
          <w:sz w:val="24"/>
          <w:szCs w:val="24"/>
          <w:lang w:val="hr-HR"/>
        </w:rPr>
      </w:pPr>
    </w:p>
    <w:p w:rsidRDefault="00C10D7E" w:rsidP="00EC6A18"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Navedena nekretnina će se predati</w:t>
      </w:r>
      <w:r w:rsidR="00BF3BCB">
        <w:rPr>
          <w:rFonts w:cs="Times New Roman" w:hAnsi="Times New Roman" w:ascii="Times New Roman"/>
          <w:color w:val="000000"/>
          <w:sz w:val="24"/>
          <w:szCs w:val="24"/>
          <w:lang w:val="hr-HR"/>
        </w:rPr>
        <w:t xml:space="preserve"> kupcu</w:t>
      </w:r>
      <w:r w:rsidR="00EC6A18" w:rsidRPr="00EC6A18">
        <w:rPr>
          <w:rFonts w:cs="Times New Roman" w:hAnsi="Times New Roman" w:ascii="Times New Roman"/>
          <w:color w:val="000000"/>
          <w:sz w:val="24"/>
          <w:szCs w:val="24"/>
          <w:lang w:val="hr-HR"/>
        </w:rPr>
        <w:t xml:space="preserve"> </w:t>
      </w:r>
      <w:r w:rsidR="00EC6A18" w:rsidRPr="00C947F0">
        <w:rPr>
          <w:rFonts w:cs="Times New Roman" w:hAnsi="Times New Roman" w:ascii="Times New Roman"/>
          <w:color w:val="000000"/>
          <w:sz w:val="24"/>
          <w:szCs w:val="24"/>
          <w:lang w:val="hr-HR"/>
        </w:rPr>
        <w:t>Hrvoje Leskovar, Zagreb, Savska Opatovina 34, OIB 15800254055</w:t>
      </w:r>
      <w:r w:rsidR="00E2353F">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 xml:space="preserve">nakon što </w:t>
      </w:r>
      <w:r w:rsidR="00EC6A18">
        <w:rPr>
          <w:rFonts w:cs="Times New Roman" w:hAnsi="Times New Roman" w:ascii="Times New Roman"/>
          <w:color w:val="000000"/>
          <w:sz w:val="24"/>
          <w:szCs w:val="24"/>
          <w:lang w:val="hr-HR"/>
        </w:rPr>
        <w:t>isti najkasnije do 7</w:t>
      </w:r>
      <w:r w:rsidRPr="0002242E">
        <w:rPr>
          <w:rFonts w:cs="Times New Roman" w:hAnsi="Times New Roman" w:ascii="Times New Roman"/>
          <w:color w:val="000000"/>
          <w:sz w:val="24"/>
          <w:szCs w:val="24"/>
          <w:lang w:val="hr-HR"/>
        </w:rPr>
        <w:t xml:space="preserve">. </w:t>
      </w:r>
      <w:r w:rsidR="00EC6A18">
        <w:rPr>
          <w:rFonts w:cs="Times New Roman" w:hAnsi="Times New Roman" w:ascii="Times New Roman"/>
          <w:color w:val="000000"/>
          <w:sz w:val="24"/>
          <w:szCs w:val="24"/>
          <w:lang w:val="hr-HR"/>
        </w:rPr>
        <w:t>srpnja</w:t>
      </w:r>
      <w:r w:rsidR="002F69F7">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 xml:space="preserve">. uplati kupovninu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C10D7E" w:rsidP="002F69F7"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CA6593"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7</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lipnja</w:t>
      </w:r>
      <w:r w:rsidR="002F69F7">
        <w:rPr>
          <w:rFonts w:cs="Times New Roman" w:hAnsi="Times New Roman" w:ascii="Times New Roman"/>
          <w:color w:val="000000"/>
          <w:sz w:val="24"/>
          <w:szCs w:val="24"/>
          <w:lang w:val="hr-HR"/>
        </w:rPr>
        <w:t xml:space="preserve"> 2018.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A6593"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S U D A C</w:t>
      </w: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9A42F2">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p>
    <w:p w:rsidRDefault="002C3E40" w:rsidP="00C10D7E" w:rsidR="002C3E40">
      <w:pPr>
        <w:spacing w:after="0"/>
        <w:rPr>
          <w:rFonts w:cs="Times New Roman" w:hAnsi="Times New Roman" w:ascii="Times New Roman"/>
          <w:color w:val="000000"/>
          <w:sz w:val="24"/>
          <w:szCs w:val="24"/>
          <w:lang w:val="hr-HR"/>
        </w:rPr>
      </w:pPr>
    </w:p>
    <w:p w:rsidRDefault="002C3E40" w:rsidP="00C10D7E" w:rsidR="002C3E40">
      <w:pPr>
        <w:spacing w:after="0"/>
        <w:rPr>
          <w:rFonts w:cs="Times New Roman" w:hAnsi="Times New Roman" w:ascii="Times New Roman"/>
          <w:color w:val="000000"/>
          <w:sz w:val="24"/>
          <w:szCs w:val="24"/>
          <w:lang w:val="hr-HR"/>
        </w:rPr>
      </w:pP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Protiv ovog rješenja pravo žalbe imaju stečajni upravitelj i razlučni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C10D7E" w:rsidR="00C10D7E" w:rsidRPr="0002242E">
      <w:pPr>
        <w:spacing w:after="0"/>
        <w:rPr>
          <w:rFonts w:cs="Times New Roman" w:hAnsi="Times New Roman" w:ascii="Times New Roman"/>
          <w:sz w:val="24"/>
          <w:szCs w:val="24"/>
          <w:lang w:val="hr-HR"/>
        </w:rPr>
      </w:pPr>
    </w:p>
    <w:p w:rsidRDefault="009A42F2" w:rsidP="009A42F2" w:rsidR="009A42F2">
      <w:pPr>
        <w:pStyle w:val="Tijeloteksta-uvlaka3"/>
        <w:ind w:left="4248"/>
        <w:rPr>
          <w:sz w:val="24"/>
          <w:szCs w:val="24"/>
          <w:lang w:eastAsia="en-US"/>
        </w:rPr>
      </w:pPr>
      <w:r>
        <w:rPr>
          <w:sz w:val="24"/>
          <w:szCs w:val="24"/>
          <w:lang w:eastAsia="en-US"/>
        </w:rPr>
        <w:t>Za točnost otpravka-ovlašteni službenik</w:t>
      </w:r>
    </w:p>
    <w:p w:rsidRDefault="009A42F2" w:rsidP="009A42F2" w:rsidR="009A42F2" w:rsidRPr="00A80390">
      <w:pPr>
        <w:pStyle w:val="Tijeloteksta-uvlaka3"/>
        <w:ind w:left="4248"/>
        <w:rPr>
          <w:sz w:val="24"/>
          <w:szCs w:val="24"/>
          <w:lang w:eastAsia="en-US"/>
        </w:rPr>
      </w:pPr>
      <w:r>
        <w:rPr>
          <w:sz w:val="24"/>
          <w:szCs w:val="24"/>
          <w:lang w:eastAsia="en-US"/>
        </w:rPr>
        <w:t xml:space="preserve">                Monika Grbac</w:t>
      </w:r>
    </w:p>
    <w:p w:rsidRDefault="009B4FF5" w:rsidP="009A42F2" w:rsidR="009B4FF5" w:rsidRPr="009B4FF5">
      <w:pPr>
        <w:pStyle w:val="Odlomakpopisa"/>
        <w:spacing w:after="0"/>
        <w:rPr>
          <w:rFonts w:cs="Times New Roman" w:hAnsi="Times New Roman" w:ascii="Times New Roman"/>
          <w:color w:val="000000"/>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2B4A0D" w:rsidR="002B4A0D" w:rsidRPr="0002242E">
      <w:pPr>
        <w:rPr>
          <w:rFonts w:cs="Times New Roman" w:hAnsi="Times New Roman" w:ascii="Times New Roman"/>
          <w:sz w:val="24"/>
          <w:szCs w:val="24"/>
          <w:lang w:val="hr-HR"/>
        </w:rPr>
      </w:pPr>
    </w:p>
    <w:sectPr w:rsidSect="002C3E40" w:rsidR="002B4A0D" w:rsidRPr="0002242E">
      <w:headerReference w:type="default" r:id="rId10"/>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9A42F2">
          <w:rPr>
            <w:noProof/>
          </w:rPr>
          <w:t>3</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06E15"/>
    <w:multiLevelType w:val="hybridMultilevel"/>
    <w:tmpl w:val="3CD4F588"/>
    <w:lvl w:tplc="D7F0B4E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668E9"/>
    <w:rsid w:val="000A1AB2"/>
    <w:rsid w:val="001C114A"/>
    <w:rsid w:val="00204727"/>
    <w:rsid w:val="00285A7A"/>
    <w:rsid w:val="002B4A0D"/>
    <w:rsid w:val="002C09F9"/>
    <w:rsid w:val="002C3E40"/>
    <w:rsid w:val="002D1DB3"/>
    <w:rsid w:val="002F69F7"/>
    <w:rsid w:val="003652B0"/>
    <w:rsid w:val="00395CF8"/>
    <w:rsid w:val="003A2380"/>
    <w:rsid w:val="003D0328"/>
    <w:rsid w:val="00584913"/>
    <w:rsid w:val="0059628A"/>
    <w:rsid w:val="00741B4C"/>
    <w:rsid w:val="007B69D7"/>
    <w:rsid w:val="007E77BA"/>
    <w:rsid w:val="008129EA"/>
    <w:rsid w:val="00856742"/>
    <w:rsid w:val="008818E0"/>
    <w:rsid w:val="00892AC1"/>
    <w:rsid w:val="008954F7"/>
    <w:rsid w:val="009063E5"/>
    <w:rsid w:val="009A42F2"/>
    <w:rsid w:val="009A74A5"/>
    <w:rsid w:val="009B1FAE"/>
    <w:rsid w:val="009B4FF5"/>
    <w:rsid w:val="009C4E60"/>
    <w:rsid w:val="009C6769"/>
    <w:rsid w:val="009D5DAF"/>
    <w:rsid w:val="00A00FDE"/>
    <w:rsid w:val="00A03932"/>
    <w:rsid w:val="00A075F3"/>
    <w:rsid w:val="00AD7B42"/>
    <w:rsid w:val="00B570DB"/>
    <w:rsid w:val="00BA19F1"/>
    <w:rsid w:val="00BF3BCB"/>
    <w:rsid w:val="00C10D7E"/>
    <w:rsid w:val="00C259D0"/>
    <w:rsid w:val="00C70336"/>
    <w:rsid w:val="00C947F0"/>
    <w:rsid w:val="00CA6593"/>
    <w:rsid w:val="00D5190B"/>
    <w:rsid w:val="00D75F53"/>
    <w:rsid w:val="00E2353F"/>
    <w:rsid w:val="00E43481"/>
    <w:rsid w:val="00E44C9A"/>
    <w:rsid w:val="00E85424"/>
    <w:rsid w:val="00EC6A18"/>
    <w:rsid w:val="00F674FB"/>
    <w:rsid w:val="00F67B89"/>
    <w:rsid w:val="00FD115D"/>
    <w:rsid w:val="00FE7750"/>
    <w:rsid w:val="00FF5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9A42F2"/>
    <w:rPr>
      <w:color w:val="808080"/>
      <w:bdr w:space="0" w:sz="0" w:color="auto" w:val="none"/>
      <w:shd w:fill="auto" w:color="auto" w:val="clear"/>
    </w:rPr>
  </w:style>
  <w:style w:customStyle="true" w:styleId="eSPISCCParagraphDefaultFont" w:type="character">
    <w:name w:val="eSPIS_CC_Paragraph Default Font"/>
    <w:basedOn w:val="Zadanifontodlomka"/>
    <w:rsid w:val="009A42F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A42F2"/>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42F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42F2"/>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9A42F2"/>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9A42F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9A42F2"/>
    <w:rPr>
      <w:color w:val="808080"/>
      <w:bdr w:color="auto" w:space="0" w:sz="0" w:val="none"/>
      <w:shd w:color="auto" w:fill="auto" w:val="clear"/>
    </w:rPr>
  </w:style>
  <w:style w:customStyle="1" w:styleId="eSPISCCParagraphDefaultFont" w:type="character">
    <w:name w:val="eSPIS_CC_Paragraph Default Font"/>
    <w:basedOn w:val="Zadanifontodlomka"/>
    <w:rsid w:val="009A42F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A42F2"/>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42F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42F2"/>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9A42F2"/>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9A42F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252861279">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356612707">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St-790/2013-1401</izvorni_sadrzaj>
    <derivirana_varijabla naziv="DomainObject.Oznaka_1">St-790/2013-1401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St-790/2013-1401</izvorni_sadrzaj>
    <derivirana_varijabla naziv="DomainObject.PoslovniBrojDokumenta_1">St-790/2013-1401</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3756</properties:Characters>
  <properties:Lines>103</properties:Lines>
  <properties:Paragraphs>35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2018-06-07T11:49:00Z</dcterms:created>
  <dc:creator>Monika Grbac</dc:creator>
  <cp:lastModifiedBy>Monika Grbac</cp:lastModifiedBy>
  <cp:lastPrinted>2018-04-04T12:30:00Z</cp:lastPrinted>
  <dcterms:modified xmlns:xsi="http://www.w3.org/2001/XMLSchema-instance" xsi:type="dcterms:W3CDTF">2018-06-07T12:39:00Z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St-790/2013-1401 / Odluka - Rješenje - dosuda (st-790-13 GARAŽA -HRVOJE LESKOVAR.docx)</vt:lpwstr>
  </prop:property>
  <prop:property name="CC_coloring" pid="4" fmtid="{D5CDD505-2E9C-101B-9397-08002B2CF9AE}">
    <vt:bool>false</vt:bool>
  </prop:property>
  <prop:property name="BrojStranica" pid="5" fmtid="{D5CDD505-2E9C-101B-9397-08002B2CF9AE}">
    <vt:i4>3</vt:i4>
  </prop:property>
</prop:Properties>
</file>