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31ec" w14:paraId="b8b31ec" w:rsidRDefault="00FA2CA6" w:rsidP="00FA2CA6" w:rsidR="00FA2CA6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A2CA6" w:rsidP="00FA2CA6" w:rsidR="00FA2CA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FA2CA6" w:rsidP="00FA2CA6" w:rsidR="00FA2CA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FA2CA6" w:rsidP="00FA2CA6" w:rsidR="00FA2CA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Posl.br.: 2 St-1257</w:t>
      </w:r>
      <w:r w:rsidRPr="004C4B9E">
        <w:rPr>
          <w:sz w:val="23"/>
          <w:szCs w:val="23"/>
        </w:rPr>
        <w:t>/15-3</w:t>
      </w:r>
    </w:p>
    <w:p w:rsidRDefault="00FA2CA6" w:rsidP="00FA2CA6" w:rsidR="00FA2CA6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FA2CA6" w:rsidP="00FA2CA6" w:rsidR="00FA2CA6" w:rsidRPr="004C4B9E">
      <w:pPr>
        <w:jc w:val="both"/>
        <w:rPr>
          <w:sz w:val="23"/>
          <w:szCs w:val="23"/>
        </w:rPr>
      </w:pPr>
    </w:p>
    <w:p w:rsidRDefault="00FA2CA6" w:rsidP="00FA2CA6" w:rsidR="00FA2CA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FA2CA6" w:rsidP="00FA2CA6" w:rsidR="00FA2CA6" w:rsidRPr="004C4B9E">
      <w:pPr>
        <w:rPr>
          <w:sz w:val="23"/>
          <w:szCs w:val="23"/>
        </w:rPr>
      </w:pPr>
    </w:p>
    <w:p w:rsidRDefault="00FA2CA6" w:rsidP="00FA2CA6" w:rsidR="00FA2CA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FA2CA6" w:rsidP="00FA2CA6" w:rsidR="00FA2CA6" w:rsidRPr="004C4B9E">
      <w:pPr>
        <w:rPr>
          <w:sz w:val="23"/>
          <w:szCs w:val="23"/>
        </w:rPr>
      </w:pPr>
    </w:p>
    <w:p w:rsidRDefault="00FA2CA6" w:rsidP="00FA2CA6" w:rsidR="00FA2CA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FIST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20, OIB: 59570478967, dana 8. siječnja 2016</w:t>
      </w:r>
      <w:r w:rsidRPr="004C4B9E">
        <w:rPr>
          <w:sz w:val="23"/>
          <w:szCs w:val="23"/>
        </w:rPr>
        <w:t xml:space="preserve">. </w:t>
      </w:r>
    </w:p>
    <w:p w:rsidRDefault="00FA2CA6" w:rsidP="00FA2CA6" w:rsidR="00FA2CA6" w:rsidRPr="004C4B9E">
      <w:pPr>
        <w:jc w:val="both"/>
        <w:rPr>
          <w:sz w:val="23"/>
          <w:szCs w:val="23"/>
        </w:rPr>
      </w:pPr>
    </w:p>
    <w:p w:rsidRDefault="00FA2CA6" w:rsidP="00FA2CA6" w:rsidR="00FA2CA6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FA2CA6" w:rsidP="00FA2CA6" w:rsidR="00FA2CA6" w:rsidRPr="004C4B9E">
      <w:pPr>
        <w:jc w:val="both"/>
        <w:rPr>
          <w:sz w:val="23"/>
          <w:szCs w:val="23"/>
        </w:rPr>
      </w:pPr>
    </w:p>
    <w:p w:rsidRDefault="00FA2CA6" w:rsidP="00FA2CA6" w:rsidR="00FA2CA6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FIST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20, OIB: 59570478967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9. veljače 2016. u 9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FA2CA6" w:rsidP="00FA2CA6" w:rsidR="00FA2CA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FA2CA6" w:rsidP="00FA2CA6" w:rsidR="00FA2CA6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FIST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20, OIB: 59570478967</w:t>
      </w:r>
    </w:p>
    <w:p w:rsidRDefault="00FA2CA6" w:rsidP="00FA2CA6" w:rsidR="00FA2CA6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Mario Desović, Labin, Istarska 19.</w:t>
      </w:r>
    </w:p>
    <w:p w:rsidRDefault="00FA2CA6" w:rsidP="00FA2CA6" w:rsidR="00FA2CA6" w:rsidRPr="004040C4">
      <w:pPr>
        <w:jc w:val="both"/>
        <w:rPr>
          <w:sz w:val="23"/>
          <w:szCs w:val="23"/>
          <w:lang w:val="sv-SE"/>
        </w:rPr>
      </w:pPr>
    </w:p>
    <w:p w:rsidRDefault="00FA2CA6" w:rsidP="00FA2CA6" w:rsidR="00FA2CA6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Mario Desović, Labin, Istarska 19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FIST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20, OIB: 59570478967</w:t>
      </w:r>
      <w:r w:rsidRPr="00D10EBB">
        <w:rPr>
          <w:sz w:val="23"/>
          <w:szCs w:val="23"/>
          <w:lang w:val="sv-SE"/>
        </w:rPr>
        <w:t>.</w:t>
      </w:r>
    </w:p>
    <w:p w:rsidRDefault="00FA2CA6" w:rsidP="00FA2CA6" w:rsidR="00FA2CA6">
      <w:pPr>
        <w:jc w:val="both"/>
        <w:rPr>
          <w:sz w:val="23"/>
          <w:szCs w:val="23"/>
        </w:rPr>
      </w:pPr>
    </w:p>
    <w:p w:rsidRDefault="00FA2CA6" w:rsidP="00FA2CA6" w:rsidR="00FA2CA6" w:rsidRPr="00D10EBB">
      <w:pPr>
        <w:jc w:val="both"/>
        <w:rPr>
          <w:sz w:val="23"/>
          <w:szCs w:val="23"/>
        </w:rPr>
      </w:pPr>
    </w:p>
    <w:p w:rsidRDefault="00FA2CA6" w:rsidP="00FA2CA6" w:rsidR="00FA2CA6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8. siječnja 2016</w:t>
      </w:r>
      <w:r w:rsidRPr="004C4B9E">
        <w:rPr>
          <w:sz w:val="23"/>
          <w:szCs w:val="23"/>
        </w:rPr>
        <w:t>.</w:t>
      </w:r>
    </w:p>
    <w:p w:rsidRDefault="00FA2CA6" w:rsidP="00FA2CA6" w:rsidR="00FA2CA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FA2CA6" w:rsidP="00FA2CA6" w:rsidR="00FA2CA6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FA2CA6" w:rsidP="00FA2CA6" w:rsidR="00FA2CA6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FA2CA6" w:rsidP="00FA2CA6" w:rsidR="00FA2CA6">
      <w:pPr>
        <w:jc w:val="center"/>
        <w:rPr>
          <w:sz w:val="23"/>
          <w:szCs w:val="23"/>
        </w:rPr>
      </w:pPr>
    </w:p>
    <w:p w:rsidRDefault="00FA2CA6" w:rsidP="00FA2CA6" w:rsidR="00FA2CA6">
      <w:pPr>
        <w:jc w:val="both"/>
        <w:rPr>
          <w:sz w:val="23"/>
          <w:szCs w:val="23"/>
        </w:rPr>
      </w:pPr>
    </w:p>
    <w:p w:rsidRDefault="00FA2CA6" w:rsidP="00FA2CA6" w:rsidR="00FA2CA6" w:rsidRPr="004C4B9E">
      <w:pPr>
        <w:jc w:val="both"/>
        <w:rPr>
          <w:sz w:val="23"/>
          <w:szCs w:val="23"/>
        </w:rPr>
      </w:pPr>
    </w:p>
    <w:p w:rsidRDefault="00FA2CA6" w:rsidP="00FA2CA6" w:rsidR="00FA2CA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FA2CA6" w:rsidP="00FA2CA6" w:rsidR="00FA2CA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FA2CA6" w:rsidP="00FA2CA6" w:rsidR="00FA2CA6" w:rsidRPr="004C4B9E">
      <w:pPr>
        <w:jc w:val="both"/>
        <w:rPr>
          <w:sz w:val="23"/>
          <w:szCs w:val="23"/>
        </w:rPr>
      </w:pPr>
    </w:p>
    <w:p w:rsidRDefault="00FA2CA6" w:rsidP="00FA2CA6" w:rsidR="00FA2CA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FA2CA6" w:rsidP="00FA2CA6" w:rsidR="00FA2CA6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FA2CA6" w:rsidP="00FA2CA6" w:rsidR="00FA2CA6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FIST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20</w:t>
      </w:r>
    </w:p>
    <w:p w:rsidRDefault="00FA2CA6" w:rsidP="00FA2CA6" w:rsidR="00FA2CA6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Mario Desović, Labin, Istarska 19</w:t>
      </w:r>
      <w:r w:rsidRPr="004C4B9E">
        <w:rPr>
          <w:sz w:val="23"/>
          <w:szCs w:val="23"/>
          <w:lang w:val="sv-SE"/>
        </w:rPr>
        <w:tab/>
      </w:r>
    </w:p>
    <w:p w:rsidRDefault="00FA2CA6" w:rsidP="00FA2CA6" w:rsidR="00FA2CA6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FA2CA6" w:rsidP="00FA2CA6" w:rsidR="00FA2CA6"/>
    <w:p w:rsidRDefault="00D553E9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3E9" w:rsidR="00000000">
      <w:r>
        <w:separator/>
      </w:r>
    </w:p>
  </w:endnote>
  <w:endnote w:id="0" w:type="continuationSeparator">
    <w:p w:rsidRDefault="00D553E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3E9" w:rsidR="00000000">
      <w:r>
        <w:separator/>
      </w:r>
    </w:p>
  </w:footnote>
  <w:footnote w:id="0" w:type="continuationSeparator">
    <w:p w:rsidRDefault="00D553E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2CA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D553E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2CA6"/>
    <w:rsid w:val="00554328"/>
    <w:rsid w:val="00985388"/>
    <w:rsid w:val="00D553E9"/>
    <w:rsid w:val="00FA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2CA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2C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2CA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2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2CA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3E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3E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3E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3E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2CA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2C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2CA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2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2CA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3E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3E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3E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3E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St-1257/2015</izvorni_sadrzaj>
    <derivirana_varijabla naziv="DomainObject.Predmet.OznakaBroj_1">St-1257/2015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FIST d.o.o. LABIN</izvorni_sadrzaj>
    <derivirana_varijabla naziv="DomainObject.Predmet.ProtustrankaFormated_1">  FIST d.o.o. LABIN</derivirana_varijabla>
  </DomainObject.Predmet.ProtustrankaFormated>
  <DomainObject.Predmet.ProtustrankaFormatedOIB>
    <izvorni_sadrzaj>  FIST d.o.o. LABIN, OIB 59570478967</izvorni_sadrzaj>
    <derivirana_varijabla naziv="DomainObject.Predmet.ProtustrankaFormatedOIB_1">  FIST d.o.o. LABIN, OIB 59570478967</derivirana_varijabla>
  </DomainObject.Predmet.ProtustrankaFormatedOIB>
  <DomainObject.Predmet.ProtustrankaFormatedWithAdress>
    <izvorni_sadrzaj> FIST d.o.o. LABIN, Zelenice 20, 52220 Labin</izvorni_sadrzaj>
    <derivirana_varijabla naziv="DomainObject.Predmet.ProtustrankaFormatedWithAdress_1"> FIST d.o.o. LABIN, Zelenice 20, 52220 Labin</derivirana_varijabla>
  </DomainObject.Predmet.ProtustrankaFormatedWithAdress>
  <DomainObject.Predmet.ProtustrankaFormatedWithAdressOIB>
    <izvorni_sadrzaj> FIST d.o.o. LABIN, OIB 59570478967, Zelenice 20, 52220 Labin</izvorni_sadrzaj>
    <derivirana_varijabla naziv="DomainObject.Predmet.ProtustrankaFormatedWithAdressOIB_1"> FIST d.o.o. LABIN, OIB 59570478967, Zelenice 20, 52220 Labin</derivirana_varijabla>
  </DomainObject.Predmet.ProtustrankaFormatedWithAdressOIB>
  <DomainObject.Predmet.ProtustrankaWithAdress>
    <izvorni_sadrzaj>FIST d.o.o. LABIN Zelenice 20, 52220 Labin</izvorni_sadrzaj>
    <derivirana_varijabla naziv="DomainObject.Predmet.ProtustrankaWithAdress_1">FIST d.o.o. LABIN Zelenice 20, 52220 Labin</derivirana_varijabla>
  </DomainObject.Predmet.ProtustrankaWithAdress>
  <DomainObject.Predmet.ProtustrankaWithAdressOIB>
    <izvorni_sadrzaj>FIST d.o.o. LABIN, OIB 59570478967, Zelenice 20, 52220 Labin</izvorni_sadrzaj>
    <derivirana_varijabla naziv="DomainObject.Predmet.ProtustrankaWithAdressOIB_1">FIST d.o.o. LABIN, OIB 59570478967, Zelenice 20, 52220 Labin</derivirana_varijabla>
  </DomainObject.Predmet.ProtustrankaWithAdressOIB>
  <DomainObject.Predmet.ProtustrankaNazivFormated>
    <izvorni_sadrzaj>FIST d.o.o. LABIN</izvorni_sadrzaj>
    <derivirana_varijabla naziv="DomainObject.Predmet.ProtustrankaNazivFormated_1">FIST d.o.o. LABIN</derivirana_varijabla>
  </DomainObject.Predmet.ProtustrankaNazivFormated>
  <DomainObject.Predmet.ProtustrankaNazivFormatedOIB>
    <izvorni_sadrzaj>FIST d.o.o. LABIN, OIB 59570478967</izvorni_sadrzaj>
    <derivirana_varijabla naziv="DomainObject.Predmet.ProtustrankaNazivFormatedOIB_1">FIST d.o.o. LABIN, OIB 59570478967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443721.46</izvorni_sadrzaj>
    <derivirana_varijabla naziv="DomainObject.Predmet.TrenutnaVrijednost_1">443721.46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FIST d.o.o. LABIN</item>
    </izvorni_sadrzaj>
    <derivirana_varijabla naziv="DomainObject.Predmet.ProtuStrankaListFormated_1">
      <item>FIST d.o.o. LABIN</item>
    </derivirana_varijabla>
  </DomainObject.Predmet.ProtuStrankaListFormated>
  <DomainObject.Predmet.ProtuStrankaListFormatedOIB>
    <izvorni_sadrzaj>
      <item>FIST d.o.o. LABIN, OIB 59570478967</item>
    </izvorni_sadrzaj>
    <derivirana_varijabla naziv="DomainObject.Predmet.ProtuStrankaListFormatedOIB_1">
      <item>FIST d.o.o. LABIN, OIB 59570478967</item>
    </derivirana_varijabla>
  </DomainObject.Predmet.ProtuStrankaListFormatedOIB>
  <DomainObject.Predmet.ProtuStrankaListFormatedWithAdress>
    <izvorni_sadrzaj>
      <item>FIST d.o.o. LABIN, Zelenice 20, 52220 Labin</item>
    </izvorni_sadrzaj>
    <derivirana_varijabla naziv="DomainObject.Predmet.ProtuStrankaListFormatedWithAdress_1">
      <item>FIST d.o.o. LABIN, Zelenice 20, 52220 Labin</item>
    </derivirana_varijabla>
  </DomainObject.Predmet.ProtuStrankaListFormatedWithAdress>
  <DomainObject.Predmet.ProtuStrankaListFormatedWithAdressOIB>
    <izvorni_sadrzaj>
      <item>FIST d.o.o. LABIN, OIB 59570478967, Zelenice 20, 52220 Labin</item>
    </izvorni_sadrzaj>
    <derivirana_varijabla naziv="DomainObject.Predmet.ProtuStrankaListFormatedWithAdressOIB_1">
      <item>FIST d.o.o. LABIN, OIB 59570478967, Zelenice 20, 52220 Labin</item>
    </derivirana_varijabla>
  </DomainObject.Predmet.ProtuStrankaListFormatedWithAdressOIB>
  <DomainObject.Predmet.ProtuStrankaListNazivFormated>
    <izvorni_sadrzaj>
      <item>FIST d.o.o. LABIN</item>
    </izvorni_sadrzaj>
    <derivirana_varijabla naziv="DomainObject.Predmet.ProtuStrankaListNazivFormated_1">
      <item>FIST d.o.o. LABIN</item>
    </derivirana_varijabla>
  </DomainObject.Predmet.ProtuStrankaListNazivFormated>
  <DomainObject.Predmet.ProtuStrankaListNazivFormatedOIB>
    <izvorni_sadrzaj>
      <item>FIST d.o.o. LABIN, OIB 59570478967</item>
    </izvorni_sadrzaj>
    <derivirana_varijabla naziv="DomainObject.Predmet.ProtuStrankaListNazivFormatedOIB_1">
      <item>FIST d.o.o. LABIN, OIB 59570478967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FIST d.o.o. LABIN</izvorni_sadrzaj>
    <derivirana_varijabla naziv="DomainObject.Predmet.ProtustrankaIDrugi_1">FIST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FIST d.o.o. LABIN, OIB 59570478967, Zelenice 20, 52220 Labin</izvorni_sadrzaj>
    <derivirana_varijabla naziv="DomainObject.Predmet.ProtustrankaIDrugiAdressOIB_1">FIST d.o.o. LABIN, OIB 59570478967, Zelenice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FIST d.o.o. LABIN</item>
    </izvorni_sadrzaj>
    <derivirana_varijabla naziv="DomainObject.Predmet.SudioniciListNaziv_1">
      <item>FINANCIJSKA AGENCIJA, RC RIJEKA, PODRUŽNICA PULA, PULA</item>
      <item>FIST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FIST d.o.o. LABIN, OIB 59570478967, Zelenice 20,52220 Labin</item>
    </izvorni_sadrzaj>
    <derivirana_varijabla naziv="DomainObject.Predmet.SudioniciListAdressOIB_1">
      <item>FINANCIJSKA AGENCIJA, RC RIJEKA, PODRUŽNICA PULA, PULA, OIB 85821130368, Giardini 5,52100 Pula</item>
      <item>FIST d.o.o. LABIN, OIB 59570478967, Zelenice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59570478967</item>
    </izvorni_sadrzaj>
    <derivirana_varijabla naziv="DomainObject.Predmet.SudioniciListNazivOIB_1">
      <item>, OIB 85821130368</item>
      <item>, OIB 59570478967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1389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2016-01-08T10:53:00Z</dcterms:created>
  <dc:creator>Jasmina Matika</dc:creator>
  <cp:lastModifiedBy>Jasmina Matika</cp:lastModifiedBy>
  <dcterms:modified xmlns:xsi="http://www.w3.org/2001/XMLSchema-instance" xsi:type="dcterms:W3CDTF">2016-01-08T10:58:00Z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