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F28BB" w:rsidR="00403F01" w:rsidP="00D77107" w:rsidRDefault="00D27357" w14:paraId="89bef50" w14:textId="89bef50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val="hr-HR" w:eastAsia="hr-HR"/>
        </w:rPr>
        <w:t xml:space="preserve">    </w:t>
      </w:r>
      <w:r w:rsidR="00133015">
        <w:rPr>
          <w:noProof/>
          <w:lang w:val="hr-HR" w:eastAsia="hr-HR"/>
        </w:rPr>
        <w:drawing>
          <wp:inline distT="0" distB="0" distL="0" distR="0">
            <wp:extent cx="488000" cy="648000"/>
            <wp:effectExtent l="0" t="0" r="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00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  <w:t xml:space="preserve">    </w:t>
      </w:r>
      <w:r w:rsidRPr="007F28BB" w:rsidR="004777B1">
        <w:rPr>
          <w:lang w:val="hr-HR"/>
        </w:rPr>
        <w:t>Posl</w:t>
      </w:r>
      <w:r w:rsidR="007F28BB">
        <w:rPr>
          <w:lang w:val="hr-HR"/>
        </w:rPr>
        <w:t>ovni broj:</w:t>
      </w:r>
      <w:r w:rsidRPr="007F28BB" w:rsidR="00595BCF">
        <w:rPr>
          <w:lang w:val="hr-HR"/>
        </w:rPr>
        <w:t xml:space="preserve"> 12. St-</w:t>
      </w:r>
      <w:r w:rsidR="00C7151E">
        <w:rPr>
          <w:lang w:val="hr-HR"/>
        </w:rPr>
        <w:t>539</w:t>
      </w:r>
      <w:r w:rsidR="00665006">
        <w:rPr>
          <w:lang w:val="hr-HR"/>
        </w:rPr>
        <w:t>/2019-</w:t>
      </w:r>
      <w:r w:rsidR="00AE4FA8">
        <w:rPr>
          <w:lang w:val="hr-HR"/>
        </w:rPr>
        <w:t>4</w:t>
      </w:r>
    </w:p>
    <w:p w:rsidRPr="007F28BB" w:rsidR="00D4027A" w:rsidP="00D4027A" w:rsidRDefault="00D4027A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Pr="007F28BB" w:rsidR="00D4027A" w:rsidP="00D4027A" w:rsidRDefault="00D4027A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Pr="007F28BB" w:rsidR="00EB78C8" w:rsidP="00EB78C8" w:rsidRDefault="00EB78C8">
      <w:pPr>
        <w:rPr>
          <w:lang w:val="hr-HR"/>
        </w:rPr>
      </w:pPr>
      <w:r w:rsidRPr="007F28BB">
        <w:rPr>
          <w:lang w:val="hr-HR"/>
        </w:rPr>
        <w:t>Split, Sukoišanska br. 6</w:t>
      </w:r>
    </w:p>
    <w:p w:rsidRPr="003734BE" w:rsidR="00D4027A" w:rsidP="00D4027A" w:rsidRDefault="00D4027A">
      <w:pPr>
        <w:rPr>
          <w:lang w:val="hr-HR"/>
        </w:rPr>
      </w:pPr>
    </w:p>
    <w:p w:rsidRPr="00D44ECB" w:rsidR="000467BE" w:rsidP="00D4027A" w:rsidRDefault="000467BE">
      <w:pPr>
        <w:rPr>
          <w:sz w:val="16"/>
          <w:szCs w:val="16"/>
          <w:lang w:val="hr-HR"/>
        </w:rPr>
      </w:pPr>
    </w:p>
    <w:p w:rsidRPr="003F13DF" w:rsidR="00403F01" w:rsidP="00C603FD" w:rsidRDefault="00403F01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Pašku Bačiću,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Pr="001A260E" w:rsidR="00743750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Pr="00C7151E" w:rsidR="00C7151E">
        <w:rPr>
          <w:lang w:val="hr-HR"/>
        </w:rPr>
        <w:t>ČILAŠ d.d.</w:t>
      </w:r>
      <w:r w:rsidR="00C7151E">
        <w:rPr>
          <w:lang w:val="hr-HR"/>
        </w:rPr>
        <w:t xml:space="preserve"> </w:t>
      </w:r>
      <w:r w:rsidRPr="00C7151E" w:rsidR="00C7151E">
        <w:rPr>
          <w:lang w:val="hr-HR"/>
        </w:rPr>
        <w:t>Sinj</w:t>
      </w:r>
      <w:r w:rsidR="00C7151E">
        <w:rPr>
          <w:lang w:val="hr-HR"/>
        </w:rPr>
        <w:t xml:space="preserve">, </w:t>
      </w:r>
      <w:r w:rsidRPr="00C7151E" w:rsidR="00C7151E">
        <w:rPr>
          <w:lang w:val="hr-HR"/>
        </w:rPr>
        <w:t>Vrlička 41</w:t>
      </w:r>
      <w:r w:rsidR="004F421F">
        <w:rPr>
          <w:lang w:val="hr-HR"/>
        </w:rPr>
        <w:t xml:space="preserve">, OIB: </w:t>
      </w:r>
      <w:r w:rsidRPr="00C7151E" w:rsidR="00C7151E">
        <w:rPr>
          <w:lang w:val="hr-HR"/>
        </w:rPr>
        <w:t>87718948521</w:t>
      </w:r>
      <w:r w:rsidR="004F421F">
        <w:rPr>
          <w:lang w:val="hr-HR"/>
        </w:rPr>
        <w:t xml:space="preserve">, MBS: </w:t>
      </w:r>
      <w:r w:rsidRPr="00C7151E" w:rsidR="00C7151E">
        <w:rPr>
          <w:lang w:val="hr-HR"/>
        </w:rPr>
        <w:t>060027181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0467BE">
        <w:rPr>
          <w:lang w:val="hr-HR"/>
        </w:rPr>
        <w:t>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</w:t>
      </w:r>
      <w:r w:rsidR="0008404A">
        <w:rPr>
          <w:lang w:val="hr-HR"/>
        </w:rPr>
        <w:t xml:space="preserve">, </w:t>
      </w:r>
      <w:r w:rsidR="00560807">
        <w:rPr>
          <w:lang w:val="hr-HR"/>
        </w:rPr>
        <w:t>20</w:t>
      </w:r>
      <w:r w:rsidR="00CD1346">
        <w:rPr>
          <w:lang w:val="hr-HR"/>
        </w:rPr>
        <w:t>. studenog</w:t>
      </w:r>
      <w:r w:rsidR="0008404A">
        <w:rPr>
          <w:lang w:val="hr-HR"/>
        </w:rPr>
        <w:t xml:space="preserve"> 2019. </w:t>
      </w:r>
      <w:r w:rsidR="000467BE">
        <w:rPr>
          <w:lang w:val="hr-HR"/>
        </w:rPr>
        <w:t>objavljuje slijedeći</w:t>
      </w:r>
    </w:p>
    <w:p w:rsidRPr="00D44ECB" w:rsidR="00D4027A" w:rsidP="00D4027A" w:rsidRDefault="00D4027A">
      <w:pPr>
        <w:rPr>
          <w:sz w:val="16"/>
          <w:szCs w:val="16"/>
          <w:lang w:val="hr-HR"/>
        </w:rPr>
      </w:pPr>
    </w:p>
    <w:p w:rsidRPr="00F60DAB" w:rsidR="00382327" w:rsidP="00D4027A" w:rsidRDefault="00382327">
      <w:pPr>
        <w:rPr>
          <w:sz w:val="18"/>
          <w:szCs w:val="18"/>
          <w:lang w:val="hr-HR"/>
        </w:rPr>
      </w:pPr>
    </w:p>
    <w:p w:rsidRPr="00D6251F" w:rsidR="000467BE" w:rsidP="000467BE" w:rsidRDefault="000467BE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Pr="00E14AE2" w:rsidR="00642955" w:rsidP="00876209" w:rsidRDefault="00642955">
      <w:pPr>
        <w:pStyle w:val="Naslov3"/>
        <w:ind w:left="705"/>
        <w:rPr>
          <w:b w:val="false"/>
          <w:szCs w:val="24"/>
        </w:rPr>
      </w:pPr>
    </w:p>
    <w:p w:rsidR="00AC4892" w:rsidP="00EF0486" w:rsidRDefault="000467BE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C7151E" w:rsidR="00C7151E">
        <w:rPr>
          <w:lang w:val="hr-HR"/>
        </w:rPr>
        <w:t>ČILAŠ d.d.</w:t>
      </w:r>
      <w:r w:rsidR="00C7151E">
        <w:rPr>
          <w:lang w:val="hr-HR"/>
        </w:rPr>
        <w:t xml:space="preserve"> </w:t>
      </w:r>
      <w:r w:rsidRPr="00C7151E" w:rsidR="00C7151E">
        <w:rPr>
          <w:lang w:val="hr-HR"/>
        </w:rPr>
        <w:t>Sinj</w:t>
      </w:r>
      <w:r w:rsidR="00C7151E">
        <w:rPr>
          <w:lang w:val="hr-HR"/>
        </w:rPr>
        <w:t xml:space="preserve">, </w:t>
      </w:r>
      <w:r w:rsidRPr="00C7151E" w:rsidR="00C7151E">
        <w:rPr>
          <w:lang w:val="hr-HR"/>
        </w:rPr>
        <w:t>Vrlička 41</w:t>
      </w:r>
      <w:r w:rsidR="00C7151E">
        <w:rPr>
          <w:lang w:val="hr-HR"/>
        </w:rPr>
        <w:t xml:space="preserve">, OIB: </w:t>
      </w:r>
      <w:r w:rsidRPr="00C7151E" w:rsidR="00C7151E">
        <w:rPr>
          <w:lang w:val="hr-HR"/>
        </w:rPr>
        <w:t>87718948521</w:t>
      </w:r>
      <w:r w:rsidR="00B70173">
        <w:rPr>
          <w:lang w:val="hr-HR"/>
        </w:rPr>
        <w:t xml:space="preserve">, na dan </w:t>
      </w:r>
      <w:r w:rsidR="00C7151E">
        <w:rPr>
          <w:lang w:val="hr-HR"/>
        </w:rPr>
        <w:t>8</w:t>
      </w:r>
      <w:r w:rsidR="009D1986">
        <w:rPr>
          <w:lang w:val="hr-HR"/>
        </w:rPr>
        <w:t>. studenog</w:t>
      </w:r>
      <w:r w:rsidR="00C804E7">
        <w:rPr>
          <w:lang w:val="hr-HR"/>
        </w:rPr>
        <w:t xml:space="preserve"> 201</w:t>
      </w:r>
      <w:r w:rsidR="004F421F">
        <w:rPr>
          <w:lang w:val="hr-HR"/>
        </w:rPr>
        <w:t>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7151E">
        <w:rPr>
          <w:lang w:val="hr-HR"/>
        </w:rPr>
        <w:t>17.699,64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="00EF0486" w:rsidP="000467BE" w:rsidRDefault="00EF0486">
      <w:pPr>
        <w:jc w:val="both"/>
        <w:rPr>
          <w:lang w:val="hr-HR"/>
        </w:rPr>
      </w:pPr>
    </w:p>
    <w:p w:rsidR="00EF0486" w:rsidP="00EF0486" w:rsidRDefault="00EF7F67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Pr="00EF0486" w:rsid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="00EF0486" w:rsidP="00EF0486" w:rsidRDefault="00EF0486">
      <w:pPr>
        <w:ind w:left="708"/>
        <w:jc w:val="both"/>
        <w:rPr>
          <w:lang w:val="hr-HR"/>
        </w:rPr>
      </w:pPr>
    </w:p>
    <w:p w:rsidR="00EF0486" w:rsidP="00EF0486" w:rsidRDefault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="00EF0486" w:rsidP="00EF0486" w:rsidRDefault="00EF0486">
      <w:pPr>
        <w:ind w:left="708"/>
        <w:jc w:val="both"/>
        <w:rPr>
          <w:lang w:val="hr-HR"/>
        </w:rPr>
      </w:pPr>
    </w:p>
    <w:p w:rsidR="00EF0486" w:rsidP="00EF0486" w:rsidRDefault="00EF0486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="0008404A" w:rsidP="00EF0486" w:rsidRDefault="0008404A">
      <w:pPr>
        <w:ind w:left="708"/>
        <w:jc w:val="both"/>
        <w:rPr>
          <w:lang w:val="hr-HR"/>
        </w:rPr>
      </w:pPr>
    </w:p>
    <w:p w:rsidRPr="00E14AE2" w:rsidR="0008404A" w:rsidP="00EF0486" w:rsidRDefault="0008404A">
      <w:pPr>
        <w:ind w:left="708"/>
        <w:jc w:val="both"/>
        <w:rPr>
          <w:lang w:val="hr-HR"/>
        </w:rPr>
      </w:pPr>
      <w:r>
        <w:rPr>
          <w:lang w:val="hr-HR"/>
        </w:rPr>
        <w:t xml:space="preserve">V. Vjerovnike koji predlože otvaranje stečajnog postupka sud će pozvati na solidarno plaćanje predujma za namirenje troškova stečajnog postupka. </w:t>
      </w:r>
    </w:p>
    <w:p w:rsidR="009966BF" w:rsidP="00192D51" w:rsidRDefault="009966BF">
      <w:pPr>
        <w:rPr>
          <w:lang w:val="hr-HR"/>
        </w:rPr>
      </w:pPr>
    </w:p>
    <w:p w:rsidRPr="003734BE" w:rsidR="00D4027A" w:rsidP="00192D51" w:rsidRDefault="00D4027A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Pr="003734BE" w:rsidR="0002675F">
        <w:rPr>
          <w:lang w:val="hr-HR"/>
        </w:rPr>
        <w:t>,</w:t>
      </w:r>
      <w:r w:rsidR="00F41FA9">
        <w:rPr>
          <w:lang w:val="hr-HR"/>
        </w:rPr>
        <w:t xml:space="preserve"> </w:t>
      </w:r>
      <w:r w:rsidR="00560807">
        <w:rPr>
          <w:lang w:val="hr-HR"/>
        </w:rPr>
        <w:t>20</w:t>
      </w:r>
      <w:r w:rsidR="00CD1346">
        <w:rPr>
          <w:lang w:val="hr-HR"/>
        </w:rPr>
        <w:t>. studenog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</w:t>
      </w:r>
      <w:r w:rsidR="00665006">
        <w:rPr>
          <w:lang w:val="hr-HR"/>
        </w:rPr>
        <w:t>9</w:t>
      </w:r>
      <w:r w:rsidRPr="003734BE">
        <w:rPr>
          <w:lang w:val="hr-HR"/>
        </w:rPr>
        <w:t>.</w:t>
      </w:r>
    </w:p>
    <w:p w:rsidRPr="00192D51" w:rsidR="00D4027A" w:rsidP="00D4027A" w:rsidRDefault="00D4027A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="00110325" w:rsidP="009D46D2" w:rsidRDefault="0008404A">
      <w:pPr>
        <w:ind w:left="7080" w:firstLine="708"/>
      </w:pPr>
      <w:r>
        <w:t>Sudac</w:t>
      </w:r>
    </w:p>
    <w:p w:rsidRPr="00110325" w:rsidR="00110325" w:rsidP="00433E25" w:rsidRDefault="00110325">
      <w:pPr>
        <w:ind w:left="7080"/>
        <w:rPr>
          <w:sz w:val="28"/>
          <w:szCs w:val="28"/>
        </w:rPr>
      </w:pPr>
    </w:p>
    <w:p w:rsidRPr="00192D51" w:rsidR="00353786" w:rsidP="00192D51" w:rsidRDefault="00110325">
      <w:pPr>
        <w:ind w:left="7080" w:firstLine="708"/>
      </w:pPr>
      <w:r>
        <w:t>Paško Bačić</w:t>
      </w:r>
    </w:p>
    <w:p w:rsidRPr="00192D51" w:rsidR="00192D51" w:rsidP="00403F01" w:rsidRDefault="00192D51">
      <w:pPr>
        <w:jc w:val="both"/>
        <w:rPr>
          <w:sz w:val="32"/>
          <w:szCs w:val="32"/>
          <w:lang w:val="hr-HR"/>
        </w:rPr>
      </w:pPr>
    </w:p>
    <w:p w:rsidR="0008404A" w:rsidP="00403F01" w:rsidRDefault="0008404A">
      <w:pPr>
        <w:jc w:val="both"/>
        <w:rPr>
          <w:lang w:val="hr-HR"/>
        </w:rPr>
      </w:pPr>
    </w:p>
    <w:p w:rsidR="0008404A" w:rsidP="00403F01" w:rsidRDefault="0008404A">
      <w:pPr>
        <w:jc w:val="both"/>
        <w:rPr>
          <w:lang w:val="hr-HR"/>
        </w:rPr>
      </w:pPr>
    </w:p>
    <w:p w:rsidR="00C7151E" w:rsidP="00403F01" w:rsidRDefault="00C7151E">
      <w:pPr>
        <w:jc w:val="both"/>
        <w:rPr>
          <w:lang w:val="hr-HR"/>
        </w:rPr>
      </w:pPr>
    </w:p>
    <w:p w:rsidR="0008404A" w:rsidP="00403F01" w:rsidRDefault="0008404A">
      <w:pPr>
        <w:jc w:val="both"/>
        <w:rPr>
          <w:lang w:val="hr-HR"/>
        </w:rPr>
      </w:pPr>
    </w:p>
    <w:p w:rsidRPr="00403F01" w:rsidR="00403F01" w:rsidP="00403F01" w:rsidRDefault="0008404A">
      <w:pPr>
        <w:jc w:val="both"/>
        <w:rPr>
          <w:lang w:val="hr-HR"/>
        </w:rPr>
      </w:pPr>
      <w:r w:rsidRPr="00403F01">
        <w:rPr>
          <w:lang w:val="hr-HR"/>
        </w:rPr>
        <w:t>Dna</w:t>
      </w:r>
      <w:r w:rsidRPr="00403F01" w:rsidR="00403F01">
        <w:rPr>
          <w:lang w:val="hr-HR"/>
        </w:rPr>
        <w:t>:</w:t>
      </w:r>
    </w:p>
    <w:p w:rsidRPr="003F13DF" w:rsidR="00CC1B3F" w:rsidP="00403F01" w:rsidRDefault="00CC1B3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8404A">
        <w:rPr>
          <w:lang w:val="hr-HR"/>
        </w:rPr>
        <w:t xml:space="preserve">mrežna stranica </w:t>
      </w:r>
      <w:r>
        <w:rPr>
          <w:lang w:val="hr-HR"/>
        </w:rPr>
        <w:t xml:space="preserve">e-Oglasna ploča </w:t>
      </w:r>
      <w:r w:rsidR="0008404A">
        <w:rPr>
          <w:lang w:val="hr-HR"/>
        </w:rPr>
        <w:t>sudova</w:t>
      </w:r>
      <w:r w:rsidR="00192D51">
        <w:rPr>
          <w:lang w:val="hr-HR"/>
        </w:rPr>
        <w:t xml:space="preserve"> </w:t>
      </w:r>
    </w:p>
    <w:p w:rsidRPr="003734BE" w:rsidR="00192D51" w:rsidP="00403F01" w:rsidRDefault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RPr="003734BE" w:rsidR="00192D51" w:rsidSect="00631B29">
      <w:headerReference w:type="default" r:id="rId11"/>
      <w:pgSz w:w="11906" w:h="16838"/>
      <w:pgMar w:top="1135" w:right="1417" w:bottom="709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64FD" w:rsidP="003734BE" w:rsidRDefault="00E164FD">
      <w:r>
        <w:separator/>
      </w:r>
    </w:p>
  </w:endnote>
  <w:endnote w:type="continuationSeparator" w:id="0">
    <w:p w:rsidR="00E164FD" w:rsidP="003734BE" w:rsidRDefault="00E164F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64FD" w:rsidP="003734BE" w:rsidRDefault="00E164FD">
      <w:r>
        <w:separator/>
      </w:r>
    </w:p>
  </w:footnote>
  <w:footnote w:type="continuationSeparator" w:id="0">
    <w:p w:rsidR="00E164FD" w:rsidP="003734BE" w:rsidRDefault="00E164F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Pr="00462815" w:rsidR="00462815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</w:t>
    </w:r>
    <w:r w:rsidR="00C7151E">
      <w:t>539</w:t>
    </w:r>
    <w:r w:rsidRPr="004F421F" w:rsidR="004F421F">
      <w:t>/2019-</w:t>
    </w:r>
    <w:r w:rsidR="00AE4FA8">
      <w:t>4</w:t>
    </w:r>
  </w:p>
  <w:p w:rsidR="00473132" w:rsidRDefault="00473132">
    <w:pPr>
      <w:pStyle w:val="Zaglavlje"/>
      <w:jc w:val="center"/>
    </w:pP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8404A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8420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2815"/>
    <w:rsid w:val="00462FA0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21F"/>
    <w:rsid w:val="004F44BD"/>
    <w:rsid w:val="00513D27"/>
    <w:rsid w:val="00520E67"/>
    <w:rsid w:val="00537638"/>
    <w:rsid w:val="00555BE4"/>
    <w:rsid w:val="00560807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1B29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3E90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1986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C5FFD"/>
    <w:rsid w:val="00AD7047"/>
    <w:rsid w:val="00AE4FA8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15BA3"/>
    <w:rsid w:val="00C2234C"/>
    <w:rsid w:val="00C250B8"/>
    <w:rsid w:val="00C278B2"/>
    <w:rsid w:val="00C30FC8"/>
    <w:rsid w:val="00C435B4"/>
    <w:rsid w:val="00C5093E"/>
    <w:rsid w:val="00C603FD"/>
    <w:rsid w:val="00C709AB"/>
    <w:rsid w:val="00C7151E"/>
    <w:rsid w:val="00C72174"/>
    <w:rsid w:val="00C804E7"/>
    <w:rsid w:val="00C83D90"/>
    <w:rsid w:val="00C922CF"/>
    <w:rsid w:val="00CB7DF0"/>
    <w:rsid w:val="00CC1B3F"/>
    <w:rsid w:val="00CD1346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164FD"/>
    <w:rsid w:val="00E22EDA"/>
    <w:rsid w:val="00E70E1F"/>
    <w:rsid w:val="00E7118B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60DAB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628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2815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62815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62815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62815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studenog 2019.</izvorni_sadrzaj>
    <derivirana_varijabla naziv="DomainObject.DatumDonosenjaOdluke_1">20.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11. studenog 2019.</izvorni_sadrzaj>
    <derivirana_varijabla naziv="DomainObject.Predmet.DatumOsnivanja_1">11.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St-539/2019</izvorni_sadrzaj>
    <derivirana_varijabla naziv="DomainObject.Predmet.OznakaBroj_1">St-539/2019</derivirana_varijabla>
  </DomainObject.Predmet.OznakaBroj>
  <DomainObject.Predmet.OznakaBrojOptuznogAkta>
    <izvorni_sadrzaj>04-06-19-4905</izvorni_sadrzaj>
    <derivirana_varijabla naziv="DomainObject.Predmet.OznakaBrojOptuznogAkta_1">04-06-19-4905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ČILAŠ dioničko društvo za ugostiteljstvo i trgovinu</izvorni_sadrzaj>
    <derivirana_varijabla naziv="DomainObject.Predmet.ProtustrankaFormated_1">  ČILAŠ dioničko društvo za ugostiteljstvo i trgovinu</derivirana_varijabla>
  </DomainObject.Predmet.ProtustrankaFormated>
  <DomainObject.Predmet.ProtustrankaFormatedOIB>
    <izvorni_sadrzaj>  ČILAŠ dioničko društvo za ugostiteljstvo i trgovinu, OIB 87718948521</izvorni_sadrzaj>
    <derivirana_varijabla naziv="DomainObject.Predmet.ProtustrankaFormatedOIB_1">  ČILAŠ dioničko društvo za ugostiteljstvo i trgovinu, OIB 87718948521</derivirana_varijabla>
  </DomainObject.Predmet.ProtustrankaFormatedOIB>
  <DomainObject.Predmet.ProtustrankaFormatedWithAdress>
    <izvorni_sadrzaj> ČILAŠ dioničko društvo za ugostiteljstvo i trgovinu, Vrlička 41, 21230 Sinj</izvorni_sadrzaj>
    <derivirana_varijabla naziv="DomainObject.Predmet.ProtustrankaFormatedWithAdress_1"> ČILAŠ dioničko društvo za ugostiteljstvo i trgovinu, Vrlička 41, 21230 Sinj</derivirana_varijabla>
  </DomainObject.Predmet.ProtustrankaFormatedWithAdress>
  <DomainObject.Predmet.ProtustrankaFormatedWithAdressOIB>
    <izvorni_sadrzaj> ČILAŠ dioničko društvo za ugostiteljstvo i trgovinu, OIB 87718948521, Vrlička 41, 21230 Sinj</izvorni_sadrzaj>
    <derivirana_varijabla naziv="DomainObject.Predmet.ProtustrankaFormatedWithAdressOIB_1"> ČILAŠ dioničko društvo za ugostiteljstvo i trgovinu, OIB 87718948521, Vrlička 41, 21230 Sinj</derivirana_varijabla>
  </DomainObject.Predmet.ProtustrankaFormatedWithAdressOIB>
  <DomainObject.Predmet.ProtustrankaWithAdress>
    <izvorni_sadrzaj>ČILAŠ dioničko društvo za ugostiteljstvo i trgovinu Vrlička 41, 21230 Sinj</izvorni_sadrzaj>
    <derivirana_varijabla naziv="DomainObject.Predmet.ProtustrankaWithAdress_1">ČILAŠ dioničko društvo za ugostiteljstvo i trgovinu Vrlička 41, 21230 Sinj</derivirana_varijabla>
  </DomainObject.Predmet.ProtustrankaWithAdress>
  <DomainObject.Predmet.ProtustrankaWithAdressOIB>
    <izvorni_sadrzaj>ČILAŠ dioničko društvo za ugostiteljstvo i trgovinu, OIB 87718948521, Vrlička 41, 21230 Sinj</izvorni_sadrzaj>
    <derivirana_varijabla naziv="DomainObject.Predmet.ProtustrankaWithAdressOIB_1">ČILAŠ dioničko društvo za ugostiteljstvo i trgovinu, OIB 87718948521, Vrlička 41, 21230 Sinj</derivirana_varijabla>
  </DomainObject.Predmet.ProtustrankaWithAdressOIB>
  <DomainObject.Predmet.ProtustrankaNazivFormated>
    <izvorni_sadrzaj>ČILAŠ dioničko društvo za ugostiteljstvo i trgovinu</izvorni_sadrzaj>
    <derivirana_varijabla naziv="DomainObject.Predmet.ProtustrankaNazivFormated_1">ČILAŠ dioničko društvo za ugostiteljstvo i trgovinu</derivirana_varijabla>
  </DomainObject.Predmet.ProtustrankaNazivFormated>
  <DomainObject.Predmet.ProtustrankaNazivFormatedOIB>
    <izvorni_sadrzaj>ČILAŠ dioničko društvo za ugostiteljstvo i trgovinu, OIB 87718948521</izvorni_sadrzaj>
    <derivirana_varijabla naziv="DomainObject.Predmet.ProtustrankaNazivFormatedOIB_1">ČILAŠ dioničko društvo za ugostiteljstvo i trgovinu, OIB 87718948521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17699.64</izvorni_sadrzaj>
    <derivirana_varijabla naziv="DomainObject.Predmet.TrenutnaVrijednost_1">17699.64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ČILAŠ dioničko društvo za ugostiteljstvo i trgovinu</item>
    </izvorni_sadrzaj>
    <derivirana_varijabla naziv="DomainObject.Predmet.ProtuStrankaListFormated_1">
      <item>ČILAŠ dioničko društvo za ugostiteljstvo i trgovinu</item>
    </derivirana_varijabla>
  </DomainObject.Predmet.ProtuStrankaListFormated>
  <DomainObject.Predmet.ProtuStrankaListFormatedOIB>
    <izvorni_sadrzaj>
      <item>ČILAŠ dioničko društvo za ugostiteljstvo i trgovinu, OIB 87718948521</item>
    </izvorni_sadrzaj>
    <derivirana_varijabla naziv="DomainObject.Predmet.ProtuStrankaListFormatedOIB_1">
      <item>ČILAŠ dioničko društvo za ugostiteljstvo i trgovinu, OIB 87718948521</item>
    </derivirana_varijabla>
  </DomainObject.Predmet.ProtuStrankaListFormatedOIB>
  <DomainObject.Predmet.ProtuStrankaListFormatedWithAdress>
    <izvorni_sadrzaj>
      <item>ČILAŠ dioničko društvo za ugostiteljstvo i trgovinu, Vrlička 41, 21230 Sinj</item>
    </izvorni_sadrzaj>
    <derivirana_varijabla naziv="DomainObject.Predmet.ProtuStrankaListFormatedWithAdress_1">
      <item>ČILAŠ dioničko društvo za ugostiteljstvo i trgovinu, Vrlička 41, 21230 Sinj</item>
    </derivirana_varijabla>
  </DomainObject.Predmet.ProtuStrankaListFormatedWithAdress>
  <DomainObject.Predmet.ProtuStrankaListFormatedWithAdressOIB>
    <izvorni_sadrzaj>
      <item>ČILAŠ dioničko društvo za ugostiteljstvo i trgovinu, OIB 87718948521, Vrlička 41, 21230 Sinj</item>
    </izvorni_sadrzaj>
    <derivirana_varijabla naziv="DomainObject.Predmet.ProtuStrankaListFormatedWithAdressOIB_1">
      <item>ČILAŠ dioničko društvo za ugostiteljstvo i trgovinu, OIB 87718948521, Vrlička 41, 21230 Sinj</item>
    </derivirana_varijabla>
  </DomainObject.Predmet.ProtuStrankaListFormatedWithAdressOIB>
  <DomainObject.Predmet.ProtuStrankaListNazivFormated>
    <izvorni_sadrzaj>
      <item>ČILAŠ dioničko društvo za ugostiteljstvo i trgovinu</item>
    </izvorni_sadrzaj>
    <derivirana_varijabla naziv="DomainObject.Predmet.ProtuStrankaListNazivFormated_1">
      <item>ČILAŠ dioničko društvo za ugostiteljstvo i trgovinu</item>
    </derivirana_varijabla>
  </DomainObject.Predmet.ProtuStrankaListNazivFormated>
  <DomainObject.Predmet.ProtuStrankaListNazivFormatedOIB>
    <izvorni_sadrzaj>
      <item>ČILAŠ dioničko društvo za ugostiteljstvo i trgovinu, OIB 87718948521</item>
    </izvorni_sadrzaj>
    <derivirana_varijabla naziv="DomainObject.Predmet.ProtuStrankaListNazivFormatedOIB_1">
      <item>ČILAŠ dioničko društvo za ugostiteljstvo i trgovinu, OIB 87718948521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studenog 2019.</izvorni_sadrzaj>
    <derivirana_varijabla naziv="DomainObject.Datum_1">20.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ČILAŠ dioničko društvo za ugostiteljstvo i trgovinu</izvorni_sadrzaj>
    <derivirana_varijabla naziv="DomainObject.Predmet.ProtustrankaIDrugi_1">ČILAŠ dioničko društvo za ugostiteljstvo i trgovinu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ČILAŠ dioničko društvo za ugostiteljstvo i trgovinu, OIB 87718948521, Vrlička 41, 21230 Sinj</izvorni_sadrzaj>
    <derivirana_varijabla naziv="DomainObject.Predmet.ProtustrankaIDrugiAdressOIB_1">ČILAŠ dioničko društvo za ugostiteljstvo i trgovinu, OIB 87718948521, Vrlička 41,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ČILAŠ dioničko društvo za ugostiteljstvo i trgovinu</item>
      <item>Financijska agencija</item>
    </izvorni_sadrzaj>
    <derivirana_varijabla naziv="DomainObject.Predmet.SudioniciListNaziv_1">
      <item>ČILAŠ dioničko društvo za ugostiteljstvo i trgovinu</item>
      <item>Financijska agencija</item>
    </derivirana_varijabla>
  </DomainObject.Predmet.SudioniciListNaziv>
  <DomainObject.Predmet.SudioniciListAdressOIB>
    <izvorni_sadrzaj>
      <item>ČILAŠ dioničko društvo za ugostiteljstvo i trgovinu, OIB 87718948521, Vrlička 41,21230 Sinj</item>
      <item>Financijska agencija, OIB 85821130368, MAŽURANIĆEVO ŠETALIŠTE 24b,21000 Split</item>
    </izvorni_sadrzaj>
    <derivirana_varijabla naziv="DomainObject.Predmet.SudioniciListAdressOIB_1">
      <item>ČILAŠ dioničko društvo za ugostiteljstvo i trgovinu, OIB 87718948521, Vrlička 41,21230 Sinj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87718948521</item>
      <item>, OIB 85821130368</item>
    </izvorni_sadrzaj>
    <derivirana_varijabla naziv="DomainObject.Predmet.SudioniciListNazivOIB_1">
      <item>, OIB 87718948521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studenog 2019.</izvorni_sadrzaj>
    <derivirana_varijabla naziv="DomainObject.Predmet.DatumPocetkaProcesa_1">11.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2DFC5-BD7B-4BEC-A99B-A9F71418F56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338</properties:Words>
  <properties:Characters>1856</properties:Characters>
  <properties:Lines>56</properties:Lines>
  <properties:Paragraphs>17</properties:Paragraphs>
  <properties:TotalTime>583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2019-01-14T13:25:00Z</cp:lastPrinted>
  <dcterms:modified xmlns:xsi="http://www.w3.org/2001/XMLSchema-instance" xsi:type="dcterms:W3CDTF">2019-11-20T07:12:00Z</dcterms:modified>
  <cp:revision>245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(1-OGLAS za skraćeni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