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9c60" w14:paraId="ff69c6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REPUBLIKA HRVATSKA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Trgovački sud u Zagrebu</w:t>
      </w:r>
    </w:p>
    <w:p w:rsidRDefault="004279D1" w:rsidP="004279D1" w:rsid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Zagreb, Amruševa 2/II                                                           </w:t>
      </w:r>
      <w:r w:rsidR="00852431">
        <w:rPr>
          <w:rFonts w:cs="Times New Roman" w:eastAsia="Times New Roman"/>
          <w:szCs w:val="24"/>
          <w:lang w:eastAsia="hr-HR"/>
        </w:rPr>
        <w:t xml:space="preserve">                      </w:t>
      </w:r>
      <w:r w:rsidR="000A215F">
        <w:rPr>
          <w:rFonts w:cs="Times New Roman" w:eastAsia="Times New Roman"/>
          <w:szCs w:val="24"/>
          <w:lang w:eastAsia="hr-HR"/>
        </w:rPr>
        <w:t>70 St-2987/2018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R E P U B L I K A   H R V A T S K A 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 J E Š E NJ E</w:t>
      </w:r>
    </w:p>
    <w:p w:rsidRDefault="004279D1" w:rsidP="000A215F" w:rsidR="004279D1" w:rsidRPr="004279D1">
      <w:pPr>
        <w:tabs>
          <w:tab w:pos="7020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0A6F29" w:rsidP="001E47A1" w:rsidR="00796EC1" w:rsidRPr="000C4ED4">
      <w:pPr>
        <w:pStyle w:val="Bezproreda"/>
        <w:jc w:val="both"/>
        <w:rPr>
          <w:rFonts w:cs="Times New Roman"/>
          <w:szCs w:val="24"/>
          <w:lang w:eastAsia="hr-HR"/>
        </w:rPr>
      </w:pPr>
      <w:r w:rsidRPr="000A6F29">
        <w:rPr>
          <w:szCs w:val="24"/>
        </w:rPr>
        <w:t xml:space="preserve">Trgovački sud u Zagrebu, po sucu Maji Jurovicki, u stečajnom predmetu povodom zahtjeva FINA Regionalni centar Zagreb, Podružnica Karlovac, za provedbu skraćenog stečajnog postupka nad dužnikom BASEBALL KLUB ''OLIMPIJA 83'' OIB: 93202199844,  Karlovac, Senjska 2a, </w:t>
      </w:r>
      <w:r>
        <w:rPr>
          <w:rFonts w:cs="Times New Roman"/>
          <w:szCs w:val="24"/>
          <w:lang w:eastAsia="hr-HR"/>
        </w:rPr>
        <w:t>12</w:t>
      </w:r>
      <w:r w:rsidR="004D07A0" w:rsidRPr="000C4ED4">
        <w:rPr>
          <w:rFonts w:cs="Times New Roman"/>
          <w:szCs w:val="24"/>
          <w:lang w:eastAsia="hr-HR"/>
        </w:rPr>
        <w:t>. travnja</w:t>
      </w:r>
      <w:r w:rsidR="00247FA5" w:rsidRPr="000C4ED4">
        <w:rPr>
          <w:rFonts w:cs="Times New Roman"/>
          <w:szCs w:val="24"/>
          <w:lang w:eastAsia="hr-HR"/>
        </w:rPr>
        <w:t xml:space="preserve"> 2019. </w:t>
      </w:r>
    </w:p>
    <w:p w:rsidRDefault="00247FA5" w:rsidP="001E47A1" w:rsidR="00247FA5">
      <w:pPr>
        <w:pStyle w:val="Bezproreda"/>
        <w:jc w:val="both"/>
        <w:rPr>
          <w:lang w:eastAsia="hr-HR"/>
        </w:rPr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2824BD" w:rsidR="009914DE">
      <w:pPr>
        <w:pStyle w:val="Bezproreda"/>
        <w:jc w:val="both"/>
        <w:rPr>
          <w:szCs w:val="24"/>
        </w:rPr>
      </w:pPr>
      <w:r>
        <w:t>I    Otvara se stečajni postupak nad</w:t>
      </w:r>
      <w:r w:rsidR="000A215F" w:rsidRPr="000A215F">
        <w:t xml:space="preserve"> </w:t>
      </w:r>
      <w:r w:rsidR="000A215F" w:rsidRPr="000A215F">
        <w:rPr>
          <w:szCs w:val="24"/>
        </w:rPr>
        <w:t>BASEBALL KLUB ''OLIMPIJA 83'' OIB: 93202199844,  Karlovac, Senjska 2a,</w:t>
      </w:r>
    </w:p>
    <w:p w:rsidRDefault="008A6980" w:rsidP="002824BD" w:rsidR="008A6980">
      <w:pPr>
        <w:pStyle w:val="Bezproreda"/>
        <w:jc w:val="both"/>
        <w:rPr>
          <w:lang w:eastAsia="hr-HR"/>
        </w:rPr>
      </w:pPr>
      <w:r>
        <w:t>Stečajni postupak otvoren je dana</w:t>
      </w:r>
      <w:r w:rsidRPr="001C0C09">
        <w:t>.</w:t>
      </w:r>
      <w:r w:rsidR="002824BD" w:rsidRPr="002824BD">
        <w:rPr>
          <w:lang w:eastAsia="hr-HR"/>
        </w:rPr>
        <w:t xml:space="preserve"> </w:t>
      </w:r>
      <w:r w:rsidR="000A215F">
        <w:rPr>
          <w:lang w:eastAsia="hr-HR"/>
        </w:rPr>
        <w:t>12</w:t>
      </w:r>
      <w:r w:rsidR="002824BD">
        <w:rPr>
          <w:lang w:eastAsia="hr-HR"/>
        </w:rPr>
        <w:t>. travnja</w:t>
      </w:r>
      <w:r w:rsidR="002824BD" w:rsidRPr="004D07A0">
        <w:rPr>
          <w:lang w:eastAsia="hr-HR"/>
        </w:rPr>
        <w:t xml:space="preserve"> 2019. </w:t>
      </w:r>
      <w:r w:rsidRPr="001C0C09">
        <w:t xml:space="preserve">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F06DDF" w:rsidP="00897E45" w:rsidR="008A6980">
      <w:pPr>
        <w:pStyle w:val="Bezproreda"/>
        <w:jc w:val="both"/>
      </w:pPr>
      <w:r>
        <w:t xml:space="preserve">II    </w:t>
      </w:r>
      <w:r w:rsidR="008A6980">
        <w:t>Za s</w:t>
      </w:r>
      <w:r w:rsidR="00B0340F">
        <w:t xml:space="preserve">tečajnog upravitelja imenuje se </w:t>
      </w:r>
      <w:r w:rsidR="000440D2">
        <w:t xml:space="preserve">Domagoj Ilić </w:t>
      </w:r>
      <w:r w:rsidR="008A6980">
        <w:t>OIB:</w:t>
      </w:r>
      <w:r w:rsidR="008545AC">
        <w:t xml:space="preserve"> </w:t>
      </w:r>
      <w:r w:rsidR="000440D2">
        <w:t>44330582702</w:t>
      </w:r>
      <w:r w:rsidR="00B0340F">
        <w:t xml:space="preserve"> </w:t>
      </w:r>
      <w:r w:rsidR="00897E45">
        <w:t>iz Zagreba</w:t>
      </w:r>
      <w:r w:rsidR="000440D2">
        <w:t>, Smičiklasova 18.</w:t>
      </w:r>
    </w:p>
    <w:p w:rsidRDefault="008A6980" w:rsidP="00796EC1" w:rsidR="008A6980">
      <w:pPr>
        <w:pStyle w:val="Bezproreda"/>
        <w:jc w:val="both"/>
      </w:pPr>
    </w:p>
    <w:p w:rsidRDefault="00866F7C" w:rsidP="00225BCC" w:rsidR="00700B92" w:rsidRPr="002824BD">
      <w:pPr>
        <w:pStyle w:val="Bezproreda"/>
        <w:jc w:val="both"/>
        <w:rPr>
          <w:lang w:eastAsia="hr-HR"/>
        </w:rPr>
      </w:pPr>
      <w:r>
        <w:t>III</w:t>
      </w:r>
      <w:r w:rsidR="00AE760D">
        <w:t xml:space="preserve"> Zaključuje se stečajni postupak nad dužnikom</w:t>
      </w:r>
      <w:r w:rsidR="00225BCC">
        <w:t xml:space="preserve"> </w:t>
      </w:r>
      <w:r w:rsidR="000A215F" w:rsidRPr="000A215F">
        <w:t>BASEBALL KLUB ''OLIMPIJA 83'' OIB: 932</w:t>
      </w:r>
      <w:r w:rsidR="000A215F">
        <w:t>02199844,  Karlovac, Senjska 2a.</w:t>
      </w:r>
    </w:p>
    <w:p w:rsidRDefault="00E872CE" w:rsidP="00707111" w:rsidR="00E872CE">
      <w:pPr>
        <w:pStyle w:val="Bezproreda"/>
        <w:jc w:val="both"/>
      </w:pP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586D88">
      <w:pPr>
        <w:pStyle w:val="Bezproreda"/>
        <w:jc w:val="both"/>
      </w:pPr>
      <w:r>
        <w:tab/>
        <w:t>Zaključkom od 08.02.2019</w:t>
      </w:r>
      <w:r w:rsidR="008A6980">
        <w:t>. pozvane su osobe ovlaštene za zastupanje dužnika po zakonu, dostaviti javnobilježnički ovjerovljen popis imovine i obveza dužnika  na propisanom obrascu, suk</w:t>
      </w:r>
      <w:r w:rsidR="00586D88">
        <w:t>ladno čl. 430., 17.  i 13. SZ</w:t>
      </w:r>
      <w:r w:rsidR="00F06DDF">
        <w:t xml:space="preserve">. </w:t>
      </w:r>
      <w:r w:rsidR="00586D88">
        <w:t xml:space="preserve"> </w:t>
      </w:r>
      <w:r w:rsidR="00F06DDF">
        <w:t xml:space="preserve">Zaključak je  dostavljen  dana </w:t>
      </w:r>
      <w:r w:rsidR="00F06DDF" w:rsidRPr="003160E3">
        <w:t xml:space="preserve">08.02.2019. </w:t>
      </w:r>
      <w:r w:rsidR="00F06DDF">
        <w:t xml:space="preserve">međutim po istom nije postupljeno. 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E872CE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0440D2" w:rsidP="008A6980" w:rsidR="000440D2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FC2C4C" w:rsidP="000440D2" w:rsidR="008A6980">
      <w:pPr>
        <w:pStyle w:val="Bezproreda"/>
        <w:jc w:val="center"/>
        <w:rPr>
          <w:lang w:eastAsia="hr-HR"/>
        </w:rPr>
      </w:pPr>
      <w:r>
        <w:t>Zagreb</w:t>
      </w:r>
      <w:r w:rsidR="00493D73">
        <w:t>,</w:t>
      </w:r>
      <w:r>
        <w:t xml:space="preserve"> </w:t>
      </w:r>
      <w:r w:rsidR="00493D73">
        <w:rPr>
          <w:lang w:eastAsia="hr-HR"/>
        </w:rPr>
        <w:t>12</w:t>
      </w:r>
      <w:r>
        <w:rPr>
          <w:lang w:eastAsia="hr-HR"/>
        </w:rPr>
        <w:t>. travnja</w:t>
      </w:r>
      <w:r w:rsidRPr="004D07A0">
        <w:rPr>
          <w:lang w:eastAsia="hr-HR"/>
        </w:rPr>
        <w:t xml:space="preserve"> 2019.</w:t>
      </w:r>
    </w:p>
    <w:p w:rsidRDefault="008A6980" w:rsidP="008A6980" w:rsidR="008A6980">
      <w:pPr>
        <w:pStyle w:val="Bezproreda"/>
        <w:jc w:val="both"/>
      </w:pPr>
    </w:p>
    <w:p w:rsidRDefault="000440D2" w:rsidP="00CD07C8" w:rsidR="008A6980">
      <w:pPr>
        <w:pStyle w:val="Bezproreda"/>
        <w:jc w:val="right"/>
      </w:pPr>
      <w:r>
        <w:t xml:space="preserve">      SUDAC:</w:t>
      </w:r>
    </w:p>
    <w:p w:rsidRDefault="000440D2" w:rsidP="00CD07C8" w:rsidR="000440D2">
      <w:pPr>
        <w:pStyle w:val="Bezproreda"/>
        <w:jc w:val="right"/>
      </w:pPr>
    </w:p>
    <w:p w:rsidRDefault="008A6980" w:rsidP="00CD07C8" w:rsidR="008A6980">
      <w:pPr>
        <w:pStyle w:val="Bezproreda"/>
        <w:jc w:val="right"/>
      </w:pPr>
      <w:r>
        <w:t>Maja Jurovicki</w:t>
      </w:r>
      <w:r w:rsidR="007E0B73">
        <w:t xml:space="preserve">, v.r. </w:t>
      </w:r>
    </w:p>
    <w:p w:rsidRDefault="000440D2" w:rsidP="00CD07C8" w:rsidR="000440D2">
      <w:pPr>
        <w:pStyle w:val="Bezproreda"/>
        <w:jc w:val="right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7E0B73" w:rsidP="004F5146" w:rsidR="007E0B73">
      <w:pPr>
        <w:spacing w:lineRule="auto" w:line="240" w:after="0"/>
        <w:jc w:val="right"/>
      </w:pPr>
      <w:r>
        <w:t>za točnost otpravka-ovlašteni službenik</w:t>
      </w:r>
    </w:p>
    <w:p w:rsidRDefault="007E0B73" w:rsidP="004F5146" w:rsidR="007E0B73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0B7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852431">
          <w:t xml:space="preserve">                              70. </w:t>
        </w:r>
        <w:r w:rsidR="007B2652">
          <w:t>St-2987</w:t>
        </w:r>
        <w:r w:rsidR="004A729E">
          <w:t>/</w:t>
        </w:r>
        <w:r w:rsidR="007B2652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0D2"/>
    <w:rsid w:val="000443B9"/>
    <w:rsid w:val="00086858"/>
    <w:rsid w:val="00090123"/>
    <w:rsid w:val="000A215F"/>
    <w:rsid w:val="000A6F29"/>
    <w:rsid w:val="000C4ED4"/>
    <w:rsid w:val="000D56AA"/>
    <w:rsid w:val="001145DC"/>
    <w:rsid w:val="001B3DF3"/>
    <w:rsid w:val="001C0AC6"/>
    <w:rsid w:val="001C0C09"/>
    <w:rsid w:val="001E47A1"/>
    <w:rsid w:val="00210F2B"/>
    <w:rsid w:val="00225BCC"/>
    <w:rsid w:val="002443A7"/>
    <w:rsid w:val="00247FA5"/>
    <w:rsid w:val="002824BD"/>
    <w:rsid w:val="0029292A"/>
    <w:rsid w:val="003160E3"/>
    <w:rsid w:val="003862EF"/>
    <w:rsid w:val="003B1EFC"/>
    <w:rsid w:val="003D0948"/>
    <w:rsid w:val="003D4D72"/>
    <w:rsid w:val="003F19F4"/>
    <w:rsid w:val="004279D1"/>
    <w:rsid w:val="004732FB"/>
    <w:rsid w:val="00493D73"/>
    <w:rsid w:val="004A729E"/>
    <w:rsid w:val="004D07A0"/>
    <w:rsid w:val="004D65E9"/>
    <w:rsid w:val="004F4102"/>
    <w:rsid w:val="00504BAF"/>
    <w:rsid w:val="00532C52"/>
    <w:rsid w:val="00536891"/>
    <w:rsid w:val="00547662"/>
    <w:rsid w:val="00586D88"/>
    <w:rsid w:val="006026D2"/>
    <w:rsid w:val="00630883"/>
    <w:rsid w:val="00670980"/>
    <w:rsid w:val="006A32D3"/>
    <w:rsid w:val="006A4A7F"/>
    <w:rsid w:val="006C1BDC"/>
    <w:rsid w:val="006E1039"/>
    <w:rsid w:val="006E1EC6"/>
    <w:rsid w:val="006F0ACF"/>
    <w:rsid w:val="00700B92"/>
    <w:rsid w:val="00707111"/>
    <w:rsid w:val="0072549E"/>
    <w:rsid w:val="007363CC"/>
    <w:rsid w:val="00762522"/>
    <w:rsid w:val="007812C8"/>
    <w:rsid w:val="00796EC1"/>
    <w:rsid w:val="007B2652"/>
    <w:rsid w:val="007B7640"/>
    <w:rsid w:val="007E0B73"/>
    <w:rsid w:val="00830897"/>
    <w:rsid w:val="00852431"/>
    <w:rsid w:val="008545AC"/>
    <w:rsid w:val="00866F7C"/>
    <w:rsid w:val="00891CBE"/>
    <w:rsid w:val="00897E45"/>
    <w:rsid w:val="008A6980"/>
    <w:rsid w:val="008F7A54"/>
    <w:rsid w:val="0092290B"/>
    <w:rsid w:val="0096668C"/>
    <w:rsid w:val="009914DE"/>
    <w:rsid w:val="009D55C5"/>
    <w:rsid w:val="00A167C6"/>
    <w:rsid w:val="00AD3CB0"/>
    <w:rsid w:val="00AE2B70"/>
    <w:rsid w:val="00AE37CE"/>
    <w:rsid w:val="00AE4D6F"/>
    <w:rsid w:val="00AE6CF6"/>
    <w:rsid w:val="00AE760D"/>
    <w:rsid w:val="00B0340F"/>
    <w:rsid w:val="00BC7156"/>
    <w:rsid w:val="00BD53C9"/>
    <w:rsid w:val="00C93F74"/>
    <w:rsid w:val="00CA4482"/>
    <w:rsid w:val="00CD07C8"/>
    <w:rsid w:val="00D146BA"/>
    <w:rsid w:val="00D574B1"/>
    <w:rsid w:val="00DF43CB"/>
    <w:rsid w:val="00E40AE2"/>
    <w:rsid w:val="00E6632D"/>
    <w:rsid w:val="00E872CE"/>
    <w:rsid w:val="00EA044C"/>
    <w:rsid w:val="00EC159D"/>
    <w:rsid w:val="00F06DDF"/>
    <w:rsid w:val="00FA517A"/>
    <w:rsid w:val="00FB2550"/>
    <w:rsid w:val="00FC2C4C"/>
    <w:rsid w:val="00F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E0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E0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2987</izvorni_sadrzaj>
    <derivirana_varijabla naziv="DomainObject.Predmet.Broj_1">2987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St-2987/2018</izvorni_sadrzaj>
    <derivirana_varijabla naziv="DomainObject.Predmet.OznakaBroj_1">St-2987/2018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Baseball klub ''OLIMPIJA 83''</izvorni_sadrzaj>
    <derivirana_varijabla naziv="DomainObject.Predmet.ProtustrankaFormated_1">  Baseball klub ''OLIMPIJA 83''</derivirana_varijabla>
  </DomainObject.Predmet.ProtustrankaFormated>
  <DomainObject.Predmet.ProtustrankaFormatedOIB>
    <izvorni_sadrzaj>  Baseball klub ''OLIMPIJA 83'', OIB 93202199844</izvorni_sadrzaj>
    <derivirana_varijabla naziv="DomainObject.Predmet.ProtustrankaFormatedOIB_1">  Baseball klub ''OLIMPIJA 83'', OIB 93202199844</derivirana_varijabla>
  </DomainObject.Predmet.ProtustrankaFormatedOIB>
  <DomainObject.Predmet.ProtustrankaFormatedWithAdress>
    <izvorni_sadrzaj> Baseball klub ''OLIMPIJA 83'', Senjska 2a, 47000 Karlovac</izvorni_sadrzaj>
    <derivirana_varijabla naziv="DomainObject.Predmet.ProtustrankaFormatedWithAdress_1"> Baseball klub ''OLIMPIJA 83'', Senjska 2a, 47000 Karlovac</derivirana_varijabla>
  </DomainObject.Predmet.ProtustrankaFormatedWithAdress>
  <DomainObject.Predmet.ProtustrankaFormatedWithAdressOIB>
    <izvorni_sadrzaj> Baseball klub ''OLIMPIJA 83'', OIB 93202199844, Senjska 2a, 47000 Karlovac</izvorni_sadrzaj>
    <derivirana_varijabla naziv="DomainObject.Predmet.ProtustrankaFormatedWithAdressOIB_1"> Baseball klub ''OLIMPIJA 83'', OIB 93202199844, Senjska 2a, 47000 Karlovac</derivirana_varijabla>
  </DomainObject.Predmet.ProtustrankaFormatedWithAdressOIB>
  <DomainObject.Predmet.ProtustrankaWithAdress>
    <izvorni_sadrzaj>Baseball klub ''OLIMPIJA 83'' Senjska 2a, 47000 Karlovac</izvorni_sadrzaj>
    <derivirana_varijabla naziv="DomainObject.Predmet.ProtustrankaWithAdress_1">Baseball klub ''OLIMPIJA 83'' Senjska 2a, 47000 Karlovac</derivirana_varijabla>
  </DomainObject.Predmet.ProtustrankaWithAdress>
  <DomainObject.Predmet.ProtustrankaWithAdressOIB>
    <izvorni_sadrzaj>Baseball klub ''OLIMPIJA 83'', OIB 93202199844, Senjska 2a, 47000 Karlovac</izvorni_sadrzaj>
    <derivirana_varijabla naziv="DomainObject.Predmet.ProtustrankaWithAdressOIB_1">Baseball klub ''OLIMPIJA 83'', OIB 93202199844, Senjska 2a, 47000 Karlovac</derivirana_varijabla>
  </DomainObject.Predmet.ProtustrankaWithAdressOIB>
  <DomainObject.Predmet.ProtustrankaNazivFormated>
    <izvorni_sadrzaj>Baseball klub ''OLIMPIJA 83''</izvorni_sadrzaj>
    <derivirana_varijabla naziv="DomainObject.Predmet.ProtustrankaNazivFormated_1">Baseball klub ''OLIMPIJA 83''</derivirana_varijabla>
  </DomainObject.Predmet.ProtustrankaNazivFormated>
  <DomainObject.Predmet.ProtustrankaNazivFormatedOIB>
    <izvorni_sadrzaj>Baseball klub ''OLIMPIJA 83'', OIB 93202199844</izvorni_sadrzaj>
    <derivirana_varijabla naziv="DomainObject.Predmet.ProtustrankaNazivFormatedOIB_1">Baseball klub ''OLIMPIJA 83'', OIB 93202199844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Baseball klub ''OLIMPIJA 83''</item>
    </izvorni_sadrzaj>
    <derivirana_varijabla naziv="DomainObject.Predmet.ProtuStrankaListFormated_1">
      <item>Baseball klub ''OLIMPIJA 83''</item>
    </derivirana_varijabla>
  </DomainObject.Predmet.ProtuStrankaListFormated>
  <DomainObject.Predmet.ProtuStrankaListFormatedOIB>
    <izvorni_sadrzaj>
      <item>Baseball klub ''OLIMPIJA 83'', OIB 93202199844</item>
    </izvorni_sadrzaj>
    <derivirana_varijabla naziv="DomainObject.Predmet.ProtuStrankaListFormatedOIB_1">
      <item>Baseball klub ''OLIMPIJA 83'', OIB 93202199844</item>
    </derivirana_varijabla>
  </DomainObject.Predmet.ProtuStrankaListFormatedOIB>
  <DomainObject.Predmet.ProtuStrankaListFormatedWithAdress>
    <izvorni_sadrzaj>
      <item>Baseball klub ''OLIMPIJA 83'', Senjska 2a, 47000 Karlovac</item>
    </izvorni_sadrzaj>
    <derivirana_varijabla naziv="DomainObject.Predmet.ProtuStrankaListFormatedWithAdress_1">
      <item>Baseball klub ''OLIMPIJA 83'', Senjska 2a, 47000 Karlovac</item>
    </derivirana_varijabla>
  </DomainObject.Predmet.ProtuStrankaListFormatedWithAdress>
  <DomainObject.Predmet.ProtuStrankaListFormatedWithAdressOIB>
    <izvorni_sadrzaj>
      <item>Baseball klub ''OLIMPIJA 83'', OIB 93202199844, Senjska 2a, 47000 Karlovac</item>
    </izvorni_sadrzaj>
    <derivirana_varijabla naziv="DomainObject.Predmet.ProtuStrankaListFormatedWithAdressOIB_1">
      <item>Baseball klub ''OLIMPIJA 83'', OIB 93202199844, Senjska 2a, 47000 Karlovac</item>
    </derivirana_varijabla>
  </DomainObject.Predmet.ProtuStrankaListFormatedWithAdressOIB>
  <DomainObject.Predmet.ProtuStrankaListNazivFormated>
    <izvorni_sadrzaj>
      <item>Baseball klub ''OLIMPIJA 83''</item>
    </izvorni_sadrzaj>
    <derivirana_varijabla naziv="DomainObject.Predmet.ProtuStrankaListNazivFormated_1">
      <item>Baseball klub ''OLIMPIJA 83''</item>
    </derivirana_varijabla>
  </DomainObject.Predmet.ProtuStrankaListNazivFormated>
  <DomainObject.Predmet.ProtuStrankaListNazivFormatedOIB>
    <izvorni_sadrzaj>
      <item>Baseball klub ''OLIMPIJA 83'', OIB 93202199844</item>
    </izvorni_sadrzaj>
    <derivirana_varijabla naziv="DomainObject.Predmet.ProtuStrankaListNazivFormatedOIB_1">
      <item>Baseball klub ''OLIMPIJA 83'', OIB 93202199844</item>
    </derivirana_varijabla>
  </DomainObject.Predmet.ProtuStrankaListNazivFormatedOIB>
  <DomainObject.Predmet.OstaliListFormated>
    <izvorni_sadrzaj>
      <item>Krunoslav Karin</item>
      <item>Branko Nenadić</item>
      <item>Alen Lavrinc</item>
    </izvorni_sadrzaj>
    <derivirana_varijabla naziv="DomainObject.Predmet.OstaliListFormated_1">
      <item>Krunoslav Karin</item>
      <item>Branko Nenadić</item>
      <item>Alen Lavrinc</item>
    </derivirana_varijabla>
  </DomainObject.Predmet.OstaliListFormated>
  <DomainObject.Predmet.OstaliListFormatedOIB>
    <izvorni_sadrzaj>
      <item>Krunoslav Karin, OIB 25093347405</item>
      <item>Branko Nenadić, OIB 67887078257</item>
      <item>Alen Lavrinc, OIB 53047558807</item>
    </izvorni_sadrzaj>
    <derivirana_varijabla naziv="DomainObject.Predmet.OstaliListFormatedOIB_1">
      <item>Krunoslav Karin, OIB 25093347405</item>
      <item>Branko Nenadić, OIB 67887078257</item>
      <item>Alen Lavrinc, OIB 53047558807</item>
    </derivirana_varijabla>
  </DomainObject.Predmet.OstaliListFormatedOIB>
  <DomainObject.Predmet.OstaliListFormatedWithAdress>
    <izvorni_sadrzaj>
      <item>Krunoslav Karin, Bartola Kašića 4, 47000 Karlovac</item>
      <item>Branko Nenadić, Sarajevska 1a, 47000 Karlovac</item>
      <item>Alen Lavrinc, Stjepana Radića 40a, 47000 Karlovac</item>
    </izvorni_sadrzaj>
    <derivirana_varijabla naziv="DomainObject.Predmet.OstaliListFormatedWithAdress_1">
      <item>Krunoslav Karin, Bartola Kašića 4, 47000 Karlovac</item>
      <item>Branko Nenadić, Sarajevska 1a, 47000 Karlovac</item>
      <item>Alen Lavrinc, Stjepana Radića 40a, 47000 Karlovac</item>
    </derivirana_varijabla>
  </DomainObject.Predmet.OstaliListFormatedWithAdress>
  <DomainObject.Predmet.OstaliListFormatedWithAdressOIB>
    <izvorni_sadrzaj>
      <item>Krunoslav Karin, OIB 25093347405, Bartola Kašića 4, 47000 Karlovac</item>
      <item>Branko Nenadić, OIB 67887078257, Sarajevska 1a, 47000 Karlovac</item>
      <item>Alen Lavrinc, OIB 53047558807, Stjepana Radića 40a, 47000 Karlovac</item>
    </izvorni_sadrzaj>
    <derivirana_varijabla naziv="DomainObject.Predmet.OstaliListFormatedWithAdressOIB_1">
      <item>Krunoslav Karin, OIB 25093347405, Bartola Kašića 4, 47000 Karlovac</item>
      <item>Branko Nenadić, OIB 67887078257, Sarajevska 1a, 47000 Karlovac</item>
      <item>Alen Lavrinc, OIB 53047558807, Stjepana Radića 40a, 47000 Karlovac</item>
    </derivirana_varijabla>
  </DomainObject.Predmet.OstaliListFormatedWithAdressOIB>
  <DomainObject.Predmet.OstaliListNazivFormated>
    <izvorni_sadrzaj>
      <item>Krunoslav Karin</item>
      <item>Branko Nenadić</item>
      <item>Alen Lavrinc</item>
    </izvorni_sadrzaj>
    <derivirana_varijabla naziv="DomainObject.Predmet.OstaliListNazivFormated_1">
      <item>Krunoslav Karin</item>
      <item>Branko Nenadić</item>
      <item>Alen Lavrinc</item>
    </derivirana_varijabla>
  </DomainObject.Predmet.OstaliListNazivFormated>
  <DomainObject.Predmet.OstaliListNazivFormatedOIB>
    <izvorni_sadrzaj>
      <item>Krunoslav Karin, OIB 25093347405</item>
      <item>Branko Nenadić, OIB 67887078257</item>
      <item>Alen Lavrinc, OIB 53047558807</item>
    </izvorni_sadrzaj>
    <derivirana_varijabla naziv="DomainObject.Predmet.OstaliListNazivFormatedOIB_1">
      <item>Krunoslav Karin, OIB 25093347405</item>
      <item>Branko Nenadić, OIB 67887078257</item>
      <item>Alen Lavrinc, OIB 53047558807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Baseball klub ''OLIMPIJA 83''</izvorni_sadrzaj>
    <derivirana_varijabla naziv="DomainObject.Predmet.ProtustrankaIDrugi_1">Baseball klub ''OLIMPIJA 83''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Baseball klub ''OLIMPIJA 83'', OIB 93202199844, Senjska 2a, 47000 Karlovac</izvorni_sadrzaj>
    <derivirana_varijabla naziv="DomainObject.Predmet.ProtustrankaIDrugiAdressOIB_1">Baseball klub ''OLIMPIJA 83'', OIB 93202199844, Senjska 2a,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Baseball klub ''OLIMPIJA 83''</item>
      <item>Krunoslav Karin</item>
      <item>Branko Nenadić</item>
      <item>Alen Lavrinc</item>
    </izvorni_sadrzaj>
    <derivirana_varijabla naziv="DomainObject.Predmet.SudioniciListNaziv_1">
      <item>FINA Regionalni centar Zagreb, Podružnica Karlovac</item>
      <item>Baseball klub ''OLIMPIJA 83''</item>
      <item>Krunoslav Karin</item>
      <item>Branko Nenadić</item>
      <item>Alen Lavrinc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Baseball klub ''OLIMPIJA 83'', OIB 93202199844, Senjska 2a,47000 Karlovac</item>
      <item>Krunoslav Karin, OIB 25093347405, Bartola Kašića 4,47000 Karlovac</item>
      <item>Branko Nenadić, OIB 67887078257, Sarajevska 1a,47000 Karlovac</item>
      <item>Alen Lavrinc, OIB 53047558807, Stjepana Radića 40a,47000 Karlovac</item>
    </izvorni_sadrzaj>
    <derivirana_varijabla naziv="DomainObject.Predmet.SudioniciListAdressOIB_1">
      <item>FINA Regionalni centar Zagreb, Podružnica Karlovac, OIB 85821130368, Ul. Pavla Vitezovića 1,47000 Karlovac</item>
      <item>Baseball klub ''OLIMPIJA 83'', OIB 93202199844, Senjska 2a,47000 Karlovac</item>
      <item>Krunoslav Karin, OIB 25093347405, Bartola Kašića 4,47000 Karlovac</item>
      <item>Branko Nenadić, OIB 67887078257, Sarajevska 1a,47000 Karlovac</item>
      <item>Alen Lavrinc, OIB 53047558807, Stjepana Radića 40a,47000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93202199844</item>
      <item>, OIB 25093347405</item>
      <item>, OIB 67887078257</item>
      <item>, OIB 53047558807</item>
    </izvorni_sadrzaj>
    <derivirana_varijabla naziv="DomainObject.Predmet.SudioniciListNazivOIB_1">
      <item>, OIB 85821130368</item>
      <item>, OIB 93202199844</item>
      <item>, OIB 25093347405</item>
      <item>, OIB 67887078257</item>
      <item>, OIB 53047558807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St-2987/2018-5</izvorni_sadrzaj>
    <derivirana_varijabla naziv="DomainObject.PredzadnjaOdlukaIzPredmeta.Oznaka_1">St-2987/2018-5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1973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2019-04-12T10:07:00Z</dcterms:created>
  <dc:creator>Maja Jurovicki</dc:creator>
  <cp:lastModifiedBy>Mirjana Gašparić</cp:lastModifiedBy>
  <cp:lastPrinted>2019-04-12T10:41:00Z</cp:lastPrinted>
  <dcterms:modified xmlns:xsi="http://www.w3.org/2001/XMLSchema-instance" xsi:type="dcterms:W3CDTF">2019-04-12T10:42:00Z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(St-2987-18 OTVORI ZAKLJUČI DOMAGOJ 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