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9bac" w14:paraId="0fc9ba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F14EC5">
        <w:t>429</w:t>
      </w:r>
      <w:r w:rsidR="00FB73AC">
        <w:t>/1</w:t>
      </w:r>
      <w:r w:rsidR="006C6DD1">
        <w:t>7</w:t>
      </w:r>
      <w:r w:rsidR="00FB73A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F14EC5">
        <w:t xml:space="preserve"> HILUM WC j.d.o.o. za trgovinu i usluge, Gradište, Kralja Zvonimira 64, OIB: 37771693680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4D3349">
        <w:t>, OIB: 85821130368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E7006F">
        <w:t>23</w:t>
      </w:r>
      <w:r w:rsidR="003B50C7">
        <w:t>.</w:t>
      </w:r>
      <w:r w:rsidR="00934B4D">
        <w:t xml:space="preserve"> </w:t>
      </w:r>
      <w:r w:rsidR="00E7006F">
        <w:t>ožujka 2017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E7006F">
        <w:t>29</w:t>
      </w:r>
      <w:r w:rsidR="00224AFF">
        <w:t xml:space="preserve">. </w:t>
      </w:r>
      <w:r w:rsidR="00E7006F">
        <w:t>ožujka</w:t>
      </w:r>
      <w:r w:rsidR="008723A1">
        <w:t xml:space="preserve"> 2017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F14EC5">
        <w:rPr>
          <w:bCs/>
        </w:rPr>
        <w:t xml:space="preserve"> </w:t>
      </w:r>
      <w:r w:rsidR="00F14EC5">
        <w:t>HILUM WC j.d.o.o. za trgovinu i usluge, Gradište, Kralja Zvonimira 64, OIB: 37771693680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F14EC5">
        <w:t>25.384,34</w:t>
      </w:r>
      <w:r w:rsidR="007A5952">
        <w:t xml:space="preserve"> </w:t>
      </w:r>
      <w:r>
        <w:t>kn</w:t>
      </w:r>
      <w:r w:rsidR="00E53A37">
        <w:t xml:space="preserve">, na dan </w:t>
      </w:r>
      <w:r w:rsidR="00E7006F">
        <w:t>21</w:t>
      </w:r>
      <w:r w:rsidR="0098599D">
        <w:t>.</w:t>
      </w:r>
      <w:r w:rsidR="00F66487">
        <w:t xml:space="preserve"> </w:t>
      </w:r>
      <w:r w:rsidR="00E7006F">
        <w:t>ožujka</w:t>
      </w:r>
      <w:r w:rsidR="003A5987">
        <w:t xml:space="preserve"> 201</w:t>
      </w:r>
      <w:r w:rsidR="00E7006F">
        <w:t>7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7A5952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E7006F">
        <w:t xml:space="preserve"> </w:t>
      </w:r>
      <w:r w:rsidR="007112D0">
        <w:t>Mato Jokić, Gradište, Kralja Zvonimira 64, OIB: 77930263811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F14EC5">
        <w:t>429</w:t>
      </w:r>
      <w:r w:rsidR="000C26C6">
        <w:t>-1</w:t>
      </w:r>
      <w:r w:rsidR="0095494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954945">
        <w:t>29</w:t>
      </w:r>
      <w:r w:rsidR="0054259D">
        <w:t xml:space="preserve">. </w:t>
      </w:r>
      <w:r w:rsidR="00954945">
        <w:t>ožujka</w:t>
      </w:r>
      <w:r w:rsidR="007C5DCB">
        <w:t xml:space="preserve"> 2017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r w:rsidR="00954945">
        <w:t>16.5.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0BA3"/>
    <w:rsid w:val="001B17D2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57ED8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C3A2C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5179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0084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C6DD1"/>
    <w:rsid w:val="006D28B8"/>
    <w:rsid w:val="006E0BC9"/>
    <w:rsid w:val="00701580"/>
    <w:rsid w:val="00705C73"/>
    <w:rsid w:val="007079E7"/>
    <w:rsid w:val="007112D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A5952"/>
    <w:rsid w:val="007B0E12"/>
    <w:rsid w:val="007C5DC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67D39"/>
    <w:rsid w:val="008723A1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4945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162B6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7006F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14EC5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73AC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3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A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A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A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A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3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A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HILUM WC j.d.o.o. za trgovinu i usluge</izvorni_sadrzaj>
    <derivirana_varijabla naziv="DomainObject.Predmet.ProtustrankaFormated_1">  HILUM WC j.d.o.o. za trgovinu i usluge</derivirana_varijabla>
  </DomainObject.Predmet.ProtustrankaFormated>
  <DomainObject.Predmet.ProtustrankaFormatedOIB>
    <izvorni_sadrzaj>  HILUM WC j.d.o.o. za trgovinu i usluge, OIB 37771693680</izvorni_sadrzaj>
    <derivirana_varijabla naziv="DomainObject.Predmet.ProtustrankaFormatedOIB_1">  HILUM WC j.d.o.o. za trgovinu i usluge, OIB 37771693680</derivirana_varijabla>
  </DomainObject.Predmet.ProtustrankaFormatedOIB>
  <DomainObject.Predmet.ProtustrankaFormatedWithAdress>
    <izvorni_sadrzaj> HILUM WC j.d.o.o. za trgovinu i usluge, Kralja Zvonimira 64 , 32273 Gradište</izvorni_sadrzaj>
    <derivirana_varijabla naziv="DomainObject.Predmet.ProtustrankaFormatedWithAdress_1"> HILUM WC j.d.o.o. za trgovinu i usluge, Kralja Zvonimira 64 , 32273 Gradište</derivirana_varijabla>
  </DomainObject.Predmet.ProtustrankaFormatedWithAdress>
  <DomainObject.Predmet.ProtustrankaFormatedWithAdressOIB>
    <izvorni_sadrzaj> HILUM WC j.d.o.o. za trgovinu i usluge, OIB 37771693680, Kralja Zvonimira 64 , 32273 Gradište</izvorni_sadrzaj>
    <derivirana_varijabla naziv="DomainObject.Predmet.ProtustrankaFormatedWithAdressOIB_1"> HILUM WC j.d.o.o. za trgovinu i usluge, OIB 37771693680, Kralja Zvonimira 64 , 32273 Gradište</derivirana_varijabla>
  </DomainObject.Predmet.ProtustrankaFormatedWithAdressOIB>
  <DomainObject.Predmet.ProtustrankaWithAdress>
    <izvorni_sadrzaj>HILUM WC j.d.o.o. za trgovinu i usluge Kralja Zvonimira 64 , 32273 Gradište</izvorni_sadrzaj>
    <derivirana_varijabla naziv="DomainObject.Predmet.ProtustrankaWithAdress_1">HILUM WC j.d.o.o. za trgovinu i usluge Kralja Zvonimira 64 , 32273 Gradište</derivirana_varijabla>
  </DomainObject.Predmet.ProtustrankaWithAdress>
  <DomainObject.Predmet.ProtustrankaWithAdressOIB>
    <izvorni_sadrzaj>HILUM WC j.d.o.o. za trgovinu i usluge, OIB 37771693680, Kralja Zvonimira 64 , 32273 Gradište</izvorni_sadrzaj>
    <derivirana_varijabla naziv="DomainObject.Predmet.ProtustrankaWithAdressOIB_1">HILUM WC j.d.o.o. za trgovinu i usluge, OIB 37771693680, Kralja Zvonimira 64 , 32273 Gradište</derivirana_varijabla>
  </DomainObject.Predmet.ProtustrankaWithAdressOIB>
  <DomainObject.Predmet.ProtustrankaNazivFormated>
    <izvorni_sadrzaj>HILUM WC j.d.o.o. za trgovinu i usluge</izvorni_sadrzaj>
    <derivirana_varijabla naziv="DomainObject.Predmet.ProtustrankaNazivFormated_1">HILUM WC j.d.o.o. za trgovinu i usluge</derivirana_varijabla>
  </DomainObject.Predmet.ProtustrankaNazivFormated>
  <DomainObject.Predmet.ProtustrankaNazivFormatedOIB>
    <izvorni_sadrzaj>HILUM WC j.d.o.o. za trgovinu i usluge, OIB 37771693680</izvorni_sadrzaj>
    <derivirana_varijabla naziv="DomainObject.Predmet.ProtustrankaNazivFormatedOIB_1">HILUM WC j.d.o.o. za trgovinu i usluge, OIB 37771693680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HILUM WC j.d.o.o. za trgovinu i usluge</item>
    </izvorni_sadrzaj>
    <derivirana_varijabla naziv="DomainObject.Predmet.ProtuStrankaListFormated_1">
      <item>HILUM WC j.d.o.o. za trgovinu i usluge</item>
    </derivirana_varijabla>
  </DomainObject.Predmet.ProtuStrankaListFormated>
  <DomainObject.Predmet.ProtuStrankaListFormatedOIB>
    <izvorni_sadrzaj>
      <item>HILUM WC j.d.o.o. za trgovinu i usluge, OIB 37771693680</item>
    </izvorni_sadrzaj>
    <derivirana_varijabla naziv="DomainObject.Predmet.ProtuStrankaListFormatedOIB_1">
      <item>HILUM WC j.d.o.o. za trgovinu i usluge, OIB 37771693680</item>
    </derivirana_varijabla>
  </DomainObject.Predmet.ProtuStrankaListFormatedOIB>
  <DomainObject.Predmet.ProtuStrankaListFormatedWithAdress>
    <izvorni_sadrzaj>
      <item>HILUM WC j.d.o.o. za trgovinu i usluge, Kralja Zvonimira 64 , 32273 Gradište</item>
    </izvorni_sadrzaj>
    <derivirana_varijabla naziv="DomainObject.Predmet.ProtuStrankaListFormatedWithAdress_1">
      <item>HILUM WC j.d.o.o. za trgovinu i usluge, Kralja Zvonimira 64 , 32273 Gradište</item>
    </derivirana_varijabla>
  </DomainObject.Predmet.ProtuStrankaListFormatedWithAdress>
  <DomainObject.Predmet.ProtuStrankaListFormatedWithAdressOIB>
    <izvorni_sadrzaj>
      <item>HILUM WC j.d.o.o. za trgovinu i usluge, OIB 37771693680, Kralja Zvonimira 64 , 32273 Gradište</item>
    </izvorni_sadrzaj>
    <derivirana_varijabla naziv="DomainObject.Predmet.ProtuStrankaListFormatedWithAdressOIB_1">
      <item>HILUM WC j.d.o.o. za trgovinu i usluge, OIB 37771693680, Kralja Zvonimira 64 , 32273 Gradište</item>
    </derivirana_varijabla>
  </DomainObject.Predmet.ProtuStrankaListFormatedWithAdressOIB>
  <DomainObject.Predmet.ProtuStrankaListNazivFormated>
    <izvorni_sadrzaj>
      <item>HILUM WC j.d.o.o. za trgovinu i usluge</item>
    </izvorni_sadrzaj>
    <derivirana_varijabla naziv="DomainObject.Predmet.ProtuStrankaListNazivFormated_1">
      <item>HILUM WC j.d.o.o. za trgovinu i usluge</item>
    </derivirana_varijabla>
  </DomainObject.Predmet.ProtuStrankaListNazivFormated>
  <DomainObject.Predmet.ProtuStrankaListNazivFormatedOIB>
    <izvorni_sadrzaj>
      <item>HILUM WC j.d.o.o. za trgovinu i usluge, OIB 37771693680</item>
    </izvorni_sadrzaj>
    <derivirana_varijabla naziv="DomainObject.Predmet.ProtuStrankaListNazivFormatedOIB_1">
      <item>HILUM WC j.d.o.o. za trgovinu i usluge, OIB 37771693680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HILUM WC j.d.o.o. za trgovinu i usluge</izvorni_sadrzaj>
    <derivirana_varijabla naziv="DomainObject.Predmet.ProtustrankaIDrugi_1">HILUM WC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HILUM WC j.d.o.o. za trgovinu i usluge, OIB 37771693680, Kralja Zvonimira 64 , 32273 Gradište</izvorni_sadrzaj>
    <derivirana_varijabla naziv="DomainObject.Predmet.ProtustrankaIDrugiAdressOIB_1">HILUM WC j.d.o.o. za trgovinu i usluge, OIB 37771693680, Kralja Zvonimira 64 , 32273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HILUM WC j.d.o.o. za trgovinu i usluge</item>
    </izvorni_sadrzaj>
    <derivirana_varijabla naziv="DomainObject.Predmet.SudioniciListNaziv_1">
      <item>FINA RC OSIJEK</item>
      <item>HILUM WC j.d.o.o. za trgovinu i usluge</item>
    </derivirana_varijabla>
  </DomainObject.Predmet.SudioniciListNaziv>
  <DomainObject.Predmet.SudioniciListAdressOIB>
    <izvorni_sadrzaj>
      <item>FINA RC OSIJEK, OIB 85821130368</item>
      <item>HILUM WC j.d.o.o. za trgovinu i usluge, OIB 37771693680, Kralja Zvonimira 64 ,32273 Gradište</item>
    </izvorni_sadrzaj>
    <derivirana_varijabla naziv="DomainObject.Predmet.SudioniciListAdressOIB_1">
      <item>FINA RC OSIJEK, OIB 85821130368</item>
      <item>HILUM WC j.d.o.o. za trgovinu i usluge, OIB 37771693680, Kralja Zvonimira 64 ,32273 Gradište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37771693680</item>
    </izvorni_sadrzaj>
    <derivirana_varijabla naziv="DomainObject.Predmet.SudioniciListNazivOIB_1">
      <item>, OIB 85821130368</item>
      <item>, OIB 37771693680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1918</properties:Characters>
  <properties:Lines>53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2017-03-29T08:22:00Z</dcterms:created>
  <dc:creator>Korisnik</dc:creator>
  <cp:lastModifiedBy>Sanda Gučić</cp:lastModifiedBy>
  <cp:lastPrinted>2017-03-29T08:19:00Z</cp:lastPrinted>
  <dcterms:modified xmlns:xsi="http://www.w3.org/2001/XMLSchema-instance" xsi:type="dcterms:W3CDTF">2017-03-29T08:31:00Z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