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99d7" w14:paraId="54299d7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A3AA7" w:rsidRPr="00FA3AA7">
        <w:rPr>
          <w:b/>
          <w:sz w:val="24"/>
        </w:rPr>
        <w:t>ASTRON j.d.o.o.</w:t>
      </w:r>
      <w:r w:rsidRPr="003D5956">
        <w:rPr>
          <w:b/>
          <w:sz w:val="24"/>
        </w:rPr>
        <w:t xml:space="preserve">, </w:t>
      </w:r>
      <w:r w:rsidR="00FA3AA7" w:rsidRPr="00FA3AA7">
        <w:rPr>
          <w:b/>
          <w:sz w:val="24"/>
        </w:rPr>
        <w:t xml:space="preserve">Novi </w:t>
      </w:r>
      <w:proofErr w:type="spellStart"/>
      <w:r w:rsidR="00FA3AA7" w:rsidRPr="00FA3AA7">
        <w:rPr>
          <w:b/>
          <w:sz w:val="24"/>
        </w:rPr>
        <w:t>Čeminac</w:t>
      </w:r>
      <w:proofErr w:type="spellEnd"/>
      <w:r w:rsidRPr="003D5956">
        <w:rPr>
          <w:b/>
          <w:sz w:val="24"/>
        </w:rPr>
        <w:t xml:space="preserve">, </w:t>
      </w:r>
      <w:r w:rsidR="00FA3AA7" w:rsidRPr="00FA3AA7">
        <w:rPr>
          <w:b/>
          <w:sz w:val="24"/>
        </w:rPr>
        <w:t>Kralja Zvonimira 7a</w:t>
      </w:r>
      <w:r w:rsidRPr="003D5956">
        <w:rPr>
          <w:b/>
          <w:sz w:val="24"/>
        </w:rPr>
        <w:t xml:space="preserve">, MBS: </w:t>
      </w:r>
      <w:r w:rsidR="00FA3AA7" w:rsidRPr="00FA3AA7">
        <w:rPr>
          <w:b/>
          <w:sz w:val="24"/>
        </w:rPr>
        <w:t>030124765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A3AA7" w:rsidRPr="00FA3AA7">
        <w:rPr>
          <w:b/>
          <w:sz w:val="24"/>
        </w:rPr>
        <w:t>37528042025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FA3AA7" w:rsidRPr="00FA3AA7">
        <w:rPr>
          <w:b/>
        </w:rPr>
        <w:t xml:space="preserve">Ivana </w:t>
      </w:r>
      <w:proofErr w:type="spellStart"/>
      <w:r w:rsidR="00FA3AA7" w:rsidRPr="00FA3AA7">
        <w:rPr>
          <w:b/>
        </w:rPr>
        <w:t>Kukovec</w:t>
      </w:r>
      <w:proofErr w:type="spellEnd"/>
      <w:r w:rsidR="00FA3AA7" w:rsidRPr="00FA3AA7">
        <w:rPr>
          <w:b/>
        </w:rPr>
        <w:t>, OIB: 53037835651</w:t>
      </w:r>
      <w:r w:rsidRPr="00754992">
        <w:rPr>
          <w:b/>
        </w:rPr>
        <w:t xml:space="preserve">, </w:t>
      </w:r>
      <w:r w:rsidR="00FA3AA7" w:rsidRPr="00FA3AA7">
        <w:rPr>
          <w:b/>
        </w:rPr>
        <w:t xml:space="preserve">Novi </w:t>
      </w:r>
      <w:proofErr w:type="spellStart"/>
      <w:r w:rsidR="00FA3AA7" w:rsidRPr="00FA3AA7">
        <w:rPr>
          <w:b/>
        </w:rPr>
        <w:t>Čeminac</w:t>
      </w:r>
      <w:proofErr w:type="spellEnd"/>
      <w:r w:rsidR="00FA3AA7" w:rsidRPr="00FA3AA7">
        <w:rPr>
          <w:b/>
        </w:rPr>
        <w:t>, Kralja Zvonimira 7/A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A3AA7">
        <w:rPr>
          <w:b/>
        </w:rPr>
        <w:t xml:space="preserve">ASTRON j.d.o.o., Novi </w:t>
      </w:r>
      <w:proofErr w:type="spellStart"/>
      <w:r w:rsidR="00FA3AA7">
        <w:rPr>
          <w:b/>
        </w:rPr>
        <w:t>Čeminac</w:t>
      </w:r>
      <w:proofErr w:type="spellEnd"/>
      <w:r w:rsidR="00FA3AA7">
        <w:rPr>
          <w:b/>
        </w:rPr>
        <w:t>, Kralja Zvonimira 7a, MBS: 030124765</w:t>
      </w:r>
      <w:r w:rsidR="00FA3AA7">
        <w:t xml:space="preserve">, </w:t>
      </w:r>
      <w:r w:rsidR="00FA3AA7">
        <w:rPr>
          <w:b/>
        </w:rPr>
        <w:t>OIB: 37528042025</w:t>
      </w:r>
      <w:r w:rsidR="0091549F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A3AA7">
        <w:rPr>
          <w:b/>
        </w:rPr>
        <w:t xml:space="preserve">Ivana </w:t>
      </w:r>
      <w:proofErr w:type="spellStart"/>
      <w:r w:rsidR="00FA3AA7">
        <w:rPr>
          <w:b/>
        </w:rPr>
        <w:t>Kukovec</w:t>
      </w:r>
      <w:proofErr w:type="spellEnd"/>
      <w:r w:rsidR="00FA3AA7">
        <w:rPr>
          <w:b/>
        </w:rPr>
        <w:t xml:space="preserve">, Novi </w:t>
      </w:r>
      <w:proofErr w:type="spellStart"/>
      <w:r w:rsidR="00FA3AA7">
        <w:rPr>
          <w:b/>
        </w:rPr>
        <w:t>Čeminac</w:t>
      </w:r>
      <w:proofErr w:type="spellEnd"/>
      <w:r w:rsidR="00FA3AA7">
        <w:rPr>
          <w:b/>
        </w:rPr>
        <w:t>, Kralja Zvonimira 7/A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FA3AA7">
        <w:rPr>
          <w:b/>
        </w:rPr>
        <w:t xml:space="preserve">Ivana </w:t>
      </w:r>
      <w:proofErr w:type="spellStart"/>
      <w:r w:rsidR="00FA3AA7">
        <w:rPr>
          <w:b/>
        </w:rPr>
        <w:t>Kukovec</w:t>
      </w:r>
      <w:proofErr w:type="spellEnd"/>
      <w:r w:rsidR="00FA3AA7">
        <w:rPr>
          <w:b/>
        </w:rPr>
        <w:t xml:space="preserve">, Novi </w:t>
      </w:r>
      <w:proofErr w:type="spellStart"/>
      <w:r w:rsidR="00FA3AA7">
        <w:rPr>
          <w:b/>
        </w:rPr>
        <w:t>Čeminac</w:t>
      </w:r>
      <w:proofErr w:type="spellEnd"/>
      <w:r w:rsidR="00FA3AA7">
        <w:rPr>
          <w:b/>
        </w:rPr>
        <w:t>, Kralja Zvonimira 7/A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FA3AA7">
        <w:rPr>
          <w:b/>
        </w:rPr>
        <w:t xml:space="preserve">Ivana </w:t>
      </w:r>
      <w:proofErr w:type="spellStart"/>
      <w:r w:rsidR="00FA3AA7">
        <w:rPr>
          <w:b/>
        </w:rPr>
        <w:t>Kukovec</w:t>
      </w:r>
      <w:proofErr w:type="spellEnd"/>
      <w:r w:rsidR="00FA3AA7">
        <w:rPr>
          <w:b/>
        </w:rPr>
        <w:t xml:space="preserve">, Novi </w:t>
      </w:r>
      <w:proofErr w:type="spellStart"/>
      <w:r w:rsidR="00FA3AA7">
        <w:rPr>
          <w:b/>
        </w:rPr>
        <w:t>Čeminac</w:t>
      </w:r>
      <w:proofErr w:type="spellEnd"/>
      <w:r w:rsidR="00FA3AA7">
        <w:rPr>
          <w:b/>
        </w:rPr>
        <w:t>, Kralja Zvonimira 7/A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FA3AA7">
        <w:rPr>
          <w:b/>
        </w:rPr>
        <w:t xml:space="preserve">Ivana </w:t>
      </w:r>
      <w:proofErr w:type="spellStart"/>
      <w:r w:rsidR="00FA3AA7">
        <w:rPr>
          <w:b/>
        </w:rPr>
        <w:t>Kukovec</w:t>
      </w:r>
      <w:proofErr w:type="spellEnd"/>
      <w:r w:rsidR="00FA3AA7">
        <w:rPr>
          <w:b/>
        </w:rPr>
        <w:t xml:space="preserve">, Novi </w:t>
      </w:r>
      <w:proofErr w:type="spellStart"/>
      <w:r w:rsidR="00FA3AA7">
        <w:rPr>
          <w:b/>
        </w:rPr>
        <w:t>Čeminac</w:t>
      </w:r>
      <w:proofErr w:type="spellEnd"/>
      <w:r w:rsidR="00FA3AA7">
        <w:rPr>
          <w:b/>
        </w:rPr>
        <w:t>, Kralja Zvonimira 7/A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FA3AA7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FA3AA7" w:rsidRPr="00FA3AA7">
        <w:t xml:space="preserve">Ivana </w:t>
      </w:r>
      <w:proofErr w:type="spellStart"/>
      <w:r w:rsidR="00FA3AA7" w:rsidRPr="00FA3AA7">
        <w:t>Kukovec</w:t>
      </w:r>
      <w:proofErr w:type="spellEnd"/>
      <w:r w:rsidR="00FA3AA7" w:rsidRPr="00FA3AA7">
        <w:t xml:space="preserve">, Novi </w:t>
      </w:r>
      <w:proofErr w:type="spellStart"/>
      <w:r w:rsidR="00FA3AA7" w:rsidRPr="00FA3AA7">
        <w:t>Čeminac</w:t>
      </w:r>
      <w:proofErr w:type="spellEnd"/>
      <w:r w:rsidR="00FA3AA7" w:rsidRPr="00FA3AA7">
        <w:t>, Kralja Zvonimira 7/A</w:t>
      </w:r>
      <w:r w:rsidR="00FA3AA7" w:rsidRPr="009C396C">
        <w:t xml:space="preserve"> 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4B5" w:rsidR="008334B5">
      <w:r>
        <w:separator/>
      </w:r>
    </w:p>
  </w:endnote>
  <w:endnote w:id="0" w:type="continuationSeparator">
    <w:p w:rsidRDefault="008334B5" w:rsidR="00833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4B5" w:rsidR="008334B5">
      <w:r>
        <w:separator/>
      </w:r>
    </w:p>
  </w:footnote>
  <w:footnote w:id="0" w:type="continuationSeparator">
    <w:p w:rsidRDefault="008334B5" w:rsidR="00833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4B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B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957997" w:rsidR="0095799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57997">
      <w:t>6 St-1713/16-3</w:t>
    </w:r>
  </w:p>
  <w:p w:rsidRDefault="008334B5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8061D">
      <w:t>17</w:t>
    </w:r>
    <w:r w:rsidR="005B13D6">
      <w:t>1</w:t>
    </w:r>
    <w:r w:rsidR="00957997">
      <w:t>3</w:t>
    </w:r>
    <w:r>
      <w:t>/16-3</w:t>
    </w:r>
  </w:p>
  <w:p w:rsidRDefault="008334B5" w:rsidP="00546D11" w:rsidR="00546D11">
    <w:pPr>
      <w:jc w:val="right"/>
    </w:pPr>
  </w:p>
  <w:p w:rsidRDefault="008334B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76BB3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B13D6"/>
    <w:rsid w:val="005E147B"/>
    <w:rsid w:val="00630962"/>
    <w:rsid w:val="006A1793"/>
    <w:rsid w:val="006F19F3"/>
    <w:rsid w:val="00712941"/>
    <w:rsid w:val="00754992"/>
    <w:rsid w:val="00784800"/>
    <w:rsid w:val="007E05E0"/>
    <w:rsid w:val="008334B5"/>
    <w:rsid w:val="00850AF8"/>
    <w:rsid w:val="008A0198"/>
    <w:rsid w:val="008A6DA0"/>
    <w:rsid w:val="008A7573"/>
    <w:rsid w:val="008F70F4"/>
    <w:rsid w:val="0091549F"/>
    <w:rsid w:val="00924C72"/>
    <w:rsid w:val="0095306D"/>
    <w:rsid w:val="00957997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54901"/>
    <w:rsid w:val="00B9371F"/>
    <w:rsid w:val="00BC1AD9"/>
    <w:rsid w:val="00C82903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92101"/>
    <w:rsid w:val="00FA3AA7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79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B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6B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6B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79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B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6B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6B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B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B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C333A-646A-4CDF-B85D-48C8DAC9D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2557</properties:Characters>
  <properties:Lines>111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2016-11-11T09:46:00Z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