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6b09" w14:paraId="9d16b09" w:rsidRDefault="00446389" w:rsidP="00E17696" w:rsidR="004B741D">
      <w:pPr>
        <w:jc w:val="right"/>
        <w15:collapsed w:val="false"/>
      </w:pPr>
      <w:bookmarkStart w:name="_GoBack" w:id="0"/>
      <w:bookmarkEnd w:id="0"/>
      <w:r>
        <w:t xml:space="preserve">6 </w:t>
      </w:r>
      <w:r w:rsidR="00DD2365">
        <w:t>St-</w:t>
      </w:r>
      <w:r w:rsidR="002C2863">
        <w:t>1596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>Financijska agencija Regionalni centar Osijek, za otvaranje stečajnog  postupka nad dužnikom</w:t>
      </w:r>
      <w:r w:rsidR="00981F79">
        <w:t xml:space="preserve"> </w:t>
      </w:r>
      <w:proofErr w:type="spellStart"/>
      <w:r w:rsidR="002C2863" w:rsidRPr="002C2863">
        <w:t>Z.Z</w:t>
      </w:r>
      <w:proofErr w:type="spellEnd"/>
      <w:r w:rsidR="002C2863" w:rsidRPr="002C2863">
        <w:t>. SPORT j.d.o.o. za trgovinu i usluge</w:t>
      </w:r>
      <w:r w:rsidR="004741CF">
        <w:t>,</w:t>
      </w:r>
      <w:r w:rsidR="002C2863">
        <w:t xml:space="preserve"> </w:t>
      </w:r>
      <w:proofErr w:type="spellStart"/>
      <w:r w:rsidR="002C2863">
        <w:t>Petrijevci</w:t>
      </w:r>
      <w:proofErr w:type="spellEnd"/>
      <w:r w:rsidR="002C2863">
        <w:t>, Kolodvorska 5,</w:t>
      </w:r>
      <w:r w:rsidR="004741CF">
        <w:t xml:space="preserve"> </w:t>
      </w:r>
      <w:r w:rsidR="005953D8">
        <w:t>MBS</w:t>
      </w:r>
      <w:r w:rsidR="00446389">
        <w:t>:</w:t>
      </w:r>
      <w:r w:rsidR="005953D8">
        <w:t xml:space="preserve"> </w:t>
      </w:r>
      <w:r w:rsidR="002C2863" w:rsidRPr="002C2863">
        <w:t>030165183</w:t>
      </w:r>
      <w:r w:rsidR="005953D8">
        <w:t>, OIB</w:t>
      </w:r>
      <w:r w:rsidR="00446389">
        <w:t>:</w:t>
      </w:r>
      <w:r w:rsidR="00981F79">
        <w:t xml:space="preserve"> </w:t>
      </w:r>
      <w:r w:rsidR="002C2863" w:rsidRPr="002C2863">
        <w:t>11083826419</w:t>
      </w:r>
      <w:r w:rsidR="0072710A">
        <w:t xml:space="preserve">, </w:t>
      </w:r>
      <w:r w:rsidR="003B4C28">
        <w:t xml:space="preserve">dana </w:t>
      </w:r>
      <w:r w:rsidR="002C2863">
        <w:t>27</w:t>
      </w:r>
      <w:r w:rsidR="00775821">
        <w:t xml:space="preserve">. </w:t>
      </w:r>
      <w:r w:rsidR="002C2863">
        <w:t>studenoga</w:t>
      </w:r>
      <w:r w:rsidR="00380E90">
        <w:t xml:space="preserve"> </w:t>
      </w:r>
      <w:r w:rsidR="00DD2365">
        <w:t>201</w:t>
      </w:r>
      <w:r w:rsidR="00935FE4">
        <w:t>7</w:t>
      </w:r>
      <w:r w:rsidR="00775821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>zakonski zastupnik dužnika</w:t>
      </w:r>
      <w:r w:rsidR="00446389">
        <w:t xml:space="preserve"> </w:t>
      </w:r>
      <w:r w:rsidR="002C2863">
        <w:t xml:space="preserve">Zoran Zelić, </w:t>
      </w:r>
      <w:proofErr w:type="spellStart"/>
      <w:r w:rsidR="002C2863">
        <w:t>Petrijevci</w:t>
      </w:r>
      <w:proofErr w:type="spellEnd"/>
      <w:r w:rsidR="002C2863">
        <w:t xml:space="preserve">, Kolodvorska 5, </w:t>
      </w:r>
      <w:r w:rsidR="00775821">
        <w:t xml:space="preserve"> </w:t>
      </w:r>
      <w:r w:rsidR="00981F79">
        <w:t xml:space="preserve"> </w:t>
      </w:r>
      <w:r w:rsidR="004741CF">
        <w:t xml:space="preserve">OIB: </w:t>
      </w:r>
      <w:r w:rsidR="002C2863">
        <w:t>57907563751</w:t>
      </w:r>
      <w:r w:rsidR="00446389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2C2863">
        <w:t>-</w:t>
      </w:r>
      <w:r w:rsidR="00775821">
        <w:t>15</w:t>
      </w:r>
      <w:r w:rsidR="002C2863">
        <w:t>9</w:t>
      </w:r>
      <w:r w:rsidR="00775821">
        <w:t>6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proofErr w:type="spellStart"/>
      <w:r w:rsidR="002C2863" w:rsidRPr="002C2863">
        <w:t>Z.Z</w:t>
      </w:r>
      <w:proofErr w:type="spellEnd"/>
      <w:r w:rsidR="002C2863" w:rsidRPr="002C2863">
        <w:t>. SPORT j.d.o.o. za trgovinu i usluge</w:t>
      </w:r>
      <w:r w:rsidR="002C2863">
        <w:t xml:space="preserve">, </w:t>
      </w:r>
      <w:proofErr w:type="spellStart"/>
      <w:r w:rsidR="002C2863">
        <w:t>Petrijevci</w:t>
      </w:r>
      <w:proofErr w:type="spellEnd"/>
      <w:r w:rsidR="002C2863">
        <w:t xml:space="preserve">, Kolodvorska 5, MBS: </w:t>
      </w:r>
      <w:r w:rsidR="002C2863" w:rsidRPr="002C2863">
        <w:t>030165183</w:t>
      </w:r>
      <w:r w:rsidR="002C2863">
        <w:t xml:space="preserve">, OIB: </w:t>
      </w:r>
      <w:r w:rsidR="002C2863" w:rsidRPr="002C2863">
        <w:t>11083826419</w:t>
      </w:r>
      <w:r w:rsidR="002C2863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2C2863">
        <w:t xml:space="preserve">Zoran Zelić, </w:t>
      </w:r>
      <w:proofErr w:type="spellStart"/>
      <w:r w:rsidR="002C2863">
        <w:t>Petrijevci</w:t>
      </w:r>
      <w:proofErr w:type="spellEnd"/>
      <w:r w:rsidR="002C2863">
        <w:t xml:space="preserve">, Kolodvorska 5,   OIB: 57907563751 </w:t>
      </w:r>
      <w:r w:rsidR="00775821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2C2863">
        <w:t xml:space="preserve">Zoran Zelić, </w:t>
      </w:r>
      <w:proofErr w:type="spellStart"/>
      <w:r w:rsidR="002C2863">
        <w:t>Petrijevci</w:t>
      </w:r>
      <w:proofErr w:type="spellEnd"/>
      <w:r w:rsidR="002C2863">
        <w:t xml:space="preserve">, Kolodvorska 5,   OIB: 57907563751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2C2863">
        <w:t xml:space="preserve">Zoran Zelić, </w:t>
      </w:r>
      <w:proofErr w:type="spellStart"/>
      <w:r w:rsidR="002C2863">
        <w:t>Petrijevci</w:t>
      </w:r>
      <w:proofErr w:type="spellEnd"/>
      <w:r w:rsidR="002C2863">
        <w:t xml:space="preserve">, Kolodvorska 5,   OIB: 57907563751 </w:t>
      </w:r>
      <w:r w:rsidR="00E12DC9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446389" w:rsidP="005953D8" w:rsidR="005953D8">
      <w:pPr>
        <w:jc w:val="right"/>
      </w:pPr>
      <w:r>
        <w:t xml:space="preserve">6 </w:t>
      </w:r>
      <w:r w:rsidR="00253A6A">
        <w:t>St</w:t>
      </w:r>
      <w:r w:rsidR="005953D8">
        <w:t>-</w:t>
      </w:r>
      <w:r w:rsidR="002C2863">
        <w:t>1596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2C2863">
        <w:t xml:space="preserve">Zoran Zelić, </w:t>
      </w:r>
      <w:proofErr w:type="spellStart"/>
      <w:r w:rsidR="002C2863">
        <w:t>Petrijevci</w:t>
      </w:r>
      <w:proofErr w:type="spellEnd"/>
      <w:r w:rsidR="002C2863">
        <w:t>, Kolodvorska 5,   OIB: 57907563751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  <w:r w:rsidR="002C2863"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981F79">
        <w:t xml:space="preserve">Osijeku </w:t>
      </w:r>
      <w:r w:rsidR="002C2863">
        <w:t>27</w:t>
      </w:r>
      <w:r w:rsidR="00A66093">
        <w:t xml:space="preserve">. </w:t>
      </w:r>
      <w:r w:rsidR="002C2863">
        <w:t>studenoga</w:t>
      </w:r>
      <w:r w:rsidR="00A66093">
        <w:t xml:space="preserve"> </w:t>
      </w:r>
      <w:r w:rsidR="00DD2365">
        <w:t>201</w:t>
      </w:r>
      <w:r w:rsidR="00A66093">
        <w:t>7</w:t>
      </w:r>
      <w:r w:rsidR="00446389">
        <w:t>.</w:t>
      </w:r>
      <w:r w:rsidR="00DD2365">
        <w:t xml:space="preserve">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2C2863" w:rsidP="00470B34" w:rsidR="00775821">
      <w:pPr>
        <w:numPr>
          <w:ilvl w:val="0"/>
          <w:numId w:val="6"/>
        </w:numPr>
        <w:jc w:val="both"/>
      </w:pPr>
      <w:r>
        <w:t xml:space="preserve">Zoran Zelić, </w:t>
      </w:r>
      <w:proofErr w:type="spellStart"/>
      <w:r>
        <w:t>Petrijevci</w:t>
      </w:r>
      <w:proofErr w:type="spellEnd"/>
      <w:r>
        <w:t xml:space="preserve">, Kolodvorska 5,   </w:t>
      </w:r>
      <w:r w:rsidR="00775821">
        <w:t xml:space="preserve"> 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C2863">
        <w:t>27</w:t>
      </w:r>
      <w:r w:rsidR="002A3507">
        <w:t>/</w:t>
      </w:r>
      <w:r w:rsidR="002C2863">
        <w:t>12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32B" w:rsidR="0003032B">
      <w:r>
        <w:separator/>
      </w:r>
    </w:p>
  </w:endnote>
  <w:endnote w:id="0" w:type="continuationSeparator">
    <w:p w:rsidRDefault="0003032B" w:rsidR="00030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32B" w:rsidR="0003032B">
      <w:r>
        <w:separator/>
      </w:r>
    </w:p>
  </w:footnote>
  <w:footnote w:id="0" w:type="continuationSeparator">
    <w:p w:rsidRDefault="0003032B" w:rsidR="00030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032B"/>
    <w:rsid w:val="0003531D"/>
    <w:rsid w:val="000458D5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33BF3"/>
    <w:rsid w:val="00252C63"/>
    <w:rsid w:val="00253A6A"/>
    <w:rsid w:val="00255E1A"/>
    <w:rsid w:val="0027627D"/>
    <w:rsid w:val="00291B9C"/>
    <w:rsid w:val="002A3507"/>
    <w:rsid w:val="002B50CD"/>
    <w:rsid w:val="002C2863"/>
    <w:rsid w:val="002C6560"/>
    <w:rsid w:val="002D412A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80E90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46389"/>
    <w:rsid w:val="00446A9F"/>
    <w:rsid w:val="00451DD6"/>
    <w:rsid w:val="00461279"/>
    <w:rsid w:val="00470B34"/>
    <w:rsid w:val="004741CF"/>
    <w:rsid w:val="004806AD"/>
    <w:rsid w:val="00497410"/>
    <w:rsid w:val="004A5BA8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1B3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7582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8C0058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81F79"/>
    <w:rsid w:val="00994095"/>
    <w:rsid w:val="0099595A"/>
    <w:rsid w:val="009B61F0"/>
    <w:rsid w:val="009C13EB"/>
    <w:rsid w:val="009D0489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8294D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C60A7"/>
    <w:rsid w:val="00BF7940"/>
    <w:rsid w:val="00C15361"/>
    <w:rsid w:val="00C2584D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0281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04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04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4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4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4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04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0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St-1596/2017</izvorni_sadrzaj>
    <derivirana_varijabla naziv="DomainObject.Predmet.OznakaBroj_1">St-1596/2017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Z.Z. SPORT j.d.o.o. za trgovinu i usluge</izvorni_sadrzaj>
    <derivirana_varijabla naziv="DomainObject.Predmet.ProtustrankaFormated_1">  Z.Z. SPORT j.d.o.o. za trgovinu i usluge</derivirana_varijabla>
  </DomainObject.Predmet.ProtustrankaFormated>
  <DomainObject.Predmet.ProtustrankaFormatedOIB>
    <izvorni_sadrzaj>  Z.Z. SPORT j.d.o.o. za trgovinu i usluge, OIB 11083826419</izvorni_sadrzaj>
    <derivirana_varijabla naziv="DomainObject.Predmet.ProtustrankaFormatedOIB_1">  Z.Z. SPORT j.d.o.o. za trgovinu i usluge, OIB 11083826419</derivirana_varijabla>
  </DomainObject.Predmet.ProtustrankaFormatedOIB>
  <DomainObject.Predmet.ProtustrankaFormatedWithAdress>
    <izvorni_sadrzaj> Z.Z. SPORT j.d.o.o. za trgovinu i usluge, Kolodvorska 5, 31208 Petrijevci</izvorni_sadrzaj>
    <derivirana_varijabla naziv="DomainObject.Predmet.ProtustrankaFormatedWithAdress_1"> Z.Z. SPORT j.d.o.o. za trgovinu i usluge, Kolodvorska 5, 31208 Petrijevci</derivirana_varijabla>
  </DomainObject.Predmet.ProtustrankaFormatedWithAdress>
  <DomainObject.Predmet.ProtustrankaFormatedWithAdressOIB>
    <izvorni_sadrzaj> Z.Z. SPORT j.d.o.o. za trgovinu i usluge, OIB 11083826419, Kolodvorska 5, 31208 Petrijevci</izvorni_sadrzaj>
    <derivirana_varijabla naziv="DomainObject.Predmet.ProtustrankaFormatedWithAdressOIB_1"> Z.Z. SPORT j.d.o.o. za trgovinu i usluge, OIB 11083826419, Kolodvorska 5, 31208 Petrijevci</derivirana_varijabla>
  </DomainObject.Predmet.ProtustrankaFormatedWithAdressOIB>
  <DomainObject.Predmet.ProtustrankaWithAdress>
    <izvorni_sadrzaj>Z.Z. SPORT j.d.o.o. za trgovinu i usluge Kolodvorska 5, 31208 Petrijevci</izvorni_sadrzaj>
    <derivirana_varijabla naziv="DomainObject.Predmet.ProtustrankaWithAdress_1">Z.Z. SPORT j.d.o.o. za trgovinu i usluge Kolodvorska 5, 31208 Petrijevci</derivirana_varijabla>
  </DomainObject.Predmet.ProtustrankaWithAdress>
  <DomainObject.Predmet.ProtustrankaWithAdressOIB>
    <izvorni_sadrzaj>Z.Z. SPORT j.d.o.o. za trgovinu i usluge, OIB 11083826419, Kolodvorska 5, 31208 Petrijevci</izvorni_sadrzaj>
    <derivirana_varijabla naziv="DomainObject.Predmet.ProtustrankaWithAdressOIB_1">Z.Z. SPORT j.d.o.o. za trgovinu i usluge, OIB 11083826419, Kolodvorska 5, 31208 Petrijevci</derivirana_varijabla>
  </DomainObject.Predmet.ProtustrankaWithAdressOIB>
  <DomainObject.Predmet.ProtustrankaNazivFormated>
    <izvorni_sadrzaj>Z.Z. SPORT j.d.o.o. za trgovinu i usluge</izvorni_sadrzaj>
    <derivirana_varijabla naziv="DomainObject.Predmet.ProtustrankaNazivFormated_1">Z.Z. SPORT j.d.o.o. za trgovinu i usluge</derivirana_varijabla>
  </DomainObject.Predmet.ProtustrankaNazivFormated>
  <DomainObject.Predmet.ProtustrankaNazivFormatedOIB>
    <izvorni_sadrzaj>Z.Z. SPORT j.d.o.o. za trgovinu i usluge, OIB 11083826419</izvorni_sadrzaj>
    <derivirana_varijabla naziv="DomainObject.Predmet.ProtustrankaNazivFormatedOIB_1">Z.Z. SPORT j.d.o.o. za trgovinu i usluge, OIB 11083826419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Z.Z. SPORT j.d.o.o. za trgovinu i usluge</item>
    </izvorni_sadrzaj>
    <derivirana_varijabla naziv="DomainObject.Predmet.ProtuStrankaListFormated_1">
      <item>Z.Z. SPORT j.d.o.o. za trgovinu i usluge</item>
    </derivirana_varijabla>
  </DomainObject.Predmet.ProtuStrankaListFormated>
  <DomainObject.Predmet.ProtuStrankaListFormatedOIB>
    <izvorni_sadrzaj>
      <item>Z.Z. SPORT j.d.o.o. za trgovinu i usluge, OIB 11083826419</item>
    </izvorni_sadrzaj>
    <derivirana_varijabla naziv="DomainObject.Predmet.ProtuStrankaListFormatedOIB_1">
      <item>Z.Z. SPORT j.d.o.o. za trgovinu i usluge, OIB 11083826419</item>
    </derivirana_varijabla>
  </DomainObject.Predmet.ProtuStrankaListFormatedOIB>
  <DomainObject.Predmet.ProtuStrankaListFormatedWithAdress>
    <izvorni_sadrzaj>
      <item>Z.Z. SPORT j.d.o.o. za trgovinu i usluge, Kolodvorska 5, 31208 Petrijevci</item>
    </izvorni_sadrzaj>
    <derivirana_varijabla naziv="DomainObject.Predmet.ProtuStrankaListFormatedWithAdress_1">
      <item>Z.Z. SPORT j.d.o.o. za trgovinu i usluge, Kolodvorska 5, 31208 Petrijevci</item>
    </derivirana_varijabla>
  </DomainObject.Predmet.ProtuStrankaListFormatedWithAdress>
  <DomainObject.Predmet.ProtuStrankaListFormatedWithAdressOIB>
    <izvorni_sadrzaj>
      <item>Z.Z. SPORT j.d.o.o. za trgovinu i usluge, OIB 11083826419, Kolodvorska 5, 31208 Petrijevci</item>
    </izvorni_sadrzaj>
    <derivirana_varijabla naziv="DomainObject.Predmet.ProtuStrankaListFormatedWithAdressOIB_1">
      <item>Z.Z. SPORT j.d.o.o. za trgovinu i usluge, OIB 11083826419, Kolodvorska 5, 31208 Petrijevci</item>
    </derivirana_varijabla>
  </DomainObject.Predmet.ProtuStrankaListFormatedWithAdressOIB>
  <DomainObject.Predmet.ProtuStrankaListNazivFormated>
    <izvorni_sadrzaj>
      <item>Z.Z. SPORT j.d.o.o. za trgovinu i usluge</item>
    </izvorni_sadrzaj>
    <derivirana_varijabla naziv="DomainObject.Predmet.ProtuStrankaListNazivFormated_1">
      <item>Z.Z. SPORT j.d.o.o. za trgovinu i usluge</item>
    </derivirana_varijabla>
  </DomainObject.Predmet.ProtuStrankaListNazivFormated>
  <DomainObject.Predmet.ProtuStrankaListNazivFormatedOIB>
    <izvorni_sadrzaj>
      <item>Z.Z. SPORT j.d.o.o. za trgovinu i usluge, OIB 11083826419</item>
    </izvorni_sadrzaj>
    <derivirana_varijabla naziv="DomainObject.Predmet.ProtuStrankaListNazivFormatedOIB_1">
      <item>Z.Z. SPORT j.d.o.o. za trgovinu i usluge, OIB 11083826419</item>
    </derivirana_varijabla>
  </DomainObject.Predmet.ProtuStrankaListNazivFormatedOIB>
  <DomainObject.Predmet.OstaliListFormated>
    <izvorni_sadrzaj>
      <item>Zoran Zelić</item>
    </izvorni_sadrzaj>
    <derivirana_varijabla naziv="DomainObject.Predmet.OstaliListFormated_1">
      <item>Zoran Zelić</item>
    </derivirana_varijabla>
  </DomainObject.Predmet.OstaliListFormated>
  <DomainObject.Predmet.OstaliListFormatedOIB>
    <izvorni_sadrzaj>
      <item>Zoran Zelić, OIB 57907563751</item>
    </izvorni_sadrzaj>
    <derivirana_varijabla naziv="DomainObject.Predmet.OstaliListFormatedOIB_1">
      <item>Zoran Zelić, OIB 57907563751</item>
    </derivirana_varijabla>
  </DomainObject.Predmet.OstaliListFormatedOIB>
  <DomainObject.Predmet.OstaliListFormatedWithAdress>
    <izvorni_sadrzaj>
      <item>Zoran Zelić, Kolodvorska 5, 31208 Petrijevci</item>
    </izvorni_sadrzaj>
    <derivirana_varijabla naziv="DomainObject.Predmet.OstaliListFormatedWithAdress_1">
      <item>Zoran Zelić, Kolodvorska 5, 31208 Petrijevci</item>
    </derivirana_varijabla>
  </DomainObject.Predmet.OstaliListFormatedWithAdress>
  <DomainObject.Predmet.OstaliListFormatedWithAdressOIB>
    <izvorni_sadrzaj>
      <item>Zoran Zelić, OIB 57907563751, Kolodvorska 5, 31208 Petrijevci</item>
    </izvorni_sadrzaj>
    <derivirana_varijabla naziv="DomainObject.Predmet.OstaliListFormatedWithAdressOIB_1">
      <item>Zoran Zelić, OIB 57907563751, Kolodvorska 5, 31208 Petrijevci</item>
    </derivirana_varijabla>
  </DomainObject.Predmet.OstaliListFormatedWithAdressOIB>
  <DomainObject.Predmet.OstaliListNazivFormated>
    <izvorni_sadrzaj>
      <item>Zoran Zelić</item>
    </izvorni_sadrzaj>
    <derivirana_varijabla naziv="DomainObject.Predmet.OstaliListNazivFormated_1">
      <item>Zoran Zelić</item>
    </derivirana_varijabla>
  </DomainObject.Predmet.OstaliListNazivFormated>
  <DomainObject.Predmet.OstaliListNazivFormatedOIB>
    <izvorni_sadrzaj>
      <item>Zoran Zelić, OIB 57907563751</item>
    </izvorni_sadrzaj>
    <derivirana_varijabla naziv="DomainObject.Predmet.OstaliListNazivFormatedOIB_1">
      <item>Zoran Zelić, OIB 57907563751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Z.Z. SPORT j.d.o.o. za trgovinu i usluge</izvorni_sadrzaj>
    <derivirana_varijabla naziv="DomainObject.Predmet.ProtustrankaIDrugi_1">Z.Z. SPORT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Z.Z. SPORT j.d.o.o. za trgovinu i usluge, OIB 11083826419, Kolodvorska 5, 31208 Petrijevci</izvorni_sadrzaj>
    <derivirana_varijabla naziv="DomainObject.Predmet.ProtustrankaIDrugiAdressOIB_1">Z.Z. SPORT j.d.o.o. za trgovinu i usluge, OIB 11083826419, Kolodvorska 5,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Z.Z. SPORT j.d.o.o. za trgovinu i usluge</item>
      <item>Zoran Zelić</item>
    </izvorni_sadrzaj>
    <derivirana_varijabla naziv="DomainObject.Predmet.SudioniciListNaziv_1">
      <item>FINA RC OSIJEK</item>
      <item>Z.Z. SPORT j.d.o.o. za trgovinu i usluge</item>
      <item>Zoran Zelić</item>
    </derivirana_varijabla>
  </DomainObject.Predmet.SudioniciListNaziv>
  <DomainObject.Predmet.SudioniciListAdressOIB>
    <izvorni_sadrzaj>
      <item>FINA RC OSIJEK, OIB 85821130368</item>
      <item>Z.Z. SPORT j.d.o.o. za trgovinu i usluge, OIB 11083826419, Kolodvorska 5,31208 Petrijevci</item>
      <item>Zoran Zelić, OIB 57907563751, Kolodvorska 5,31208 Petrijevci</item>
    </izvorni_sadrzaj>
    <derivirana_varijabla naziv="DomainObject.Predmet.SudioniciListAdressOIB_1">
      <item>FINA RC OSIJEK, OIB 85821130368</item>
      <item>Z.Z. SPORT j.d.o.o. za trgovinu i usluge, OIB 11083826419, Kolodvorska 5,31208 Petrijevci</item>
      <item>Zoran Zelić, OIB 57907563751, Kolodvorska 5,31208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11083826419</item>
      <item>, OIB 57907563751</item>
    </izvorni_sadrzaj>
    <derivirana_varijabla naziv="DomainObject.Predmet.SudioniciListNazivOIB_1">
      <item>, OIB 85821130368</item>
      <item>, OIB 11083826419</item>
      <item>, OIB 57907563751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339AC-1D67-4549-AD43-419FA4BC8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2489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2017-11-27T07:48:00Z</dcterms:created>
  <dc:creator>hermanj</dc:creator>
  <cp:lastModifiedBy>Snježana Markotić Jurić</cp:lastModifiedBy>
  <cp:lastPrinted>2017-10-26T08:05:00Z</cp:lastPrinted>
  <dcterms:modified xmlns:xsi="http://www.w3.org/2001/XMLSchema-instance" xsi:type="dcterms:W3CDTF">2017-11-27T07:51:00Z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