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9c33" w14:paraId="09e9c33" w:rsidRDefault="003C00FE" w:rsidP="003C00FE" w:rsidR="003C00FE" w:rsidRPr="004D228A">
      <w:pPr>
        <w15:collapsed w:val="false"/>
        <w:rPr>
          <w:b/>
        </w:rPr>
      </w:pPr>
      <w:bookmarkStart w:name="_GoBack" w:id="0"/>
      <w:bookmarkEnd w:id="0"/>
      <w:r w:rsidRPr="004D228A">
        <w:rPr>
          <w:b/>
        </w:rPr>
        <w:t>INSTALACIJE LUCIĆ d.o.o. u stečaju</w:t>
      </w:r>
    </w:p>
    <w:p w:rsidRDefault="003C00FE" w:rsidP="003C00FE" w:rsidR="003C00FE" w:rsidRPr="004D228A">
      <w:pPr>
        <w:rPr>
          <w:b/>
        </w:rPr>
      </w:pPr>
      <w:r w:rsidRPr="004D228A">
        <w:rPr>
          <w:b/>
        </w:rPr>
        <w:t>10000 Zagreb, Celovečka 6</w:t>
      </w:r>
    </w:p>
    <w:p w:rsidRDefault="003C00FE" w:rsidP="003C00FE" w:rsidR="003C00FE" w:rsidRPr="004D228A">
      <w:pPr>
        <w:pBdr>
          <w:bottom w:space="1" w:sz="4" w:color="auto" w:val="single"/>
        </w:pBdr>
        <w:rPr>
          <w:b/>
        </w:rPr>
      </w:pPr>
      <w:r w:rsidRPr="004D228A">
        <w:rPr>
          <w:b/>
        </w:rPr>
        <w:t>OIB:</w:t>
      </w:r>
      <w:r w:rsidRPr="004D228A">
        <w:t xml:space="preserve"> </w:t>
      </w:r>
      <w:r w:rsidRPr="004D228A">
        <w:rPr>
          <w:b/>
        </w:rPr>
        <w:t>79234861514</w:t>
      </w:r>
    </w:p>
    <w:p w:rsidRDefault="003C00FE" w:rsidP="003C00FE" w:rsidR="003C00FE" w:rsidRPr="004D228A">
      <w:pPr>
        <w:rPr>
          <w:b/>
        </w:rPr>
      </w:pPr>
      <w:r w:rsidRPr="004D228A">
        <w:rPr>
          <w:b/>
        </w:rPr>
        <w:t>Zastupano po stečajnom upravitelju</w:t>
      </w:r>
    </w:p>
    <w:p w:rsidRDefault="003C00FE" w:rsidP="003C00FE" w:rsidR="003C00FE" w:rsidRPr="004D228A">
      <w:r w:rsidRPr="004D228A">
        <w:t>Milan Kanjer, dipl. oec.</w:t>
      </w:r>
    </w:p>
    <w:p w:rsidRDefault="003C00FE" w:rsidP="003C00FE" w:rsidR="003C00FE" w:rsidRPr="004D228A">
      <w:r w:rsidRPr="004D228A">
        <w:t>10000 Zagreb, II Praćanska 6a</w:t>
      </w:r>
    </w:p>
    <w:p w:rsidRDefault="003C00FE" w:rsidP="003C00FE" w:rsidR="003C00FE" w:rsidRPr="004D228A">
      <w:r w:rsidRPr="004D228A">
        <w:t>tel. 091/ 3823-035, fax. 01/6050-415</w:t>
      </w:r>
    </w:p>
    <w:p w:rsidRDefault="003C00FE" w:rsidP="003C00FE" w:rsidR="003C00FE" w:rsidRPr="004D228A">
      <w:pPr>
        <w:pStyle w:val="Naslov"/>
        <w:jc w:val="left"/>
        <w:rPr>
          <w:rFonts w:cs="Times New Roman" w:hAnsi="Times New Roman" w:ascii="Times New Roman"/>
          <w:b w:val="false"/>
        </w:rPr>
      </w:pPr>
    </w:p>
    <w:p w:rsidRDefault="003C00FE" w:rsidP="003C00FE" w:rsidR="003C00FE" w:rsidRPr="006530CC">
      <w:pPr>
        <w:pStyle w:val="Naslov"/>
        <w:jc w:val="left"/>
        <w:rPr>
          <w:rFonts w:cs="Times New Roman" w:hAnsi="Times New Roman" w:ascii="Times New Roman"/>
          <w:b w:val="false"/>
        </w:rPr>
      </w:pPr>
      <w:r w:rsidRPr="006530CC">
        <w:rPr>
          <w:rFonts w:cs="Times New Roman" w:hAnsi="Times New Roman" w:ascii="Times New Roman"/>
          <w:b w:val="false"/>
        </w:rPr>
        <w:t xml:space="preserve">Zagreb, </w:t>
      </w:r>
      <w:r w:rsidR="00323B0D">
        <w:rPr>
          <w:rFonts w:cs="Times New Roman" w:hAnsi="Times New Roman" w:ascii="Times New Roman"/>
          <w:b w:val="false"/>
        </w:rPr>
        <w:t>23</w:t>
      </w:r>
      <w:r w:rsidRPr="006530CC">
        <w:rPr>
          <w:rFonts w:cs="Times New Roman" w:hAnsi="Times New Roman" w:ascii="Times New Roman"/>
          <w:b w:val="false"/>
        </w:rPr>
        <w:t>.</w:t>
      </w:r>
      <w:r w:rsidR="00323B0D">
        <w:rPr>
          <w:rFonts w:cs="Times New Roman" w:hAnsi="Times New Roman" w:ascii="Times New Roman"/>
          <w:b w:val="false"/>
        </w:rPr>
        <w:t>10</w:t>
      </w:r>
      <w:r w:rsidRPr="006530CC">
        <w:rPr>
          <w:rFonts w:cs="Times New Roman" w:hAnsi="Times New Roman" w:ascii="Times New Roman"/>
          <w:b w:val="false"/>
        </w:rPr>
        <w:t>.201</w:t>
      </w:r>
      <w:r>
        <w:rPr>
          <w:rFonts w:cs="Times New Roman" w:hAnsi="Times New Roman" w:ascii="Times New Roman"/>
          <w:b w:val="false"/>
        </w:rPr>
        <w:t>8</w:t>
      </w:r>
      <w:r w:rsidRPr="006530CC">
        <w:rPr>
          <w:rFonts w:cs="Times New Roman" w:hAnsi="Times New Roman" w:ascii="Times New Roman"/>
          <w:b w:val="false"/>
        </w:rPr>
        <w:t>.</w:t>
      </w:r>
    </w:p>
    <w:p w:rsidRDefault="00B106A5" w:rsidP="00B106A5" w:rsidR="00B106A5">
      <w:pPr>
        <w:pStyle w:val="Naslov"/>
        <w:jc w:val="left"/>
        <w:rPr>
          <w:rFonts w:cs="Times New Roman" w:hAnsi="Times New Roman" w:ascii="Times New Roman"/>
        </w:rPr>
      </w:pPr>
    </w:p>
    <w:p w:rsidRDefault="00B106A5" w:rsidP="00B106A5" w:rsidR="00B106A5">
      <w:pPr>
        <w:pStyle w:val="Naslov"/>
        <w:jc w:val="left"/>
        <w:rPr>
          <w:rFonts w:cs="Times New Roman" w:hAnsi="Times New Roman" w:ascii="Times New Roman"/>
        </w:rPr>
      </w:pPr>
    </w:p>
    <w:p w:rsidRDefault="00C23C9B" w:rsidP="00B106A5" w:rsidR="00C23C9B" w:rsidRPr="009E4D43">
      <w:pPr>
        <w:pStyle w:val="Naslov"/>
        <w:ind w:firstLine="720" w:left="3528"/>
        <w:jc w:val="left"/>
        <w:rPr>
          <w:rFonts w:cs="Times New Roman" w:hAnsi="Times New Roman" w:ascii="Times New Roman"/>
        </w:rPr>
      </w:pPr>
      <w:r w:rsidRPr="009E4D43">
        <w:rPr>
          <w:rFonts w:cs="Times New Roman" w:hAnsi="Times New Roman" w:ascii="Times New Roman"/>
        </w:rPr>
        <w:t xml:space="preserve">Na </w:t>
      </w:r>
      <w:proofErr w:type="spellStart"/>
      <w:r w:rsidRPr="009E4D43">
        <w:rPr>
          <w:rFonts w:cs="Times New Roman" w:hAnsi="Times New Roman" w:ascii="Times New Roman"/>
        </w:rPr>
        <w:t>posl</w:t>
      </w:r>
      <w:proofErr w:type="spellEnd"/>
      <w:r w:rsidRPr="009E4D43">
        <w:rPr>
          <w:rFonts w:cs="Times New Roman" w:hAnsi="Times New Roman" w:ascii="Times New Roman"/>
        </w:rPr>
        <w:t xml:space="preserve">. broj: </w:t>
      </w:r>
      <w:r w:rsidR="00B04E71">
        <w:rPr>
          <w:rFonts w:cs="Times New Roman" w:hAnsi="Times New Roman" w:ascii="Times New Roman"/>
        </w:rPr>
        <w:t>85.</w:t>
      </w:r>
      <w:r>
        <w:rPr>
          <w:rFonts w:cs="Times New Roman" w:hAnsi="Times New Roman" w:ascii="Times New Roman"/>
        </w:rPr>
        <w:t xml:space="preserve"> </w:t>
      </w:r>
      <w:r w:rsidRPr="009E4D43">
        <w:rPr>
          <w:rFonts w:cs="Times New Roman" w:hAnsi="Times New Roman" w:ascii="Times New Roman"/>
        </w:rPr>
        <w:t>St-</w:t>
      </w:r>
      <w:r w:rsidR="00B04E71">
        <w:rPr>
          <w:rFonts w:cs="Times New Roman" w:hAnsi="Times New Roman" w:ascii="Times New Roman"/>
        </w:rPr>
        <w:t>3594</w:t>
      </w:r>
      <w:r w:rsidRPr="009E4D43">
        <w:rPr>
          <w:rFonts w:cs="Times New Roman" w:hAnsi="Times New Roman" w:ascii="Times New Roman"/>
        </w:rPr>
        <w:t>/</w:t>
      </w:r>
      <w:r>
        <w:rPr>
          <w:rFonts w:cs="Times New Roman" w:hAnsi="Times New Roman" w:ascii="Times New Roman"/>
        </w:rPr>
        <w:t>20</w:t>
      </w:r>
      <w:r w:rsidRPr="009E4D43">
        <w:rPr>
          <w:rFonts w:cs="Times New Roman" w:hAnsi="Times New Roman" w:ascii="Times New Roman"/>
        </w:rPr>
        <w:t>16</w:t>
      </w:r>
    </w:p>
    <w:p w:rsidRDefault="00C23C9B" w:rsidP="00C23C9B" w:rsidR="00C23C9B" w:rsidRPr="009E4D43">
      <w:pPr>
        <w:pStyle w:val="Naslov3"/>
        <w:ind w:firstLine="720" w:left="3528"/>
        <w:rPr>
          <w:rFonts w:cs="Times New Roman" w:hAnsi="Times New Roman" w:ascii="Times New Roman"/>
          <w:sz w:val="24"/>
          <w:szCs w:val="24"/>
        </w:rPr>
      </w:pPr>
      <w:r w:rsidRPr="009E4D43">
        <w:rPr>
          <w:rFonts w:cs="Times New Roman" w:hAnsi="Times New Roman" w:ascii="Times New Roman"/>
          <w:sz w:val="24"/>
          <w:szCs w:val="24"/>
        </w:rPr>
        <w:t xml:space="preserve"> REPUBLIKA HRVATSKA</w:t>
      </w:r>
    </w:p>
    <w:p w:rsidRDefault="00C23C9B" w:rsidP="00C23C9B" w:rsidR="00C23C9B" w:rsidRPr="009E4D43">
      <w:pPr>
        <w:ind w:left="4248"/>
        <w:rPr>
          <w:b/>
          <w:bCs/>
        </w:rPr>
      </w:pPr>
      <w:r w:rsidRPr="009E4D43">
        <w:rPr>
          <w:b/>
          <w:bCs/>
        </w:rPr>
        <w:t xml:space="preserve">TRGOVAČKI SUD U </w:t>
      </w:r>
      <w:r>
        <w:rPr>
          <w:b/>
          <w:bCs/>
        </w:rPr>
        <w:t>ZAGREBU</w:t>
      </w:r>
    </w:p>
    <w:p w:rsidRDefault="00BE225A" w:rsidP="00963A7D" w:rsidR="00BE225A"/>
    <w:p w:rsidRDefault="00B106A5" w:rsidP="00963A7D" w:rsidR="00B106A5" w:rsidRPr="00E54B5F"/>
    <w:p w:rsidRDefault="003F74C4" w:rsidP="00323B0D" w:rsidR="00BE225A" w:rsidRPr="00E54B5F">
      <w:pPr>
        <w:jc w:val="both"/>
        <w:rPr>
          <w:b/>
          <w:bCs/>
        </w:rPr>
      </w:pPr>
      <w:r>
        <w:rPr>
          <w:b/>
          <w:bCs/>
        </w:rPr>
        <w:t xml:space="preserve">Predmet: </w:t>
      </w:r>
      <w:r w:rsidR="000A2DBD">
        <w:rPr>
          <w:b/>
          <w:bCs/>
        </w:rPr>
        <w:t xml:space="preserve">  </w:t>
      </w:r>
      <w:r w:rsidR="00323B0D">
        <w:rPr>
          <w:b/>
          <w:bCs/>
        </w:rPr>
        <w:t xml:space="preserve">ISPRAVAK - </w:t>
      </w:r>
      <w:r>
        <w:rPr>
          <w:b/>
          <w:bCs/>
        </w:rPr>
        <w:t>p</w:t>
      </w:r>
      <w:r w:rsidR="00BE225A" w:rsidRPr="00E54B5F">
        <w:rPr>
          <w:b/>
          <w:bCs/>
        </w:rPr>
        <w:t xml:space="preserve">rijedlog stečajnog upravitelja </w:t>
      </w:r>
      <w:r>
        <w:rPr>
          <w:b/>
          <w:bCs/>
        </w:rPr>
        <w:t>za brisanje založnih prava</w:t>
      </w:r>
      <w:r w:rsidR="000A2DBD">
        <w:rPr>
          <w:b/>
          <w:bCs/>
        </w:rPr>
        <w:t xml:space="preserve"> sa pokretnin</w:t>
      </w:r>
      <w:r w:rsidR="00CD3514">
        <w:rPr>
          <w:b/>
          <w:bCs/>
        </w:rPr>
        <w:t>e</w:t>
      </w:r>
      <w:r w:rsidR="00323B0D">
        <w:rPr>
          <w:b/>
          <w:bCs/>
        </w:rPr>
        <w:t xml:space="preserve"> -</w:t>
      </w:r>
      <w:r w:rsidR="000A2DBD">
        <w:rPr>
          <w:b/>
          <w:bCs/>
        </w:rPr>
        <w:t xml:space="preserve"> vozila</w:t>
      </w:r>
    </w:p>
    <w:p w:rsidRDefault="00BE225A" w:rsidP="00BE225A" w:rsidR="00BE225A">
      <w:pPr>
        <w:jc w:val="center"/>
        <w:rPr>
          <w:b/>
          <w:bCs/>
        </w:rPr>
      </w:pPr>
    </w:p>
    <w:p w:rsidRDefault="00B106A5" w:rsidP="00BE225A" w:rsidR="00B106A5">
      <w:pPr>
        <w:jc w:val="center"/>
        <w:rPr>
          <w:b/>
          <w:bCs/>
        </w:rPr>
      </w:pPr>
    </w:p>
    <w:p w:rsidRDefault="00B106A5" w:rsidP="00BE225A" w:rsidR="00B106A5" w:rsidRPr="00E54B5F">
      <w:pPr>
        <w:jc w:val="center"/>
        <w:rPr>
          <w:b/>
          <w:bCs/>
        </w:rPr>
      </w:pPr>
    </w:p>
    <w:p w:rsidRDefault="003F74C4" w:rsidP="003F74C4" w:rsidR="003F74C4">
      <w:pPr>
        <w:ind w:firstLine="720"/>
        <w:jc w:val="both"/>
      </w:pPr>
      <w:r w:rsidRPr="00AF6C09">
        <w:t>Na slijedeć</w:t>
      </w:r>
      <w:r w:rsidR="00CD3514">
        <w:t>e</w:t>
      </w:r>
      <w:r w:rsidRPr="00AF6C09">
        <w:t>m vozil</w:t>
      </w:r>
      <w:r w:rsidR="00CD3514">
        <w:t>u</w:t>
      </w:r>
      <w:r w:rsidRPr="00AF6C09">
        <w:t xml:space="preserve"> u vlasništvu dužnika </w:t>
      </w:r>
      <w:r w:rsidR="00B04E71" w:rsidRPr="00B04E71">
        <w:t>INSTALACIJE LUCIĆ d.o.o.</w:t>
      </w:r>
      <w:r w:rsidR="00B04E71">
        <w:t xml:space="preserve"> u stečaju,</w:t>
      </w:r>
      <w:r w:rsidR="00B04E71" w:rsidRPr="00B04E71">
        <w:t xml:space="preserve"> Zagreb, Celovečka 6, OIB:79234861514</w:t>
      </w:r>
      <w:r w:rsidR="00B04E71">
        <w:t xml:space="preserve"> </w:t>
      </w:r>
      <w:r w:rsidRPr="00AF6C09">
        <w:t>upisano je razlučno pravo za korist:  Ministarstva financija, Porez</w:t>
      </w:r>
      <w:r>
        <w:t>ne uprave, Područni ured Zagreb</w:t>
      </w:r>
      <w:r w:rsidRPr="00AF6C09">
        <w:t>:</w:t>
      </w:r>
    </w:p>
    <w:p w:rsidRDefault="00CD3514" w:rsidP="003F74C4" w:rsidR="00CD3514" w:rsidRPr="00AF6C09">
      <w:pPr>
        <w:ind w:firstLine="720"/>
        <w:jc w:val="both"/>
      </w:pPr>
    </w:p>
    <w:p w:rsidRDefault="00B04E71" w:rsidP="00B04E71" w:rsidR="00B04E71" w:rsidRPr="003F30E2">
      <w:pPr>
        <w:jc w:val="both"/>
      </w:pPr>
      <w:r w:rsidRPr="00917792">
        <w:t>TERETNI AUTOMOBIL, marka CITROEN 2.0 HDI, godina proizvodnje 2006, broj šasije VF7GCRHYB94262449, reg. oznaka ZG7586EV</w:t>
      </w:r>
      <w:r w:rsidRPr="00CA56D8">
        <w:t>.</w:t>
      </w:r>
    </w:p>
    <w:p w:rsidRDefault="008066BC" w:rsidP="008066BC" w:rsidR="008066BC" w:rsidRPr="00E54B5F">
      <w:pPr>
        <w:jc w:val="both"/>
        <w:rPr>
          <w:b/>
        </w:rPr>
      </w:pPr>
    </w:p>
    <w:p w:rsidRDefault="003F74C4" w:rsidP="003F74C4" w:rsidR="003F74C4">
      <w:pPr>
        <w:ind w:firstLine="720"/>
        <w:jc w:val="both"/>
      </w:pPr>
      <w:r>
        <w:t>T</w:t>
      </w:r>
      <w:r w:rsidRPr="003F30E2">
        <w:t>emeljem oglasa</w:t>
      </w:r>
      <w:r w:rsidRPr="003F30E2">
        <w:rPr>
          <w:b/>
        </w:rPr>
        <w:t xml:space="preserve"> </w:t>
      </w:r>
      <w:r w:rsidRPr="003F30E2">
        <w:t>objavljenih na web stranicama Visokog trgovačkog suda</w:t>
      </w:r>
      <w:r w:rsidR="00CD3514" w:rsidRPr="00CD3514">
        <w:t xml:space="preserve"> </w:t>
      </w:r>
      <w:r w:rsidR="00CD3514">
        <w:t xml:space="preserve">i </w:t>
      </w:r>
      <w:r w:rsidR="00CD3514" w:rsidRPr="00CA56D8">
        <w:t>očevidnik</w:t>
      </w:r>
      <w:r w:rsidR="00CD3514">
        <w:t>u</w:t>
      </w:r>
      <w:r w:rsidR="00CD3514" w:rsidRPr="00CA56D8">
        <w:t xml:space="preserve"> </w:t>
      </w:r>
      <w:r w:rsidR="00CD3514">
        <w:t xml:space="preserve">nekretnina i </w:t>
      </w:r>
      <w:r w:rsidR="00CD3514" w:rsidRPr="00CA56D8">
        <w:t>pokretnina koje</w:t>
      </w:r>
      <w:r w:rsidR="00CD3514">
        <w:t xml:space="preserve"> </w:t>
      </w:r>
      <w:r w:rsidR="00CD3514" w:rsidRPr="00CA56D8">
        <w:t xml:space="preserve">se prodaju u </w:t>
      </w:r>
      <w:r w:rsidR="00CD3514">
        <w:t>ovršnom postupku koji vodi FINA</w:t>
      </w:r>
      <w:r w:rsidRPr="003F30E2">
        <w:t>,</w:t>
      </w:r>
      <w:r w:rsidRPr="003F30E2">
        <w:rPr>
          <w:b/>
        </w:rPr>
        <w:t xml:space="preserve"> </w:t>
      </w:r>
      <w:r>
        <w:t xml:space="preserve">dobivena je </w:t>
      </w:r>
      <w:r w:rsidRPr="003F30E2">
        <w:t xml:space="preserve"> </w:t>
      </w:r>
      <w:r>
        <w:t>ponuda</w:t>
      </w:r>
      <w:r w:rsidRPr="003F30E2">
        <w:t xml:space="preserve"> za kupnju predmetn</w:t>
      </w:r>
      <w:r>
        <w:t>ih</w:t>
      </w:r>
      <w:r w:rsidRPr="003F30E2">
        <w:t xml:space="preserve"> </w:t>
      </w:r>
      <w:r>
        <w:t xml:space="preserve">pokretnina u ukupnom iznosu od </w:t>
      </w:r>
      <w:r w:rsidR="00CD3514" w:rsidRPr="00CD3514">
        <w:t xml:space="preserve">u iznosu od </w:t>
      </w:r>
      <w:r w:rsidR="00B04E71">
        <w:t>6.800,00</w:t>
      </w:r>
      <w:r w:rsidR="00CD3514" w:rsidRPr="00CD3514">
        <w:t xml:space="preserve"> kn bez PDV-a</w:t>
      </w:r>
      <w:r>
        <w:t>.</w:t>
      </w:r>
    </w:p>
    <w:p w:rsidRDefault="000A2DBD" w:rsidP="003F74C4" w:rsidR="000A2DBD" w:rsidRPr="003F30E2">
      <w:pPr>
        <w:ind w:firstLine="720"/>
        <w:jc w:val="both"/>
      </w:pPr>
    </w:p>
    <w:p w:rsidRDefault="003F74C4" w:rsidP="003F74C4" w:rsidR="003F74C4">
      <w:pPr>
        <w:ind w:firstLine="720"/>
        <w:jc w:val="both"/>
      </w:pPr>
      <w:r>
        <w:t>U skladu sa</w:t>
      </w:r>
      <w:r w:rsidRPr="003F30E2">
        <w:t xml:space="preserve"> </w:t>
      </w:r>
      <w:r w:rsidR="00CD3514" w:rsidRPr="00CD3514">
        <w:t xml:space="preserve">člankom 251. st.1. Stečajnog zakona </w:t>
      </w:r>
      <w:r w:rsidRPr="003F30E2">
        <w:t>obavijesti</w:t>
      </w:r>
      <w:r>
        <w:t xml:space="preserve">o sam </w:t>
      </w:r>
      <w:proofErr w:type="spellStart"/>
      <w:r>
        <w:t>razlučn</w:t>
      </w:r>
      <w:r w:rsidR="00320E4C">
        <w:t>og</w:t>
      </w:r>
      <w:proofErr w:type="spellEnd"/>
      <w:r>
        <w:t xml:space="preserve"> </w:t>
      </w:r>
      <w:r w:rsidR="00320E4C">
        <w:t>vjerovnika</w:t>
      </w:r>
      <w:r w:rsidRPr="003F74C4">
        <w:t xml:space="preserve"> o namjeri unovčenja pokretne po članku </w:t>
      </w:r>
      <w:r w:rsidR="00CD3514">
        <w:t>249</w:t>
      </w:r>
      <w:r w:rsidRPr="003F74C4">
        <w:t>. Stečajnog zakona.</w:t>
      </w:r>
    </w:p>
    <w:p w:rsidRDefault="003F74C4" w:rsidP="00A10D8C" w:rsidR="00B106A5">
      <w:pPr>
        <w:pStyle w:val="Tijeloteksta-uvlaka2"/>
        <w:spacing w:lineRule="auto" w:line="240" w:after="0"/>
        <w:jc w:val="both"/>
      </w:pPr>
      <w:r w:rsidRPr="003F74C4">
        <w:tab/>
      </w:r>
    </w:p>
    <w:p w:rsidRDefault="003F74C4" w:rsidP="00A10D8C" w:rsidR="00007892">
      <w:pPr>
        <w:pStyle w:val="Tijeloteksta-uvlaka2"/>
        <w:spacing w:lineRule="auto" w:line="240" w:after="0"/>
        <w:jc w:val="both"/>
      </w:pPr>
      <w:r w:rsidRPr="003F74C4">
        <w:t xml:space="preserve">Dana </w:t>
      </w:r>
      <w:r w:rsidR="00B04E71">
        <w:t>09</w:t>
      </w:r>
      <w:r w:rsidR="002C633F">
        <w:t>.</w:t>
      </w:r>
      <w:r w:rsidR="00CD3514">
        <w:t>08</w:t>
      </w:r>
      <w:r w:rsidR="002C633F">
        <w:t>.201</w:t>
      </w:r>
      <w:r w:rsidR="00CD3514">
        <w:t>8</w:t>
      </w:r>
      <w:r w:rsidR="002C633F">
        <w:t>. godine dobivena je suglasnost za prodaju.</w:t>
      </w:r>
    </w:p>
    <w:p w:rsidRDefault="00B145BF" w:rsidP="00A10D8C" w:rsidR="00B145BF">
      <w:pPr>
        <w:pStyle w:val="Tijeloteksta-uvlaka2"/>
        <w:spacing w:lineRule="auto" w:line="240" w:after="0"/>
        <w:jc w:val="both"/>
      </w:pPr>
    </w:p>
    <w:p w:rsidRDefault="002C633F" w:rsidP="00A10D8C" w:rsidR="002C633F">
      <w:pPr>
        <w:pStyle w:val="Tijeloteksta-uvlaka2"/>
        <w:spacing w:lineRule="auto" w:line="240" w:after="0"/>
        <w:jc w:val="both"/>
      </w:pPr>
      <w:r>
        <w:t>Prethodno naveden</w:t>
      </w:r>
      <w:r w:rsidR="00CD3514">
        <w:t>o</w:t>
      </w:r>
      <w:r>
        <w:t xml:space="preserve"> vozil</w:t>
      </w:r>
      <w:r w:rsidR="00CD3514">
        <w:t>o</w:t>
      </w:r>
      <w:r>
        <w:t xml:space="preserve"> </w:t>
      </w:r>
      <w:r w:rsidR="00CD3514">
        <w:t xml:space="preserve">je </w:t>
      </w:r>
      <w:r>
        <w:t>unovčen</w:t>
      </w:r>
      <w:r w:rsidR="00CD3514">
        <w:t>o</w:t>
      </w:r>
      <w:r w:rsidR="00B106A5">
        <w:t>.</w:t>
      </w:r>
    </w:p>
    <w:p w:rsidRDefault="002C633F" w:rsidP="00A10D8C" w:rsidR="002C633F">
      <w:pPr>
        <w:pStyle w:val="Tijeloteksta-uvlaka2"/>
        <w:spacing w:lineRule="auto" w:line="240" w:after="0"/>
        <w:jc w:val="both"/>
      </w:pPr>
    </w:p>
    <w:p w:rsidRDefault="000A2DBD" w:rsidP="002323F8" w:rsidR="000A2DBD">
      <w:pPr>
        <w:pStyle w:val="Tijeloteksta-uvlaka2"/>
        <w:spacing w:lineRule="auto" w:line="240" w:after="0"/>
        <w:jc w:val="both"/>
      </w:pPr>
      <w:r>
        <w:t>Na predmetn</w:t>
      </w:r>
      <w:r w:rsidR="00B106A5">
        <w:t>o</w:t>
      </w:r>
      <w:r>
        <w:t>m vozil</w:t>
      </w:r>
      <w:r w:rsidR="00B106A5">
        <w:t>u</w:t>
      </w:r>
      <w:r>
        <w:t xml:space="preserve"> upisan</w:t>
      </w:r>
      <w:r w:rsidR="00B106A5">
        <w:t>o</w:t>
      </w:r>
      <w:r>
        <w:t xml:space="preserve"> </w:t>
      </w:r>
      <w:r w:rsidR="00B106A5">
        <w:t xml:space="preserve">je </w:t>
      </w:r>
      <w:r>
        <w:t>založn</w:t>
      </w:r>
      <w:r w:rsidR="00B106A5">
        <w:t>o</w:t>
      </w:r>
      <w:r>
        <w:t xml:space="preserve"> prav</w:t>
      </w:r>
      <w:r w:rsidR="00B106A5">
        <w:t>o</w:t>
      </w:r>
      <w:r>
        <w:t xml:space="preserve"> i zabrana otuđenja kako slijedi:</w:t>
      </w:r>
    </w:p>
    <w:p w:rsidRDefault="00320E4C" w:rsidP="002323F8" w:rsidR="00320E4C">
      <w:pPr>
        <w:pStyle w:val="Tijeloteksta-uvlaka2"/>
        <w:spacing w:lineRule="auto" w:line="240" w:after="0"/>
        <w:jc w:val="both"/>
      </w:pPr>
    </w:p>
    <w:p w:rsidRDefault="000A2DBD" w:rsidP="00B106A5" w:rsidR="000A2DBD">
      <w:pPr>
        <w:pStyle w:val="Tijeloteksta-uvlaka2"/>
        <w:spacing w:lineRule="auto" w:line="240" w:after="0"/>
        <w:ind w:firstLine="437"/>
        <w:jc w:val="both"/>
      </w:pPr>
      <w:r>
        <w:t xml:space="preserve">U korist </w:t>
      </w:r>
      <w:r w:rsidRPr="000A2DBD">
        <w:t>RH Ministarstvo financija, Porezna uprava</w:t>
      </w:r>
      <w:r>
        <w:t xml:space="preserve"> </w:t>
      </w:r>
      <w:r w:rsidR="008066BC" w:rsidRPr="00320E4C">
        <w:rPr>
          <w:b/>
        </w:rPr>
        <w:t xml:space="preserve">Ovrha- </w:t>
      </w:r>
      <w:r w:rsidRPr="00320E4C">
        <w:rPr>
          <w:b/>
        </w:rPr>
        <w:t>zabrana otuđenja klasa:</w:t>
      </w:r>
      <w:r w:rsidR="008066BC" w:rsidRPr="00320E4C">
        <w:rPr>
          <w:b/>
        </w:rPr>
        <w:t xml:space="preserve"> </w:t>
      </w:r>
      <w:r w:rsidR="00FF55E2" w:rsidRPr="00FF55E2">
        <w:rPr>
          <w:b/>
        </w:rPr>
        <w:t>UP/I-415-02/</w:t>
      </w:r>
      <w:r w:rsidR="00323B0D">
        <w:rPr>
          <w:b/>
        </w:rPr>
        <w:t>20</w:t>
      </w:r>
      <w:r w:rsidR="00FF55E2" w:rsidRPr="00FF55E2">
        <w:rPr>
          <w:b/>
        </w:rPr>
        <w:t>11-01/29</w:t>
      </w:r>
      <w:r w:rsidR="00323B0D">
        <w:rPr>
          <w:b/>
        </w:rPr>
        <w:t>7</w:t>
      </w:r>
      <w:r w:rsidR="00FF55E2" w:rsidRPr="00FF55E2">
        <w:rPr>
          <w:b/>
        </w:rPr>
        <w:t xml:space="preserve">, od </w:t>
      </w:r>
      <w:r w:rsidR="00323B0D">
        <w:rPr>
          <w:b/>
        </w:rPr>
        <w:t>19.09.</w:t>
      </w:r>
      <w:r w:rsidR="00FF55E2" w:rsidRPr="00FF55E2">
        <w:rPr>
          <w:b/>
        </w:rPr>
        <w:t>201</w:t>
      </w:r>
      <w:r w:rsidR="00323B0D">
        <w:rPr>
          <w:b/>
        </w:rPr>
        <w:t>3</w:t>
      </w:r>
      <w:r w:rsidR="008066BC" w:rsidRPr="00320E4C">
        <w:rPr>
          <w:b/>
        </w:rPr>
        <w:t>. godine</w:t>
      </w:r>
      <w:r w:rsidR="00320E4C">
        <w:t>, upisana u prometnu dozvolu</w:t>
      </w:r>
      <w:r w:rsidR="00B106A5">
        <w:t>.</w:t>
      </w:r>
    </w:p>
    <w:p w:rsidRDefault="000A2DBD" w:rsidP="000A2DBD" w:rsidR="000A2DBD">
      <w:pPr>
        <w:pStyle w:val="Tijeloteksta-uvlaka2"/>
        <w:spacing w:lineRule="auto" w:line="240" w:after="0"/>
        <w:ind w:left="643"/>
        <w:jc w:val="both"/>
      </w:pPr>
    </w:p>
    <w:p w:rsidRDefault="00323B0D" w:rsidP="000A2DBD" w:rsidR="00323B0D">
      <w:pPr>
        <w:pStyle w:val="Tijeloteksta-uvlaka2"/>
        <w:spacing w:lineRule="auto" w:line="240" w:after="0"/>
        <w:ind w:left="643"/>
        <w:jc w:val="both"/>
      </w:pPr>
    </w:p>
    <w:p w:rsidRDefault="00B106A5" w:rsidP="000A2DBD" w:rsidR="00B106A5" w:rsidRPr="003F74C4">
      <w:pPr>
        <w:pStyle w:val="Tijeloteksta-uvlaka2"/>
        <w:spacing w:lineRule="auto" w:line="240" w:after="0"/>
        <w:ind w:left="643"/>
        <w:jc w:val="both"/>
      </w:pPr>
    </w:p>
    <w:p w:rsidRDefault="00EB2D75" w:rsidP="00A10D8C" w:rsidR="003F74C4" w:rsidRPr="003F74C4">
      <w:pPr>
        <w:pStyle w:val="Tijeloteksta-uvlaka2"/>
        <w:spacing w:lineRule="auto" w:line="240" w:after="0"/>
        <w:jc w:val="both"/>
      </w:pPr>
      <w:r>
        <w:lastRenderedPageBreak/>
        <w:t xml:space="preserve">U skladu sa svim prije navedenim predlažem </w:t>
      </w:r>
      <w:r w:rsidR="000A2DBD">
        <w:t xml:space="preserve">naslovnom sudu da donese </w:t>
      </w:r>
      <w:r w:rsidR="000A2DBD" w:rsidRPr="009868ED">
        <w:rPr>
          <w:b/>
        </w:rPr>
        <w:t xml:space="preserve">rješenje kojim bi se </w:t>
      </w:r>
      <w:r w:rsidRPr="009868ED">
        <w:rPr>
          <w:b/>
        </w:rPr>
        <w:t xml:space="preserve"> </w:t>
      </w:r>
      <w:r w:rsidR="000A2DBD" w:rsidRPr="009868ED">
        <w:rPr>
          <w:b/>
        </w:rPr>
        <w:t>izvršilo brisanje naveden</w:t>
      </w:r>
      <w:r w:rsidR="00B106A5">
        <w:rPr>
          <w:b/>
        </w:rPr>
        <w:t>e</w:t>
      </w:r>
      <w:r w:rsidR="000A2DBD" w:rsidRPr="009868ED">
        <w:rPr>
          <w:b/>
        </w:rPr>
        <w:t xml:space="preserve"> </w:t>
      </w:r>
      <w:r w:rsidR="008066BC">
        <w:rPr>
          <w:b/>
        </w:rPr>
        <w:t>zabilježb</w:t>
      </w:r>
      <w:r w:rsidR="00B106A5">
        <w:rPr>
          <w:b/>
        </w:rPr>
        <w:t>e</w:t>
      </w:r>
      <w:r w:rsidR="008066BC">
        <w:rPr>
          <w:b/>
        </w:rPr>
        <w:t xml:space="preserve"> ovrhe </w:t>
      </w:r>
      <w:r w:rsidR="000A2DBD" w:rsidRPr="009868ED">
        <w:rPr>
          <w:b/>
        </w:rPr>
        <w:t>i zabrane otuđenja</w:t>
      </w:r>
      <w:r w:rsidR="009868ED">
        <w:rPr>
          <w:b/>
        </w:rPr>
        <w:t xml:space="preserve"> </w:t>
      </w:r>
      <w:r w:rsidR="009868ED" w:rsidRPr="009868ED">
        <w:t>sa prethodno naveden</w:t>
      </w:r>
      <w:r w:rsidR="00B106A5">
        <w:t>og</w:t>
      </w:r>
      <w:r w:rsidR="009868ED" w:rsidRPr="009868ED">
        <w:t xml:space="preserve"> vozila</w:t>
      </w:r>
      <w:r w:rsidR="000A2DBD">
        <w:t>.</w:t>
      </w:r>
    </w:p>
    <w:p w:rsidRDefault="003F74C4" w:rsidP="00A10D8C" w:rsidR="003F74C4">
      <w:pPr>
        <w:pStyle w:val="Tijeloteksta-uvlaka2"/>
        <w:spacing w:lineRule="auto" w:line="240" w:after="0"/>
        <w:jc w:val="both"/>
      </w:pPr>
    </w:p>
    <w:p w:rsidRDefault="00320E4C" w:rsidP="00A10D8C" w:rsidR="00320E4C" w:rsidRPr="003F74C4">
      <w:pPr>
        <w:pStyle w:val="Tijeloteksta-uvlaka2"/>
        <w:spacing w:lineRule="auto" w:line="240" w:after="0"/>
        <w:jc w:val="both"/>
      </w:pPr>
    </w:p>
    <w:p w:rsidRDefault="001C0199" w:rsidP="00780E39" w:rsidR="001C0199" w:rsidRPr="00E54B5F">
      <w:r w:rsidRPr="00E54B5F">
        <w:t>S poštovanjem,</w:t>
      </w:r>
    </w:p>
    <w:p w:rsidRDefault="00221E9F" w:rsidP="00780E39" w:rsidR="00221E9F" w:rsidRPr="00E54B5F"/>
    <w:p w:rsidRDefault="001C0199" w:rsidP="00780E39" w:rsidR="001C0199" w:rsidRPr="00E54B5F">
      <w:r w:rsidRPr="00E54B5F">
        <w:tab/>
      </w:r>
      <w:r w:rsidRPr="00E54B5F">
        <w:tab/>
      </w:r>
      <w:r w:rsidRPr="00E54B5F">
        <w:tab/>
      </w:r>
      <w:r w:rsidRPr="00E54B5F">
        <w:tab/>
      </w:r>
      <w:r w:rsidRPr="00E54B5F">
        <w:tab/>
      </w:r>
      <w:r w:rsidRPr="00E54B5F">
        <w:tab/>
      </w:r>
      <w:r w:rsidRPr="00E54B5F">
        <w:tab/>
        <w:t>stečajni upravitelj</w:t>
      </w:r>
    </w:p>
    <w:p w:rsidRDefault="001C0199" w:rsidP="00780E39" w:rsidR="001C0199">
      <w:r w:rsidRPr="00E54B5F">
        <w:tab/>
      </w:r>
      <w:r w:rsidRPr="00E54B5F">
        <w:tab/>
      </w:r>
      <w:r w:rsidRPr="00E54B5F">
        <w:tab/>
      </w:r>
      <w:r w:rsidRPr="00E54B5F">
        <w:tab/>
      </w:r>
      <w:r w:rsidRPr="00E54B5F">
        <w:tab/>
      </w:r>
      <w:r w:rsidRPr="00E54B5F">
        <w:tab/>
      </w:r>
      <w:r w:rsidRPr="00E54B5F">
        <w:tab/>
      </w:r>
      <w:r w:rsidR="00EB1987" w:rsidRPr="00E54B5F">
        <w:t>Milan Kanjer</w:t>
      </w:r>
      <w:r w:rsidRPr="00E54B5F">
        <w:tab/>
      </w:r>
    </w:p>
    <w:p w:rsidRDefault="00084B93" w:rsidP="00780E39" w:rsidR="00084B93"/>
    <w:p w:rsidRDefault="00320E4C" w:rsidP="00780E39" w:rsidR="00320E4C"/>
    <w:p w:rsidRDefault="00D739A5" w:rsidP="00780E39" w:rsidR="00D739A5"/>
    <w:p w:rsidRDefault="00D739A5" w:rsidP="00780E39" w:rsidR="00D739A5"/>
    <w:p w:rsidRDefault="000663F5" w:rsidP="00B106A5" w:rsidR="000663F5">
      <w:r>
        <w:t>-</w:t>
      </w:r>
      <w:r w:rsidR="00084B93">
        <w:t>U prilogu :</w:t>
      </w:r>
      <w:r w:rsidR="00084B93" w:rsidRPr="00084B93">
        <w:t xml:space="preserve"> </w:t>
      </w:r>
      <w:r>
        <w:t>- dopis prema</w:t>
      </w:r>
      <w:r w:rsidR="001F43D9">
        <w:t xml:space="preserve"> ŽDO,</w:t>
      </w:r>
      <w:r>
        <w:t xml:space="preserve"> RH Min</w:t>
      </w:r>
      <w:r w:rsidR="003259E6">
        <w:t>.</w:t>
      </w:r>
      <w:r>
        <w:t xml:space="preserve"> financija, Porezna uprava od </w:t>
      </w:r>
      <w:r w:rsidR="002C116B">
        <w:t>20</w:t>
      </w:r>
      <w:r>
        <w:t>.0</w:t>
      </w:r>
      <w:r w:rsidR="002C116B">
        <w:t>7</w:t>
      </w:r>
      <w:r>
        <w:t>.201</w:t>
      </w:r>
      <w:r w:rsidR="002C116B">
        <w:t>8</w:t>
      </w:r>
      <w:r>
        <w:t>.;</w:t>
      </w:r>
    </w:p>
    <w:p w:rsidRDefault="000663F5" w:rsidP="000663F5" w:rsidR="000663F5">
      <w:pPr>
        <w:ind w:firstLine="720"/>
      </w:pPr>
      <w:r>
        <w:t xml:space="preserve">        - </w:t>
      </w:r>
      <w:r w:rsidR="00FF55E2">
        <w:t xml:space="preserve">dopis </w:t>
      </w:r>
      <w:r>
        <w:t>ŽDO</w:t>
      </w:r>
      <w:r w:rsidR="002C116B">
        <w:t xml:space="preserve"> od 09.08.2018. </w:t>
      </w:r>
    </w:p>
    <w:p w:rsidRDefault="00EE50C1" w:rsidP="00056FD5" w:rsidR="00EE50C1" w:rsidRPr="00E54B5F">
      <w:pPr>
        <w:ind w:left="720"/>
      </w:pPr>
    </w:p>
    <w:sectPr w:rsidSect="008F0D45" w:rsidR="00EE50C1" w:rsidRPr="00E54B5F">
      <w:pgSz w:h="16838" w:w="11906"/>
      <w:pgMar w:gutter="0" w:footer="708" w:header="708" w:left="1800" w:bottom="1440" w:right="1286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Typewriter">
    <w:panose1 w:val="020B0509030504030204"/>
    <w:charset w:val="00"/>
    <w:family w:val="modern"/>
    <w:pitch w:val="fixed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20B02"/>
    <w:multiLevelType w:val="hybridMultilevel"/>
    <w:tmpl w:val="C1242566"/>
    <w:lvl w:tplc="04907A5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1">
    <w:nsid w:val="09122A9F"/>
    <w:multiLevelType w:val="hybridMultilevel"/>
    <w:tmpl w:val="5D620572"/>
    <w:lvl w:tplc="A2CE4C80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1CCC6A35"/>
    <w:multiLevelType w:val="hybridMultilevel"/>
    <w:tmpl w:val="67664534"/>
    <w:lvl w:tplc="F1B8DB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F5C67"/>
    <w:multiLevelType w:val="hybridMultilevel"/>
    <w:tmpl w:val="2F2C2398"/>
    <w:lvl w:tplc="041A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6BA42A5"/>
    <w:multiLevelType w:val="hybridMultilevel"/>
    <w:tmpl w:val="1E82BB0A"/>
    <w:lvl w:tplc="C3E2673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3D26D4"/>
    <w:multiLevelType w:val="hybridMultilevel"/>
    <w:tmpl w:val="3E5261D6"/>
    <w:lvl w:tplc="10A875C4" w:ilvl="0">
      <w:start w:val="23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Lucida Sans Typewriter" w:ascii="Lucida Sans Typewriter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Lucida Sans Typewriter" w:ascii="Lucida Sans Typewriter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Lucida Sans Typewriter" w:ascii="Lucida Sans Typewriter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D64FAE"/>
    <w:multiLevelType w:val="hybridMultilevel"/>
    <w:tmpl w:val="559A6AFE"/>
    <w:lvl w:tplc="041A0001" w:ilvl="0">
      <w:start w:val="1"/>
      <w:numFmt w:val="bullet"/>
      <w:lvlText w:val=""/>
      <w:lvlJc w:val="left"/>
      <w:pPr>
        <w:tabs>
          <w:tab w:pos="1260" w:val="num"/>
        </w:tabs>
        <w:ind w:hanging="360" w:left="1260"/>
      </w:pPr>
      <w:rPr>
        <w:rFonts w:hAnsi="Symbol" w:ascii="Symbol" w:hint="default"/>
      </w:rPr>
    </w:lvl>
    <w:lvl w:tplc="0C46578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6D262ADC"/>
    <w:multiLevelType w:val="multilevel"/>
    <w:tmpl w:val="89E8FB58"/>
    <w:lvl w:ilvl="0">
      <w:start w:val="1"/>
      <w:numFmt w:val="decimal"/>
      <w:lvlText w:val="%1."/>
      <w:lvlJc w:val="left"/>
      <w:pPr>
        <w:ind w:hanging="390" w:left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8">
    <w:nsid w:val="7C12112C"/>
    <w:multiLevelType w:val="hybridMultilevel"/>
    <w:tmpl w:val="43DA5D9E"/>
    <w:lvl w:tplc="90325C8E" w:ilvl="0">
      <w:start w:val="33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D600EA8"/>
    <w:multiLevelType w:val="hybridMultilevel"/>
    <w:tmpl w:val="FC82974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0636"/>
    <w:rsid w:val="000045E4"/>
    <w:rsid w:val="00007892"/>
    <w:rsid w:val="00056FD5"/>
    <w:rsid w:val="000663F5"/>
    <w:rsid w:val="00084B93"/>
    <w:rsid w:val="00091466"/>
    <w:rsid w:val="000A2DBD"/>
    <w:rsid w:val="0011793F"/>
    <w:rsid w:val="00117B67"/>
    <w:rsid w:val="00150336"/>
    <w:rsid w:val="00152625"/>
    <w:rsid w:val="001602A7"/>
    <w:rsid w:val="00163D23"/>
    <w:rsid w:val="0019358B"/>
    <w:rsid w:val="00197AAF"/>
    <w:rsid w:val="001B41F2"/>
    <w:rsid w:val="001C0199"/>
    <w:rsid w:val="001D5496"/>
    <w:rsid w:val="001F43D9"/>
    <w:rsid w:val="001F6783"/>
    <w:rsid w:val="00213AE8"/>
    <w:rsid w:val="00221E9F"/>
    <w:rsid w:val="002323F8"/>
    <w:rsid w:val="00282B44"/>
    <w:rsid w:val="00292A66"/>
    <w:rsid w:val="002B7C5F"/>
    <w:rsid w:val="002C116B"/>
    <w:rsid w:val="002C633F"/>
    <w:rsid w:val="002D3CD0"/>
    <w:rsid w:val="002F4E40"/>
    <w:rsid w:val="00320E4C"/>
    <w:rsid w:val="00323B0D"/>
    <w:rsid w:val="003259E6"/>
    <w:rsid w:val="00355057"/>
    <w:rsid w:val="00376C43"/>
    <w:rsid w:val="00392336"/>
    <w:rsid w:val="003C00FE"/>
    <w:rsid w:val="003D0CF0"/>
    <w:rsid w:val="003F74C4"/>
    <w:rsid w:val="00460C38"/>
    <w:rsid w:val="004A49D0"/>
    <w:rsid w:val="004C0BF0"/>
    <w:rsid w:val="004D2AEF"/>
    <w:rsid w:val="004F429E"/>
    <w:rsid w:val="00521C5B"/>
    <w:rsid w:val="00566055"/>
    <w:rsid w:val="00570620"/>
    <w:rsid w:val="005A450B"/>
    <w:rsid w:val="005B373B"/>
    <w:rsid w:val="005C4501"/>
    <w:rsid w:val="00624B4B"/>
    <w:rsid w:val="0066360B"/>
    <w:rsid w:val="00692DF0"/>
    <w:rsid w:val="00694C5E"/>
    <w:rsid w:val="006A5726"/>
    <w:rsid w:val="006A7A51"/>
    <w:rsid w:val="00710FF5"/>
    <w:rsid w:val="0073717F"/>
    <w:rsid w:val="00765338"/>
    <w:rsid w:val="00780E39"/>
    <w:rsid w:val="008066BC"/>
    <w:rsid w:val="00825619"/>
    <w:rsid w:val="00840636"/>
    <w:rsid w:val="00844466"/>
    <w:rsid w:val="00871A87"/>
    <w:rsid w:val="008E5BB7"/>
    <w:rsid w:val="008E674C"/>
    <w:rsid w:val="008F0D45"/>
    <w:rsid w:val="008F7354"/>
    <w:rsid w:val="00937CBD"/>
    <w:rsid w:val="00963A7D"/>
    <w:rsid w:val="00975E14"/>
    <w:rsid w:val="009868ED"/>
    <w:rsid w:val="009C3BA0"/>
    <w:rsid w:val="00A10D8C"/>
    <w:rsid w:val="00A24354"/>
    <w:rsid w:val="00A32BE9"/>
    <w:rsid w:val="00A9564D"/>
    <w:rsid w:val="00AD5451"/>
    <w:rsid w:val="00AF6DB2"/>
    <w:rsid w:val="00B01B65"/>
    <w:rsid w:val="00B04E71"/>
    <w:rsid w:val="00B106A5"/>
    <w:rsid w:val="00B12171"/>
    <w:rsid w:val="00B145BF"/>
    <w:rsid w:val="00BA02AD"/>
    <w:rsid w:val="00BA3BA4"/>
    <w:rsid w:val="00BB1789"/>
    <w:rsid w:val="00BD164E"/>
    <w:rsid w:val="00BE225A"/>
    <w:rsid w:val="00C07B93"/>
    <w:rsid w:val="00C23C9B"/>
    <w:rsid w:val="00C63419"/>
    <w:rsid w:val="00C6448D"/>
    <w:rsid w:val="00CA78B8"/>
    <w:rsid w:val="00CD3514"/>
    <w:rsid w:val="00D739A5"/>
    <w:rsid w:val="00D823E7"/>
    <w:rsid w:val="00D86491"/>
    <w:rsid w:val="00DC23E8"/>
    <w:rsid w:val="00E53F19"/>
    <w:rsid w:val="00E54B5F"/>
    <w:rsid w:val="00E63822"/>
    <w:rsid w:val="00E64F70"/>
    <w:rsid w:val="00EB1987"/>
    <w:rsid w:val="00EB2D75"/>
    <w:rsid w:val="00EE50C1"/>
    <w:rsid w:val="00F41100"/>
    <w:rsid w:val="00FA050B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0636"/>
    <w:rPr>
      <w:sz w:val="24"/>
      <w:szCs w:val="24"/>
    </w:rPr>
  </w:style>
  <w:style w:styleId="Naslov3" w:type="paragraph">
    <w:name w:val="heading 3"/>
    <w:basedOn w:val="Normal"/>
    <w:next w:val="Normal"/>
    <w:qFormat/>
    <w:rsid w:val="00963A7D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qFormat/>
    <w:rsid w:val="00840636"/>
    <w:pPr>
      <w:jc w:val="center"/>
    </w:pPr>
    <w:rPr>
      <w:rFonts w:cs="Arial" w:hAnsi="Arial" w:asci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cs="Arial" w:hAnsi="Arial" w:ascii="Arial"/>
    </w:rPr>
  </w:style>
  <w:style w:styleId="Tijeloteksta2" w:type="paragraph">
    <w:name w:val="Body Text 2"/>
    <w:basedOn w:val="Normal"/>
    <w:link w:val="Tijeloteksta2Char"/>
    <w:rsid w:val="00CA78B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76C43"/>
    <w:rPr>
      <w:rFonts w:cs="Tahoma" w:hAnsi="Tahoma" w:ascii="Tahoma"/>
      <w:sz w:val="16"/>
      <w:szCs w:val="16"/>
      <w:lang w:eastAsia="hr-HR"/>
    </w:rPr>
  </w:style>
  <w:style w:customStyle="true" w:styleId="NaslovChar" w:type="character">
    <w:name w:val="Naslov Char"/>
    <w:link w:val="Naslov"/>
    <w:rsid w:val="00213AE8"/>
    <w:rPr>
      <w:rFonts w:cs="Arial" w:hAnsi="Arial" w:ascii="Arial"/>
      <w:b/>
      <w:bCs/>
      <w:sz w:val="24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rsid w:val="00A10D8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A10D8C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8F735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5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5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5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5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40636"/>
    <w:rPr>
      <w:sz w:val="24"/>
      <w:szCs w:val="24"/>
    </w:rPr>
  </w:style>
  <w:style w:styleId="Naslov3" w:type="paragraph">
    <w:name w:val="heading 3"/>
    <w:basedOn w:val="Normal"/>
    <w:next w:val="Normal"/>
    <w:qFormat/>
    <w:rsid w:val="00963A7D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4" w:type="paragraph">
    <w:name w:val="heading 4"/>
    <w:basedOn w:val="Normal"/>
    <w:next w:val="Normal"/>
    <w:qFormat/>
    <w:rsid w:val="00963A7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qFormat/>
    <w:rsid w:val="00840636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qFormat/>
    <w:rsid w:val="00840636"/>
    <w:pPr>
      <w:jc w:val="center"/>
    </w:pPr>
    <w:rPr>
      <w:rFonts w:ascii="Arial" w:cs="Arial" w:hAnsi="Arial"/>
      <w:b/>
      <w:bCs/>
    </w:rPr>
  </w:style>
  <w:style w:styleId="Uvuenotijeloteksta" w:type="paragraph">
    <w:name w:val="Body Text Indent"/>
    <w:basedOn w:val="Normal"/>
    <w:rsid w:val="00840636"/>
    <w:pPr>
      <w:ind w:firstLine="708"/>
    </w:pPr>
    <w:rPr>
      <w:rFonts w:ascii="Arial" w:cs="Arial" w:hAnsi="Arial"/>
    </w:rPr>
  </w:style>
  <w:style w:styleId="Tijeloteksta2" w:type="paragraph">
    <w:name w:val="Body Text 2"/>
    <w:basedOn w:val="Normal"/>
    <w:link w:val="Tijeloteksta2Char"/>
    <w:rsid w:val="00CA78B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A78B8"/>
    <w:rPr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rsid w:val="00376C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76C43"/>
    <w:rPr>
      <w:rFonts w:ascii="Tahoma" w:cs="Tahoma" w:hAnsi="Tahoma"/>
      <w:sz w:val="16"/>
      <w:szCs w:val="16"/>
      <w:lang w:eastAsia="hr-HR"/>
    </w:rPr>
  </w:style>
  <w:style w:customStyle="1" w:styleId="NaslovChar" w:type="character">
    <w:name w:val="Naslov Char"/>
    <w:link w:val="Naslov"/>
    <w:rsid w:val="00213AE8"/>
    <w:rPr>
      <w:rFonts w:ascii="Arial" w:cs="Arial" w:hAnsi="Arial"/>
      <w:b/>
      <w:bCs/>
      <w:sz w:val="24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rsid w:val="00A10D8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A10D8C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8F735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5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5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5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5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2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6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017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714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98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12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52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600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330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17F94-F48D-4C2A-8D55-8954C81492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sajkoidr</properties:Company>
  <properties:Pages>2</properties:Pages>
  <properties:Words>257</properties:Words>
  <properties:Characters>1565</properties:Characters>
  <properties:Lines>62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2018-10-23T12:25:00Z</dcterms:created>
  <dc:creator>ivana</dc:creator>
  <cp:lastModifiedBy>Katarina Drndelić</cp:lastModifiedBy>
  <cp:lastPrinted>2017-03-08T10:43:00Z</cp:lastPrinted>
  <dcterms:modified xmlns:xsi="http://www.w3.org/2001/XMLSchema-instance" xsi:type="dcterms:W3CDTF">2018-10-23T12:26:00Z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St-3594/2016-36 / Podnesak - Podnesak (ISPRAVAK podnesak INST. LUCI brisanje založnih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