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697b" w14:paraId="06b697b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CE411B">
        <w:t>174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E411B">
        <w:t>FATURETA j.d.o.o. za graditeljstvo i usluge</w:t>
      </w:r>
      <w:r w:rsidR="00CE411B" w:rsidRPr="000539FB">
        <w:t xml:space="preserve">, </w:t>
      </w:r>
      <w:r w:rsidR="00CE411B">
        <w:t>Zadar</w:t>
      </w:r>
      <w:r w:rsidR="00CE411B" w:rsidRPr="000539FB">
        <w:t xml:space="preserve">, </w:t>
      </w:r>
      <w:r w:rsidR="00CE411B">
        <w:t>Poljana Pape Aleksandra III 7</w:t>
      </w:r>
      <w:r w:rsidR="00CE411B" w:rsidRPr="000539FB">
        <w:t xml:space="preserve">, OIB: </w:t>
      </w:r>
      <w:r w:rsidR="00CE411B">
        <w:t>32239350075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CE411B">
        <w:t>Sergeju Begonji iz Zadra</w:t>
      </w:r>
      <w:r>
        <w:t xml:space="preserve">,  </w:t>
      </w:r>
      <w:r w:rsidR="002454CB">
        <w:t>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E411B">
        <w:rPr>
          <w:b/>
        </w:rPr>
        <w:t>3</w:t>
      </w:r>
      <w:r w:rsidR="00372EF1" w:rsidRPr="00CE411B">
        <w:rPr>
          <w:b/>
        </w:rPr>
        <w:t xml:space="preserve">. </w:t>
      </w:r>
      <w:r w:rsidR="00CE411B">
        <w:rPr>
          <w:b/>
        </w:rPr>
        <w:t>srpnja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871DB5" w:rsidRPr="00CE411B">
        <w:rPr>
          <w:b/>
        </w:rPr>
        <w:t>10</w:t>
      </w:r>
      <w:r w:rsidR="00DF0E12" w:rsidRPr="00CE411B">
        <w:rPr>
          <w:b/>
        </w:rPr>
        <w:t>,</w:t>
      </w:r>
      <w:r w:rsidR="00C87E33" w:rsidRPr="00CE411B">
        <w:rPr>
          <w:b/>
        </w:rPr>
        <w:t>2</w:t>
      </w:r>
      <w:r w:rsidR="005707C8" w:rsidRPr="00CE411B">
        <w:rPr>
          <w:b/>
        </w:rPr>
        <w:t>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CE411B">
        <w:t>Sergej Begonja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CE411B">
        <w:t>Sergej Begonja iz Zadra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CE411B">
        <w:t>FATURETA j.d.o.o. za graditeljstvo i usluge</w:t>
      </w:r>
      <w:r w:rsidR="00CE411B" w:rsidRPr="000539FB">
        <w:t xml:space="preserve">, </w:t>
      </w:r>
      <w:r w:rsidR="00CE411B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C87E33">
        <w:t>1</w:t>
      </w:r>
      <w:r w:rsidR="00CE411B">
        <w:t>7</w:t>
      </w:r>
      <w:r>
        <w:t xml:space="preserve">. </w:t>
      </w:r>
      <w:r w:rsidR="005707C8">
        <w:t>svibnja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CE411B">
        <w:t>16</w:t>
      </w:r>
      <w:r w:rsidR="007263AB">
        <w:t>.</w:t>
      </w:r>
      <w:r w:rsidR="00CE411B">
        <w:t>970,96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>U Zadru</w:t>
      </w:r>
      <w:r w:rsidR="00CE411B">
        <w:t>,</w:t>
      </w:r>
      <w:r>
        <w:t xml:space="preserve"> </w:t>
      </w:r>
      <w:r w:rsidR="002454CB">
        <w:t>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754F1C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CE411B">
        <w:t>Sergeju Begonji iz Zadra</w:t>
      </w:r>
      <w:r w:rsidR="00CE411B" w:rsidRPr="0010055C">
        <w:t xml:space="preserve">, </w:t>
      </w:r>
      <w:r w:rsidR="00CE411B">
        <w:t>Poljana Pape Aleksandra III 7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54F1C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CE411B">
      <w:t>174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24B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54F1C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5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5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St-174/2018-3</izvorni_sadrzaj>
    <derivirana_varijabla naziv="DomainObject.Oznaka_1">St-174/2018-3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FATURETA j.d.o.o. za graditeljstvo i usluge</izvorni_sadrzaj>
    <derivirana_varijabla naziv="DomainObject.Predmet.ProtustrankaFormated_1">  FATURETA j.d.o.o. za graditeljstvo i usluge</derivirana_varijabla>
  </DomainObject.Predmet.ProtustrankaFormated>
  <DomainObject.Predmet.ProtustrankaFormatedOIB>
    <izvorni_sadrzaj>  FATURETA j.d.o.o. za graditeljstvo i usluge, OIB 32239350075</izvorni_sadrzaj>
    <derivirana_varijabla naziv="DomainObject.Predmet.ProtustrankaFormatedOIB_1">  FATURETA j.d.o.o. za graditeljstvo i usluge, OIB 32239350075</derivirana_varijabla>
  </DomainObject.Predmet.ProtustrankaFormatedOIB>
  <DomainObject.Predmet.ProtustrankaFormatedWithAdress>
    <izvorni_sadrzaj> FATURETA j.d.o.o. za graditeljstvo i usluge, Poljana Pape Aleksandra III 7, 23000 Zadar</izvorni_sadrzaj>
    <derivirana_varijabla naziv="DomainObject.Predmet.ProtustrankaFormatedWithAdress_1"> FATURETA j.d.o.o. za graditeljstvo i usluge, Poljana Pape Aleksandra III 7, 23000 Zadar</derivirana_varijabla>
  </DomainObject.Predmet.ProtustrankaFormatedWithAdress>
  <DomainObject.Predmet.ProtustrankaFormatedWithAdressOIB>
    <izvorni_sadrzaj> FATURETA j.d.o.o. za graditeljstvo i usluge, OIB 32239350075, Poljana Pape Aleksandra III 7, 23000 Zadar</izvorni_sadrzaj>
    <derivirana_varijabla naziv="DomainObject.Predmet.ProtustrankaFormatedWithAdressOIB_1"> FATURETA j.d.o.o. za graditeljstvo i usluge, OIB 32239350075, Poljana Pape Aleksandra III 7, 23000 Zadar</derivirana_varijabla>
  </DomainObject.Predmet.ProtustrankaFormatedWithAdressOIB>
  <DomainObject.Predmet.ProtustrankaWithAdress>
    <izvorni_sadrzaj>FATURETA j.d.o.o. za graditeljstvo i usluge Poljana Pape Aleksandra III 7, 23000 Zadar</izvorni_sadrzaj>
    <derivirana_varijabla naziv="DomainObject.Predmet.ProtustrankaWithAdress_1">FATURETA j.d.o.o. za graditeljstvo i usluge Poljana Pape Aleksandra III 7, 23000 Zadar</derivirana_varijabla>
  </DomainObject.Predmet.ProtustrankaWithAdress>
  <DomainObject.Predmet.ProtustrankaWithAdressOIB>
    <izvorni_sadrzaj>FATURETA j.d.o.o. za graditeljstvo i usluge, OIB 32239350075, Poljana Pape Aleksandra III 7, 23000 Zadar</izvorni_sadrzaj>
    <derivirana_varijabla naziv="DomainObject.Predmet.ProtustrankaWithAdressOIB_1">FATURETA j.d.o.o. za graditeljstvo i usluge, OIB 32239350075, Poljana Pape Aleksandra III 7, 23000 Zadar</derivirana_varijabla>
  </DomainObject.Predmet.ProtustrankaWithAdressOIB>
  <DomainObject.Predmet.ProtustrankaNazivFormated>
    <izvorni_sadrzaj>FATURETA j.d.o.o. za graditeljstvo i usluge</izvorni_sadrzaj>
    <derivirana_varijabla naziv="DomainObject.Predmet.ProtustrankaNazivFormated_1">FATURETA j.d.o.o. za graditeljstvo i usluge</derivirana_varijabla>
  </DomainObject.Predmet.ProtustrankaNazivFormated>
  <DomainObject.Predmet.ProtustrankaNazivFormatedOIB>
    <izvorni_sadrzaj>FATURETA j.d.o.o. za graditeljstvo i usluge, OIB 32239350075</izvorni_sadrzaj>
    <derivirana_varijabla naziv="DomainObject.Predmet.ProtustrankaNazivFormatedOIB_1">FATURETA j.d.o.o. za graditeljstvo i usluge, OIB 32239350075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FATURETA j.d.o.o. za graditeljstvo i usluge</item>
    </izvorni_sadrzaj>
    <derivirana_varijabla naziv="DomainObject.Predmet.ProtuStrankaListFormated_1">
      <item>FATURETA j.d.o.o. za graditeljstvo i usluge</item>
    </derivirana_varijabla>
  </DomainObject.Predmet.ProtuStrankaListFormated>
  <DomainObject.Predmet.ProtuStrankaListFormatedOIB>
    <izvorni_sadrzaj>
      <item>FATURETA j.d.o.o. za graditeljstvo i usluge, OIB 32239350075</item>
    </izvorni_sadrzaj>
    <derivirana_varijabla naziv="DomainObject.Predmet.ProtuStrankaListFormatedOIB_1">
      <item>FATURETA j.d.o.o. za graditeljstvo i usluge, OIB 32239350075</item>
    </derivirana_varijabla>
  </DomainObject.Predmet.ProtuStrankaListFormatedOIB>
  <DomainObject.Predmet.ProtuStrankaListFormatedWithAdress>
    <izvorni_sadrzaj>
      <item>FATURETA j.d.o.o. za graditeljstvo i usluge, Poljana Pape Aleksandra III 7, 23000 Zadar</item>
    </izvorni_sadrzaj>
    <derivirana_varijabla naziv="DomainObject.Predmet.ProtuStrankaListFormatedWithAdress_1">
      <item>FATURETA j.d.o.o. za graditeljstvo i usluge, Poljana Pape Aleksandra III 7, 23000 Zadar</item>
    </derivirana_varijabla>
  </DomainObject.Predmet.ProtuStrankaListFormatedWithAdress>
  <DomainObject.Predmet.ProtuStrankaListFormatedWithAdressOIB>
    <izvorni_sadrzaj>
      <item>FATURETA j.d.o.o. za graditeljstvo i usluge, OIB 32239350075, Poljana Pape Aleksandra III 7, 23000 Zadar</item>
    </izvorni_sadrzaj>
    <derivirana_varijabla naziv="DomainObject.Predmet.ProtuStrankaListFormatedWithAdressOIB_1">
      <item>FATURETA j.d.o.o. za graditeljstvo i usluge, OIB 32239350075, Poljana Pape Aleksandra III 7, 23000 Zadar</item>
    </derivirana_varijabla>
  </DomainObject.Predmet.ProtuStrankaListFormatedWithAdressOIB>
  <DomainObject.Predmet.ProtuStrankaListNazivFormated>
    <izvorni_sadrzaj>
      <item>FATURETA j.d.o.o. za graditeljstvo i usluge</item>
    </izvorni_sadrzaj>
    <derivirana_varijabla naziv="DomainObject.Predmet.ProtuStrankaListNazivFormated_1">
      <item>FATURETA j.d.o.o. za graditeljstvo i usluge</item>
    </derivirana_varijabla>
  </DomainObject.Predmet.ProtuStrankaListNazivFormated>
  <DomainObject.Predmet.ProtuStrankaListNazivFormatedOIB>
    <izvorni_sadrzaj>
      <item>FATURETA j.d.o.o. za graditeljstvo i usluge, OIB 32239350075</item>
    </izvorni_sadrzaj>
    <derivirana_varijabla naziv="DomainObject.Predmet.ProtuStrankaListNazivFormatedOIB_1">
      <item>FATURETA j.d.o.o. za graditeljstvo i usluge, OIB 32239350075</item>
    </derivirana_varijabla>
  </DomainObject.Predmet.ProtuStrankaListNazivFormatedOIB>
  <DomainObject.Predmet.OstaliListFormated>
    <izvorni_sadrzaj>
      <item>Sergej Begonja</item>
    </izvorni_sadrzaj>
    <derivirana_varijabla naziv="DomainObject.Predmet.OstaliListFormated_1">
      <item>Sergej Begonja</item>
    </derivirana_varijabla>
  </DomainObject.Predmet.OstaliListFormated>
  <DomainObject.Predmet.OstaliListFormatedOIB>
    <izvorni_sadrzaj>
      <item>Sergej Begonja, OIB 16334571951</item>
    </izvorni_sadrzaj>
    <derivirana_varijabla naziv="DomainObject.Predmet.OstaliListFormatedOIB_1">
      <item>Sergej Begonja, OIB 16334571951</item>
    </derivirana_varijabla>
  </DomainObject.Predmet.OstaliListFormatedOIB>
  <DomainObject.Predmet.OstaliListFormatedWithAdress>
    <izvorni_sadrzaj>
      <item>Sergej Begonja, Poljana Pape Aleksandra Iii 7, 23000 Zadar</item>
    </izvorni_sadrzaj>
    <derivirana_varijabla naziv="DomainObject.Predmet.OstaliListFormatedWithAdress_1">
      <item>Sergej Begonja, Poljana Pape Aleksandra Iii 7, 23000 Zadar</item>
    </derivirana_varijabla>
  </DomainObject.Predmet.OstaliListFormatedWithAdress>
  <DomainObject.Predmet.OstaliListFormatedWithAdressOIB>
    <izvorni_sadrzaj>
      <item>Sergej Begonja, OIB 16334571951, Poljana Pape Aleksandra Iii 7, 23000 Zadar</item>
    </izvorni_sadrzaj>
    <derivirana_varijabla naziv="DomainObject.Predmet.OstaliListFormatedWithAdressOIB_1">
      <item>Sergej Begonja, OIB 16334571951, Poljana Pape Aleksandra Iii 7, 23000 Zadar</item>
    </derivirana_varijabla>
  </DomainObject.Predmet.OstaliListFormatedWithAdressOIB>
  <DomainObject.Predmet.OstaliListNazivFormated>
    <izvorni_sadrzaj>
      <item>Sergej Begonja</item>
    </izvorni_sadrzaj>
    <derivirana_varijabla naziv="DomainObject.Predmet.OstaliListNazivFormated_1">
      <item>Sergej Begonja</item>
    </derivirana_varijabla>
  </DomainObject.Predmet.OstaliListNazivFormated>
  <DomainObject.Predmet.OstaliListNazivFormatedOIB>
    <izvorni_sadrzaj>
      <item>Sergej Begonja, OIB 16334571951</item>
    </izvorni_sadrzaj>
    <derivirana_varijabla naziv="DomainObject.Predmet.OstaliListNazivFormatedOIB_1">
      <item>Sergej Begonja, OIB 16334571951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St-174/2018-3</izvorni_sadrzaj>
    <derivirana_varijabla naziv="DomainObject.PoslovniBrojDokumenta_1">St-174/2018-3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FATURETA j.d.o.o. za graditeljstvo i usluge</izvorni_sadrzaj>
    <derivirana_varijabla naziv="DomainObject.Predmet.ProtustrankaIDrugi_1">FATURETA j.d.o.o. za graditeljstvo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FATURETA j.d.o.o. za graditeljstvo i usluge, OIB 32239350075, Poljana Pape Aleksandra III 7, 23000 Zadar</izvorni_sadrzaj>
    <derivirana_varijabla naziv="DomainObject.Predmet.ProtustrankaIDrugiAdressOIB_1">FATURETA j.d.o.o. za graditeljstvo i usluge, OIB 32239350075, Poljana Pape Aleksandra III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FATURETA j.d.o.o. za graditeljstvo i usluge</item>
      <item>Sergej Begonja</item>
    </izvorni_sadrzaj>
    <derivirana_varijabla naziv="DomainObject.Predmet.SudioniciListNaziv_1">
      <item>FINA</item>
      <item>FATURETA j.d.o.o. za graditeljstvo i usluge</item>
      <item>Sergej Begonja</item>
    </derivirana_varijabla>
  </DomainObject.Predmet.SudioniciListNaziv>
  <DomainObject.Predmet.SudioniciListAdressOIB>
    <izvorni_sadrzaj>
      <item>FINA, OIB 85821130368, Ivana Danila 4,23000 Zadar</item>
      <item>FATURETA j.d.o.o. za graditeljstvo i usluge, OIB 32239350075, Poljana Pape Aleksandra III 7,23000 Zadar</item>
      <item>Sergej Begonja, OIB 16334571951, Poljana Pape Aleksandra Iii 7,23000 Zadar</item>
    </izvorni_sadrzaj>
    <derivirana_varijabla naziv="DomainObject.Predmet.SudioniciListAdressOIB_1">
      <item>FINA, OIB 85821130368, Ivana Danila 4,23000 Zadar</item>
      <item>FATURETA j.d.o.o. za graditeljstvo i usluge, OIB 32239350075, Poljana Pape Aleksandra III 7,23000 Zadar</item>
      <item>Sergej Begonja, OIB 16334571951, Poljana Pape Aleksandra Iii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32239350075</item>
      <item>, OIB 16334571951</item>
    </izvorni_sadrzaj>
    <derivirana_varijabla naziv="DomainObject.Predmet.SudioniciListNazivOIB_1">
      <item>, OIB 85821130368</item>
      <item>, OIB 32239350075</item>
      <item>, OIB 16334571951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8E87E-F91F-40AC-946A-2F5BD7256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2395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2018-06-04T11:50:00Z</dcterms:created>
  <dc:creator>Administrator</dc:creator>
  <cp:lastModifiedBy>Ante Rubelj</cp:lastModifiedBy>
  <cp:lastPrinted>2018-06-07T09:34:00Z</cp:lastPrinted>
  <dcterms:modified xmlns:xsi="http://www.w3.org/2001/XMLSchema-instance" xsi:type="dcterms:W3CDTF">2018-06-07T09:35:00Z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St-174/2018-3 / Odluka - Rješenje - pokretanje prethodnog postupka radi utvrđivanja uvjeta za otvaranje stečajnog postupka (1St-174-18-4_-_RJ___prethodni,_upozorenje,_dopis.docx)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