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7be5" w14:paraId="f6a7be5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A62EAB">
        <w:t>D&amp;J KOMERC d.o.o., Postira, Postira, OIB: 52514003361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C3E1D">
        <w:rPr>
          <w:rFonts w:eastAsiaTheme="minorHAnsi"/>
          <w:lang w:eastAsia="en-US"/>
        </w:rPr>
        <w:t>03.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A62EAB">
        <w:t>D&amp;J KOMERC d.o.o., Postira, Postira, OIB: 52514003361</w:t>
      </w:r>
      <w:r>
        <w:t xml:space="preserve">, zaprimljen na ovom sudu </w:t>
      </w:r>
      <w:r w:rsidR="005C7C90">
        <w:t>02</w:t>
      </w:r>
      <w:r w:rsidR="002C2848">
        <w:t>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90608F">
        <w:t>29. listopada</w:t>
      </w:r>
      <w:r>
        <w:t xml:space="preserve"> 2015. godine podnio zahtjev za provedbu skraćenog stečajnog postupka nad dužnikom </w:t>
      </w:r>
      <w:r w:rsidR="00A62EAB">
        <w:t>D&amp;J KOMERC d.o.o., Postira, Postira, OIB: 52514003361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940C7E">
        <w:t>15</w:t>
      </w:r>
      <w:r>
        <w:t>/</w:t>
      </w:r>
      <w:r w:rsidR="00940C7E">
        <w:t>952</w:t>
      </w:r>
      <w:r w:rsidR="00A62EAB">
        <w:t>2</w:t>
      </w:r>
      <w:r>
        <w:t xml:space="preserve">-1 od </w:t>
      </w:r>
      <w:r w:rsidR="00940C7E">
        <w:t>19</w:t>
      </w:r>
      <w:r w:rsidR="00DC3E1D">
        <w:t>. siječnja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0608F" w:rsidR="00967806">
      <w:pPr>
        <w:jc w:val="center"/>
      </w:pPr>
      <w:r>
        <w:t xml:space="preserve">U Splitu, </w:t>
      </w:r>
      <w:r w:rsidR="00DC3E1D">
        <w:t>03. veljače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A65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A62EAB">
      <w:t>808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A62EAB">
      <w:t>808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1A65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4D02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53D7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0608F"/>
    <w:rsid w:val="009138A9"/>
    <w:rsid w:val="0092573E"/>
    <w:rsid w:val="009308F8"/>
    <w:rsid w:val="00940C7E"/>
    <w:rsid w:val="009505D9"/>
    <w:rsid w:val="00951C24"/>
    <w:rsid w:val="00953D3D"/>
    <w:rsid w:val="00955CD8"/>
    <w:rsid w:val="00960E2D"/>
    <w:rsid w:val="00967806"/>
    <w:rsid w:val="00976439"/>
    <w:rsid w:val="0099084A"/>
    <w:rsid w:val="009B0D16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2EA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4A99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St-808/2015</izvorni_sadrzaj>
    <derivirana_varijabla naziv="DomainObject.Predmet.OznakaBroj_1">St-808/2015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J KOMERC d.o.o. za poslovanje nekretninama, putnička agencija</izvorni_sadrzaj>
    <derivirana_varijabla naziv="DomainObject.Predmet.ProtustrankaFormated_1">  D &amp; J KOMERC d.o.o. za poslovanje nekretninama, putnička agencija</derivirana_varijabla>
  </DomainObject.Predmet.ProtustrankaFormated>
  <DomainObject.Predmet.ProtustrankaFormatedOIB>
    <izvorni_sadrzaj>  D &amp; J KOMERC d.o.o. za poslovanje nekretninama, putnička agencija, OIB 52514003361</izvorni_sadrzaj>
    <derivirana_varijabla naziv="DomainObject.Predmet.ProtustrankaFormatedOIB_1">  D &amp; J KOMERC d.o.o. za poslovanje nekretninama, putnička agencija, OIB 52514003361</derivirana_varijabla>
  </DomainObject.Predmet.ProtustrankaFormatedOIB>
  <DomainObject.Predmet.ProtustrankaFormatedWithAdress>
    <izvorni_sadrzaj> D &amp; J KOMERC d.o.o. za poslovanje nekretninama, putnička agencija, Postira, 21410 Postira</izvorni_sadrzaj>
    <derivirana_varijabla naziv="DomainObject.Predmet.ProtustrankaFormatedWithAdress_1"> D &amp; J KOMERC d.o.o. za poslovanje nekretninama, putnička agencija, Postira, 21410 Postira</derivirana_varijabla>
  </DomainObject.Predmet.ProtustrankaFormatedWithAdress>
  <DomainObject.Predmet.ProtustrankaFormatedWithAdressOIB>
    <izvorni_sadrzaj> D &amp; J KOMERC d.o.o. za poslovanje nekretninama, putnička agencija, OIB 52514003361, Postira, 21410 Postira</izvorni_sadrzaj>
    <derivirana_varijabla naziv="DomainObject.Predmet.ProtustrankaFormatedWithAdressOIB_1"> D &amp; J KOMERC d.o.o. za poslovanje nekretninama, putnička agencija, OIB 52514003361, Postira, 21410 Postira</derivirana_varijabla>
  </DomainObject.Predmet.ProtustrankaFormatedWithAdressOIB>
  <DomainObject.Predmet.ProtustrankaWithAdress>
    <izvorni_sadrzaj>D &amp; J KOMERC d.o.o. za poslovanje nekretninama, putnička agencija Postira, 21410 Postira</izvorni_sadrzaj>
    <derivirana_varijabla naziv="DomainObject.Predmet.ProtustrankaWithAdress_1">D &amp; J KOMERC d.o.o. za poslovanje nekretninama, putnička agencija Postira, 21410 Postira</derivirana_varijabla>
  </DomainObject.Predmet.ProtustrankaWithAdress>
  <DomainObject.Predmet.ProtustrankaWithAdressOIB>
    <izvorni_sadrzaj>D &amp; J KOMERC d.o.o. za poslovanje nekretninama, putnička agencija, OIB 52514003361, Postira, 21410 Postira</izvorni_sadrzaj>
    <derivirana_varijabla naziv="DomainObject.Predmet.ProtustrankaWithAdressOIB_1">D &amp; J KOMERC d.o.o. za poslovanje nekretninama, putnička agencija, OIB 52514003361, Postira, 21410 Postira</derivirana_varijabla>
  </DomainObject.Predmet.ProtustrankaWithAdressOIB>
  <DomainObject.Predmet.ProtustrankaNazivFormated>
    <izvorni_sadrzaj>D &amp; J KOMERC d.o.o. za poslovanje nekretninama, putnička agencija</izvorni_sadrzaj>
    <derivirana_varijabla naziv="DomainObject.Predmet.ProtustrankaNazivFormated_1">D &amp; J KOMERC d.o.o. za poslovanje nekretninama, putnička agencija</derivirana_varijabla>
  </DomainObject.Predmet.ProtustrankaNazivFormated>
  <DomainObject.Predmet.ProtustrankaNazivFormatedOIB>
    <izvorni_sadrzaj>D &amp; J KOMERC d.o.o. za poslovanje nekretninama, putnička agencija, OIB 52514003361</izvorni_sadrzaj>
    <derivirana_varijabla naziv="DomainObject.Predmet.ProtustrankaNazivFormatedOIB_1">D &amp; J KOMERC d.o.o. za poslovanje nekretninama, putnička agencija, OIB 52514003361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126385.59</izvorni_sadrzaj>
    <derivirana_varijabla naziv="DomainObject.Predmet.TrenutnaVrijednost_1">126385.59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 &amp; J KOMERC d.o.o. za poslovanje nekretninama, putnička agencija</item>
    </izvorni_sadrzaj>
    <derivirana_varijabla naziv="DomainObject.Predmet.ProtuStrankaListFormated_1">
      <item>D &amp; J KOMERC d.o.o. za poslovanje nekretninama, putnička agencija</item>
    </derivirana_varijabla>
  </DomainObject.Predmet.ProtuStrankaListFormated>
  <DomainObject.Predmet.ProtuStrankaListFormatedOIB>
    <izvorni_sadrzaj>
      <item>D &amp; J KOMERC d.o.o. za poslovanje nekretninama, putnička agencija, OIB 52514003361</item>
    </izvorni_sadrzaj>
    <derivirana_varijabla naziv="DomainObject.Predmet.ProtuStrankaListFormatedOIB_1">
      <item>D &amp; J KOMERC d.o.o. za poslovanje nekretninama, putnička agencija, OIB 52514003361</item>
    </derivirana_varijabla>
  </DomainObject.Predmet.ProtuStrankaListFormatedOIB>
  <DomainObject.Predmet.ProtuStrankaListFormatedWithAdress>
    <izvorni_sadrzaj>
      <item>D &amp; J KOMERC d.o.o. za poslovanje nekretninama, putnička agencija, Postira, 21410 Postira</item>
    </izvorni_sadrzaj>
    <derivirana_varijabla naziv="DomainObject.Predmet.ProtuStrankaListFormatedWithAdress_1">
      <item>D &amp; J KOMERC d.o.o. za poslovanje nekretninama, putnička agencija, Postira, 21410 Postira</item>
    </derivirana_varijabla>
  </DomainObject.Predmet.ProtuStrankaListFormatedWithAdress>
  <DomainObject.Predmet.ProtuStrankaListFormatedWithAdressOIB>
    <izvorni_sadrzaj>
      <item>D &amp; J KOMERC d.o.o. za poslovanje nekretninama, putnička agencija, OIB 52514003361, Postira, 21410 Postira</item>
    </izvorni_sadrzaj>
    <derivirana_varijabla naziv="DomainObject.Predmet.ProtuStrankaListFormatedWithAdressOIB_1">
      <item>D &amp; J KOMERC d.o.o. za poslovanje nekretninama, putnička agencija, OIB 52514003361, Postira, 21410 Postira</item>
    </derivirana_varijabla>
  </DomainObject.Predmet.ProtuStrankaListFormatedWithAdressOIB>
  <DomainObject.Predmet.ProtuStrankaListNazivFormated>
    <izvorni_sadrzaj>
      <item>D &amp; J KOMERC d.o.o. za poslovanje nekretninama, putnička agencija</item>
    </izvorni_sadrzaj>
    <derivirana_varijabla naziv="DomainObject.Predmet.ProtuStrankaListNazivFormated_1">
      <item>D &amp; J KOMERC d.o.o. za poslovanje nekretninama, putnička agencija</item>
    </derivirana_varijabla>
  </DomainObject.Predmet.ProtuStrankaListNazivFormated>
  <DomainObject.Predmet.ProtuStrankaListNazivFormatedOIB>
    <izvorni_sadrzaj>
      <item>D &amp; J KOMERC d.o.o. za poslovanje nekretninama, putnička agencija, OIB 52514003361</item>
    </izvorni_sadrzaj>
    <derivirana_varijabla naziv="DomainObject.Predmet.ProtuStrankaListNazivFormatedOIB_1">
      <item>D &amp; J KOMERC d.o.o. za poslovanje nekretninama, putnička agencija, OIB 52514003361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 &amp; J KOMERC d.o.o. za poslovanje nekretninama, putnička agencija</izvorni_sadrzaj>
    <derivirana_varijabla naziv="DomainObject.Predmet.ProtustrankaIDrugi_1">D &amp; J KOMERC d.o.o. za poslovanje nekretninama,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 &amp; J KOMERC d.o.o. za poslovanje nekretninama, putnička agencija, OIB 52514003361, Postira, 21410 Postira</izvorni_sadrzaj>
    <derivirana_varijabla naziv="DomainObject.Predmet.ProtustrankaIDrugiAdressOIB_1">D &amp; J KOMERC d.o.o. za poslovanje nekretninama, putnička agencija, OIB 52514003361, Postira, 21410 Postira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&amp; J KOMERC d.o.o. za poslovanje nekretninama, putnička agencija</item>
      <item>FINANCIJSKA AGENCIJA, RC SPLIT</item>
    </izvorni_sadrzaj>
    <derivirana_varijabla naziv="DomainObject.Predmet.SudioniciListNaziv_1">
      <item>D &amp; J KOMERC d.o.o. za poslovanje nekretninama, putnička agencija</item>
      <item>FINANCIJSKA AGENCIJA, RC SPLIT</item>
    </derivirana_varijabla>
  </DomainObject.Predmet.SudioniciListNaziv>
  <DomainObject.Predmet.SudioniciListAdressOIB>
    <izvorni_sadrzaj>
      <item>D &amp; J KOMERC d.o.o. za poslovanje nekretninama, putnička agencija, OIB 52514003361, Postira,21410 Postira</item>
      <item>FINANCIJSKA AGENCIJA, RC SPLIT, OIB 85821130368, Mažuranićevo šetalište 24 b,21000 Split</item>
    </izvorni_sadrzaj>
    <derivirana_varijabla naziv="DomainObject.Predmet.SudioniciListAdressOIB_1">
      <item>D &amp; J KOMERC d.o.o. za poslovanje nekretninama, putnička agencija, OIB 52514003361, Postira,21410 Postira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52514003361</item>
      <item>, OIB 85821130368</item>
    </izvorni_sadrzaj>
    <derivirana_varijabla naziv="DomainObject.Predmet.SudioniciListNazivOIB_1">
      <item>, OIB 52514003361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EF341B-0DCA-4605-A837-4D7D198D07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325</properties:Words>
  <properties:Characters>1908</properties:Characters>
  <properties:Lines>57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2016-02-03T13:31:00Z</cp:lastPrinted>
  <dcterms:modified xmlns:xsi="http://www.w3.org/2001/XMLSchema-instance" xsi:type="dcterms:W3CDTF">2016-02-03T14:06:00Z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