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c6d8" w14:paraId="393c6d8" w:rsidRDefault="007B737E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56A8A" w:rsidR="008620D6" w:rsidRPr="00F869EF">
        <w:tc>
          <w:tcPr>
            <w:tcW w:type="dxa" w:w="3060"/>
          </w:tcPr>
          <w:p w:rsidRDefault="008620D6" w:rsidP="00356A8A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</w:t>
            </w:r>
            <w:r w:rsidR="00356A8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L</w:t>
            </w: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IKA HRVATSKA</w:t>
            </w:r>
          </w:p>
          <w:p w:rsidRDefault="008620D6" w:rsidP="00356A8A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356A8A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8E10FB" w:rsidP="008E10FB" w:rsidR="008E10F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58A7">
        <w:rPr>
          <w:sz w:val="24"/>
        </w:rPr>
        <w:t>645</w:t>
      </w:r>
      <w:r>
        <w:rPr>
          <w:sz w:val="24"/>
        </w:rPr>
        <w:t xml:space="preserve">/15     </w:t>
      </w:r>
    </w:p>
    <w:p w:rsidRDefault="008E10FB" w:rsidP="008E10FB" w:rsidR="008E10F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8E10FB" w:rsidP="008E10FB" w:rsidR="008E10F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E10FB" w:rsidP="008E10FB" w:rsidR="008E10F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85617" w:rsidP="00085617" w:rsidR="00085617">
      <w:pPr>
        <w:jc w:val="center"/>
        <w:rPr>
          <w:b/>
        </w:rPr>
      </w:pPr>
    </w:p>
    <w:p w:rsidRDefault="001F14A5" w:rsidP="001E58A7" w:rsidR="001F14A5" w:rsidRPr="001E58A7">
      <w:pPr>
        <w:ind w:firstLine="708"/>
        <w:jc w:val="both"/>
        <w:rPr>
          <w:sz w:val="24"/>
          <w:szCs w:val="24"/>
        </w:rPr>
      </w:pPr>
      <w:r w:rsidRPr="001E58A7">
        <w:rPr>
          <w:sz w:val="24"/>
          <w:szCs w:val="24"/>
        </w:rPr>
        <w:t>TRGOVAČKI SUD U ZAGREBU po sucu Anti Galiću, kao stečajnom sucu, u stečajnom postupku nad dužnikom MM-NOLA d.o.o., Sesvete, Ninska 14., OIB 91908723553, dana 6.</w:t>
      </w:r>
      <w:r w:rsidR="0044555B">
        <w:rPr>
          <w:sz w:val="24"/>
          <w:szCs w:val="24"/>
        </w:rPr>
        <w:t>prosinca</w:t>
      </w:r>
      <w:r w:rsidRPr="001E58A7">
        <w:rPr>
          <w:sz w:val="24"/>
          <w:szCs w:val="24"/>
        </w:rPr>
        <w:t xml:space="preserve"> 201</w:t>
      </w:r>
      <w:r w:rsidR="0044555B">
        <w:rPr>
          <w:sz w:val="24"/>
          <w:szCs w:val="24"/>
        </w:rPr>
        <w:t>7</w:t>
      </w:r>
      <w:r w:rsidRPr="001E58A7">
        <w:rPr>
          <w:sz w:val="24"/>
          <w:szCs w:val="24"/>
        </w:rPr>
        <w:t xml:space="preserve">.  </w:t>
      </w:r>
    </w:p>
    <w:p w:rsidRDefault="00356A8A" w:rsidP="008620D6" w:rsidR="00356A8A">
      <w:pPr>
        <w:widowControl/>
        <w:jc w:val="center"/>
        <w:rPr>
          <w:sz w:val="24"/>
          <w:szCs w:val="24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BA72FD">
      <w:pPr>
        <w:ind w:firstLine="708"/>
        <w:jc w:val="both"/>
        <w:rPr>
          <w:sz w:val="24"/>
          <w:szCs w:val="24"/>
        </w:rPr>
      </w:pPr>
      <w:r w:rsidRPr="00BA72FD">
        <w:rPr>
          <w:sz w:val="24"/>
          <w:szCs w:val="24"/>
        </w:rPr>
        <w:t xml:space="preserve">I. </w:t>
      </w:r>
      <w:r w:rsidR="003573DB" w:rsidRPr="00BA72FD">
        <w:rPr>
          <w:sz w:val="24"/>
          <w:szCs w:val="24"/>
        </w:rPr>
        <w:t>Privremenom s</w:t>
      </w:r>
      <w:r w:rsidR="008620D6" w:rsidRPr="00BA72FD">
        <w:rPr>
          <w:sz w:val="24"/>
          <w:szCs w:val="24"/>
        </w:rPr>
        <w:t xml:space="preserve">tečajnom upravitelju </w:t>
      </w:r>
      <w:r w:rsidR="001E58A7" w:rsidRPr="00BA72FD">
        <w:rPr>
          <w:sz w:val="24"/>
          <w:szCs w:val="24"/>
        </w:rPr>
        <w:t xml:space="preserve">Stjepan Rakarac, Velika Gorica Črnkovec 16, OIB 64132194100 </w:t>
      </w:r>
      <w:r w:rsidR="008620D6" w:rsidRPr="00BA72FD">
        <w:rPr>
          <w:sz w:val="24"/>
          <w:szCs w:val="24"/>
        </w:rPr>
        <w:t xml:space="preserve">, određuje se nagrada u </w:t>
      </w:r>
      <w:r w:rsidR="00DD7A46" w:rsidRPr="00BA72FD">
        <w:rPr>
          <w:sz w:val="24"/>
          <w:szCs w:val="24"/>
        </w:rPr>
        <w:t xml:space="preserve">brutto </w:t>
      </w:r>
      <w:r w:rsidR="008620D6" w:rsidRPr="00BA72FD">
        <w:rPr>
          <w:sz w:val="24"/>
          <w:szCs w:val="24"/>
        </w:rPr>
        <w:t xml:space="preserve">iznosu </w:t>
      </w:r>
      <w:r w:rsidR="00FA7381" w:rsidRPr="00BA72FD">
        <w:rPr>
          <w:sz w:val="24"/>
          <w:szCs w:val="24"/>
        </w:rPr>
        <w:t>3</w:t>
      </w:r>
      <w:r w:rsidR="00DD7A46" w:rsidRPr="00BA72FD">
        <w:rPr>
          <w:sz w:val="24"/>
          <w:szCs w:val="24"/>
        </w:rPr>
        <w:t>.000,00</w:t>
      </w:r>
      <w:r w:rsidR="008620D6" w:rsidRPr="00BA72FD">
        <w:rPr>
          <w:sz w:val="24"/>
          <w:szCs w:val="24"/>
        </w:rPr>
        <w:t xml:space="preserve"> kn.</w:t>
      </w:r>
      <w:r w:rsidRPr="00BA72FD">
        <w:rPr>
          <w:sz w:val="24"/>
          <w:szCs w:val="24"/>
        </w:rPr>
        <w:t xml:space="preserve"> </w:t>
      </w:r>
    </w:p>
    <w:p w:rsidRDefault="009E22FE" w:rsidP="00BA72FD" w:rsidR="000B7A1A" w:rsidRPr="00BA72FD">
      <w:pPr>
        <w:ind w:firstLine="708"/>
        <w:jc w:val="both"/>
        <w:rPr>
          <w:sz w:val="24"/>
          <w:szCs w:val="24"/>
        </w:rPr>
      </w:pPr>
      <w:r w:rsidRPr="00BA72FD">
        <w:rPr>
          <w:sz w:val="24"/>
          <w:szCs w:val="24"/>
        </w:rPr>
        <w:t>II  Nalaže se računovodstvu ovog suda po pravomoćnosti ovog rješenja netto  iznos nagrade iz točke I ovog rješenja</w:t>
      </w:r>
      <w:r w:rsidR="00447C58" w:rsidRPr="00BA72FD">
        <w:rPr>
          <w:sz w:val="24"/>
          <w:szCs w:val="24"/>
        </w:rPr>
        <w:t xml:space="preserve"> na teret </w:t>
      </w:r>
      <w:r w:rsidR="00085617" w:rsidRPr="00BA72FD">
        <w:rPr>
          <w:sz w:val="24"/>
          <w:szCs w:val="24"/>
        </w:rPr>
        <w:t xml:space="preserve">Fonda iz članka </w:t>
      </w:r>
      <w:r w:rsidR="001A39C7" w:rsidRPr="00BA72FD">
        <w:rPr>
          <w:sz w:val="24"/>
          <w:szCs w:val="24"/>
        </w:rPr>
        <w:t>111. SZ-a</w:t>
      </w:r>
      <w:r w:rsidR="00447C58" w:rsidRPr="00BA72FD">
        <w:rPr>
          <w:sz w:val="24"/>
          <w:szCs w:val="24"/>
        </w:rPr>
        <w:t xml:space="preserve"> uplatiti za korist </w:t>
      </w:r>
      <w:r w:rsidRPr="00BA72FD">
        <w:rPr>
          <w:sz w:val="24"/>
          <w:szCs w:val="24"/>
        </w:rPr>
        <w:t xml:space="preserve">žiro račun: </w:t>
      </w:r>
      <w:r w:rsidR="001E58A7" w:rsidRPr="00BA72FD">
        <w:rPr>
          <w:sz w:val="24"/>
          <w:szCs w:val="24"/>
        </w:rPr>
        <w:t xml:space="preserve">Stjepan Rakarac, Velika Gorica </w:t>
      </w:r>
      <w:r w:rsidR="00BA72FD" w:rsidRPr="00BA72FD">
        <w:rPr>
          <w:sz w:val="24"/>
          <w:szCs w:val="24"/>
        </w:rPr>
        <w:t xml:space="preserve"> </w:t>
      </w:r>
      <w:r w:rsidRPr="00BA72FD">
        <w:rPr>
          <w:sz w:val="24"/>
          <w:szCs w:val="24"/>
        </w:rPr>
        <w:t>IBAN HR</w:t>
      </w:r>
      <w:r w:rsidR="00447C58" w:rsidRPr="00BA72FD">
        <w:rPr>
          <w:sz w:val="24"/>
          <w:szCs w:val="24"/>
        </w:rPr>
        <w:t xml:space="preserve"> </w:t>
      </w:r>
      <w:r w:rsidR="00BA72FD" w:rsidRPr="00BA72FD">
        <w:rPr>
          <w:sz w:val="24"/>
          <w:szCs w:val="24"/>
        </w:rPr>
        <w:t>762484008311180575</w:t>
      </w:r>
      <w:r w:rsidR="000B7A1A" w:rsidRPr="00BA72FD">
        <w:rPr>
          <w:sz w:val="24"/>
          <w:szCs w:val="24"/>
        </w:rPr>
        <w:t>.</w:t>
      </w:r>
    </w:p>
    <w:p w:rsidRDefault="009E22FE" w:rsidP="00356A8A" w:rsidR="00447C58">
      <w:pPr>
        <w:widowControl/>
        <w:ind w:firstLine="720"/>
        <w:jc w:val="both"/>
        <w:rPr>
          <w:sz w:val="24"/>
        </w:rPr>
      </w:pPr>
      <w:r w:rsidRPr="00F869EF">
        <w:rPr>
          <w:sz w:val="24"/>
          <w:szCs w:val="24"/>
        </w:rPr>
        <w:t xml:space="preserve"> 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BA60DD">
        <w:rPr>
          <w:sz w:val="24"/>
        </w:rPr>
        <w:t>17.srpnja</w:t>
      </w:r>
      <w:r w:rsidR="000B7A1A">
        <w:rPr>
          <w:sz w:val="24"/>
        </w:rPr>
        <w:t xml:space="preserve"> </w:t>
      </w:r>
      <w:r w:rsidR="00EF3AC9">
        <w:rPr>
          <w:sz w:val="24"/>
        </w:rPr>
        <w:t>201</w:t>
      </w:r>
      <w:r w:rsidR="00BA60DD">
        <w:rPr>
          <w:sz w:val="24"/>
        </w:rPr>
        <w:t>7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-stečajni postupak nad dužnikom pokrenut je prijedlogom </w:t>
      </w:r>
      <w:r w:rsidR="00BA60DD">
        <w:rPr>
          <w:sz w:val="24"/>
        </w:rPr>
        <w:t xml:space="preserve">zaposlenika dužnika od 31.kolovoza </w:t>
      </w:r>
      <w:r>
        <w:rPr>
          <w:sz w:val="24"/>
        </w:rPr>
        <w:t xml:space="preserve"> 2015.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FB48C1">
        <w:rPr>
          <w:sz w:val="24"/>
        </w:rPr>
        <w:t xml:space="preserve">3.rujna </w:t>
      </w:r>
      <w:r w:rsidR="00C4595F">
        <w:rPr>
          <w:sz w:val="24"/>
        </w:rPr>
        <w:t>201</w:t>
      </w:r>
      <w:r w:rsidR="00FB48C1">
        <w:rPr>
          <w:sz w:val="24"/>
        </w:rPr>
        <w:t>5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FB48C1">
        <w:rPr>
          <w:sz w:val="24"/>
        </w:rPr>
        <w:t xml:space="preserve">28.siječnja </w:t>
      </w:r>
      <w:r>
        <w:rPr>
          <w:sz w:val="24"/>
        </w:rPr>
        <w:t xml:space="preserve"> 2016. </w:t>
      </w:r>
      <w:r w:rsidR="00FB48C1">
        <w:rPr>
          <w:sz w:val="24"/>
        </w:rPr>
        <w:t xml:space="preserve">Stjepan Rakarac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FB48C1">
        <w:rPr>
          <w:sz w:val="24"/>
        </w:rPr>
        <w:t xml:space="preserve">28.siječnja </w:t>
      </w:r>
      <w:r>
        <w:rPr>
          <w:sz w:val="24"/>
        </w:rPr>
        <w:t xml:space="preserve">2016. privremeni stečajni upravitelj je dana </w:t>
      </w:r>
      <w:r w:rsidR="0059179A">
        <w:rPr>
          <w:sz w:val="24"/>
        </w:rPr>
        <w:t>2</w:t>
      </w:r>
      <w:r w:rsidR="009407FA">
        <w:rPr>
          <w:sz w:val="24"/>
        </w:rPr>
        <w:t xml:space="preserve">5.ožujka </w:t>
      </w:r>
      <w:r>
        <w:rPr>
          <w:sz w:val="24"/>
        </w:rPr>
        <w:t xml:space="preserve"> 2016.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8875CF">
        <w:rPr>
          <w:sz w:val="24"/>
        </w:rPr>
        <w:t>1</w:t>
      </w:r>
      <w:r w:rsidR="009407FA">
        <w:rPr>
          <w:sz w:val="24"/>
        </w:rPr>
        <w:t xml:space="preserve">.lipnja 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0947F9">
        <w:rPr>
          <w:sz w:val="24"/>
        </w:rPr>
        <w:t>6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</w:t>
      </w:r>
      <w:r>
        <w:rPr>
          <w:sz w:val="24"/>
        </w:rPr>
        <w:lastRenderedPageBreak/>
        <w:t xml:space="preserve">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</w:t>
      </w:r>
      <w:r w:rsidR="008875CF">
        <w:rPr>
          <w:sz w:val="24"/>
        </w:rPr>
        <w:t xml:space="preserve">, te okolnost da se nagrada isplaćuje iz Fonda iz članka 111. SZ-a </w:t>
      </w:r>
      <w:r>
        <w:rPr>
          <w:sz w:val="24"/>
        </w:rPr>
        <w:t xml:space="preserve"> sud je temeljem naprijed citiranog članka 4. stavak 1. Uredbe odredio nagradu u 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9407FA">
        <w:rPr>
          <w:sz w:val="24"/>
          <w:szCs w:val="24"/>
        </w:rPr>
        <w:t>6.prosinca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9407FA">
        <w:rPr>
          <w:sz w:val="24"/>
          <w:szCs w:val="24"/>
        </w:rPr>
        <w:t>7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9D496B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9D496B" w:rsidP="009D496B" w:rsidR="009D496B">
      <w:pPr>
        <w:ind w:firstLine="720" w:left="2880"/>
        <w:jc w:val="both"/>
      </w:pPr>
      <w:r>
        <w:t>Za točnost otpravka, ovlašteni službenik:</w:t>
      </w:r>
    </w:p>
    <w:p w:rsidRDefault="009D496B" w:rsidP="00422EE0" w:rsidR="009D496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2EC" w:rsidR="004762EC">
      <w:r>
        <w:separator/>
      </w:r>
    </w:p>
  </w:endnote>
  <w:endnote w:id="0" w:type="continuationSeparator">
    <w:p w:rsidRDefault="004762EC" w:rsidR="00476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2EC" w:rsidR="004762EC">
      <w:r>
        <w:separator/>
      </w:r>
    </w:p>
  </w:footnote>
  <w:footnote w:id="0" w:type="continuationSeparator">
    <w:p w:rsidRDefault="004762EC" w:rsidR="00476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9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85617"/>
    <w:rsid w:val="000947F9"/>
    <w:rsid w:val="000A3D5F"/>
    <w:rsid w:val="000B799D"/>
    <w:rsid w:val="000B7A1A"/>
    <w:rsid w:val="000C6787"/>
    <w:rsid w:val="000E306A"/>
    <w:rsid w:val="000E6DBD"/>
    <w:rsid w:val="00103271"/>
    <w:rsid w:val="001557AC"/>
    <w:rsid w:val="00162144"/>
    <w:rsid w:val="00192ACA"/>
    <w:rsid w:val="001A3381"/>
    <w:rsid w:val="001A39C7"/>
    <w:rsid w:val="001A431C"/>
    <w:rsid w:val="001C3DCF"/>
    <w:rsid w:val="001E58A7"/>
    <w:rsid w:val="001F14A5"/>
    <w:rsid w:val="00223A78"/>
    <w:rsid w:val="002349DF"/>
    <w:rsid w:val="002416E0"/>
    <w:rsid w:val="00244EF5"/>
    <w:rsid w:val="002665C1"/>
    <w:rsid w:val="0026710B"/>
    <w:rsid w:val="0028403B"/>
    <w:rsid w:val="0028629B"/>
    <w:rsid w:val="00297B3D"/>
    <w:rsid w:val="002D2D5A"/>
    <w:rsid w:val="002E3720"/>
    <w:rsid w:val="0030374B"/>
    <w:rsid w:val="0031053F"/>
    <w:rsid w:val="00313315"/>
    <w:rsid w:val="00313657"/>
    <w:rsid w:val="00327F8D"/>
    <w:rsid w:val="0033019D"/>
    <w:rsid w:val="00333C9B"/>
    <w:rsid w:val="00356A8A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63FCE"/>
    <w:rsid w:val="00474F9B"/>
    <w:rsid w:val="004750C8"/>
    <w:rsid w:val="004762EC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60ED1"/>
    <w:rsid w:val="007960C5"/>
    <w:rsid w:val="007B737E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875CF"/>
    <w:rsid w:val="0089671F"/>
    <w:rsid w:val="008C1334"/>
    <w:rsid w:val="008D307C"/>
    <w:rsid w:val="008E10FB"/>
    <w:rsid w:val="0090317F"/>
    <w:rsid w:val="00903DC1"/>
    <w:rsid w:val="00907C51"/>
    <w:rsid w:val="0093282C"/>
    <w:rsid w:val="009407FA"/>
    <w:rsid w:val="009873F2"/>
    <w:rsid w:val="009A5FFE"/>
    <w:rsid w:val="009D496B"/>
    <w:rsid w:val="009E22FE"/>
    <w:rsid w:val="00A2384B"/>
    <w:rsid w:val="00A32E6E"/>
    <w:rsid w:val="00A55D63"/>
    <w:rsid w:val="00A8147C"/>
    <w:rsid w:val="00AB39CF"/>
    <w:rsid w:val="00AC5738"/>
    <w:rsid w:val="00AF0503"/>
    <w:rsid w:val="00B07E8D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7062"/>
    <w:rsid w:val="00C405FF"/>
    <w:rsid w:val="00C445DA"/>
    <w:rsid w:val="00C4595F"/>
    <w:rsid w:val="00C54B4C"/>
    <w:rsid w:val="00C8432C"/>
    <w:rsid w:val="00CD6267"/>
    <w:rsid w:val="00CE282C"/>
    <w:rsid w:val="00D14ED8"/>
    <w:rsid w:val="00D23F1B"/>
    <w:rsid w:val="00DC4FC1"/>
    <w:rsid w:val="00DD7A46"/>
    <w:rsid w:val="00DE6D82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  <w:rsid w:val="00FA7381"/>
    <w:rsid w:val="00FB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96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96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2016.</izvorni_sadrzaj>
    <derivirana_varijabla naziv="DomainObject.Predmet.DatumRjesavanja_1">26.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MM-NOLA d.o.o. zastupanog po punomoćniku MIRJANA IVANKOVIĆ</izvorni_sadrzaj>
    <derivirana_varijabla naziv="DomainObject.Predmet.ProtustrankaFormated_1">  MM-NOLA d.o.o. zastupanog po punomoćniku MIRJANA IVANKOVIĆ</derivirana_varijabla>
  </DomainObject.Predmet.ProtustrankaFormated>
  <DomainObject.Predmet.ProtustrankaFormatedOIB>
    <izvorni_sadrzaj>  MM-NOLA d.o.o., OIB 91908723553 zastupanog po punomoćniku MIRJANA IVANKOVIĆ</izvorni_sadrzaj>
    <derivirana_varijabla naziv="DomainObject.Predmet.ProtustrankaFormatedOIB_1">  MM-NOLA d.o.o., OIB 91908723553 zastupanog po punomoćniku MIRJANA IVANKOVIĆ</derivirana_varijabla>
  </DomainObject.Predmet.ProtustrankaFormatedOIB>
  <DomainObject.Predmet.ProtustrankaFormatedWithAdress>
    <izvorni_sadrzaj> MM-NOLA d.o.o., Ninska 14, 10360 Sesvete zastupanog po punomoćniku MIRJANA IVANKOVIĆ</izvorni_sadrzaj>
    <derivirana_varijabla naziv="DomainObject.Predmet.ProtustrankaFormatedWithAdress_1"> MM-NOLA d.o.o., Ninska 14, 10360 Sesvete zastupanog po punomoćniku MIRJANA IVANKOVIĆ</derivirana_varijabla>
  </DomainObject.Predmet.ProtustrankaFormatedWithAdress>
  <DomainObject.Predmet.ProtustrankaFormatedWithAdressOIB>
    <izvorni_sadrzaj> MM-NOLA d.o.o., OIB 91908723553, Ninska 14, 10360 Sesvete zastupanog po punomoćniku MIRJANA IVANKOVIĆ</izvorni_sadrzaj>
    <derivirana_varijabla naziv="DomainObject.Predmet.ProtustrankaFormatedWithAdressOIB_1"> MM-NOLA d.o.o., OIB 91908723553, Ninska 14, 10360 Sesvete zastupanog po punomoćniku MIRJANA IVANKOVIĆ</derivirana_varijabla>
  </DomainObject.Predmet.ProtustrankaFormatedWithAdressOIB>
  <DomainObject.Predmet.ProtustrankaWithAdress>
    <izvorni_sadrzaj>MM-NOLA d.o.o. Ninska 14, 10360 Sesvete</izvorni_sadrzaj>
    <derivirana_varijabla naziv="DomainObject.Predmet.ProtustrankaWithAdress_1">MM-NOLA d.o.o. Ninska 14, 10360 Sesvete</derivirana_varijabla>
  </DomainObject.Predmet.ProtustrankaWithAdress>
  <DomainObject.Predmet.ProtustrankaWithAdressOIB>
    <izvorni_sadrzaj>MM-NOLA d.o.o., OIB 91908723553, Ninska 14, 10360 Sesvete</izvorni_sadrzaj>
    <derivirana_varijabla naziv="DomainObject.Predmet.ProtustrankaWithAdressOIB_1">MM-NOLA d.o.o., OIB 91908723553, Ninska 14, 10360 Sesvete</derivirana_varijabla>
  </DomainObject.Predmet.ProtustrankaWithAdressOIB>
  <DomainObject.Predmet.ProtustrankaNazivFormated>
    <izvorni_sadrzaj>MM-NOLA d.o.o.</izvorni_sadrzaj>
    <derivirana_varijabla naziv="DomainObject.Predmet.ProtustrankaNazivFormated_1">MM-NOLA d.o.o.</derivirana_varijabla>
  </DomainObject.Predmet.ProtustrankaNazivFormated>
  <DomainObject.Predmet.ProtustrankaNazivFormatedOIB>
    <izvorni_sadrzaj>MM-NOLA d.o.o., OIB 91908723553</izvorni_sadrzaj>
    <derivirana_varijabla naziv="DomainObject.Predmet.ProtustrankaNazivFormatedOIB_1">MM-NOLA d.o.o., OIB 91908723553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Jagatić</izvorni_sadrzaj>
    <derivirana_varijabla naziv="DomainObject.Predmet.StrankaFormated_1">  Ivana Jagatić</derivirana_varijabla>
  </DomainObject.Predmet.StrankaFormated>
  <DomainObject.Predmet.StrankaFormatedOIB>
    <izvorni_sadrzaj>  Ivana Jagatić, OIB 58319942984</izvorni_sadrzaj>
    <derivirana_varijabla naziv="DomainObject.Predmet.StrankaFormatedOIB_1">  Ivana Jagatić, OIB 58319942984</derivirana_varijabla>
  </DomainObject.Predmet.StrankaFormatedOIB>
  <DomainObject.Predmet.StrankaFormatedWithAdress>
    <izvorni_sadrzaj> Ivana Jagatić, Kusanovečka 41, 10370 Kusanovec</izvorni_sadrzaj>
    <derivirana_varijabla naziv="DomainObject.Predmet.StrankaFormatedWithAdress_1"> Ivana Jagatić, Kusanovečka 41, 10370 Kusanovec</derivirana_varijabla>
  </DomainObject.Predmet.StrankaFormatedWithAdress>
  <DomainObject.Predmet.StrankaFormatedWithAdressOIB>
    <izvorni_sadrzaj> Ivana Jagatić, OIB 58319942984, Kusanovečka 41, 10370 Kusanovec</izvorni_sadrzaj>
    <derivirana_varijabla naziv="DomainObject.Predmet.StrankaFormatedWithAdressOIB_1"> Ivana Jagatić, OIB 58319942984, Kusanovečka 41, 10370 Kusanovec</derivirana_varijabla>
  </DomainObject.Predmet.StrankaFormatedWithAdressOIB>
  <DomainObject.Predmet.StrankaWithAdress>
    <izvorni_sadrzaj>Ivana Jagatić Kusanovečka 41,10370 Kusanovec</izvorni_sadrzaj>
    <derivirana_varijabla naziv="DomainObject.Predmet.StrankaWithAdress_1">Ivana Jagatić Kusanovečka 41,10370 Kusanovec</derivirana_varijabla>
  </DomainObject.Predmet.StrankaWithAdress>
  <DomainObject.Predmet.StrankaWithAdressOIB>
    <izvorni_sadrzaj>Ivana Jagatić, OIB 58319942984, Kusanovečka 41,10370 Kusanovec</izvorni_sadrzaj>
    <derivirana_varijabla naziv="DomainObject.Predmet.StrankaWithAdressOIB_1">Ivana Jagatić, OIB 58319942984, Kusanovečka 41,10370 Kusanovec</derivirana_varijabla>
  </DomainObject.Predmet.StrankaWithAdressOIB>
  <DomainObject.Predmet.StrankaNazivFormated>
    <izvorni_sadrzaj>Ivana Jagatić</izvorni_sadrzaj>
    <derivirana_varijabla naziv="DomainObject.Predmet.StrankaNazivFormated_1">Ivana Jagatić</derivirana_varijabla>
  </DomainObject.Predmet.StrankaNazivFormated>
  <DomainObject.Predmet.StrankaNazivFormatedOIB>
    <izvorni_sadrzaj>Ivana Jagatić, OIB 58319942984</izvorni_sadrzaj>
    <derivirana_varijabla naziv="DomainObject.Predmet.StrankaNazivFormatedOIB_1">Ivana Jagatić, OIB 58319942984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Ivana Jagatić</item>
    </izvorni_sadrzaj>
    <derivirana_varijabla naziv="DomainObject.Predmet.StrankaListFormated_1">
      <item>Ivana Jagatić</item>
    </derivirana_varijabla>
  </DomainObject.Predmet.StrankaListFormated>
  <DomainObject.Predmet.StrankaListFormatedOIB>
    <izvorni_sadrzaj>
      <item>Ivana Jagatić, OIB 58319942984</item>
    </izvorni_sadrzaj>
    <derivirana_varijabla naziv="DomainObject.Predmet.StrankaListFormatedOIB_1">
      <item>Ivana Jagatić, OIB 58319942984</item>
    </derivirana_varijabla>
  </DomainObject.Predmet.StrankaListFormatedOIB>
  <DomainObject.Predmet.StrankaListFormatedWithAdress>
    <izvorni_sadrzaj>
      <item>Ivana Jagatić, Kusanovečka 41, 10370 Kusanovec</item>
    </izvorni_sadrzaj>
    <derivirana_varijabla naziv="DomainObject.Predmet.StrankaListFormatedWithAdress_1">
      <item>Ivana Jagatić, Kusanovečka 41, 10370 Kusanovec</item>
    </derivirana_varijabla>
  </DomainObject.Predmet.StrankaListFormatedWithAdress>
  <DomainObject.Predmet.StrankaListFormatedWithAdressOIB>
    <izvorni_sadrzaj>
      <item>Ivana Jagatić, OIB 58319942984, Kusanovečka 41, 10370 Kusanovec</item>
    </izvorni_sadrzaj>
    <derivirana_varijabla naziv="DomainObject.Predmet.StrankaListFormatedWithAdressOIB_1">
      <item>Ivana Jagatić, OIB 58319942984, Kusanovečka 41, 10370 Kusanovec</item>
    </derivirana_varijabla>
  </DomainObject.Predmet.StrankaListFormatedWithAdressOIB>
  <DomainObject.Predmet.StrankaListNazivFormated>
    <izvorni_sadrzaj>
      <item>Ivana Jagatić</item>
    </izvorni_sadrzaj>
    <derivirana_varijabla naziv="DomainObject.Predmet.StrankaListNazivFormated_1">
      <item>Ivana Jagatić</item>
    </derivirana_varijabla>
  </DomainObject.Predmet.StrankaListNazivFormated>
  <DomainObject.Predmet.StrankaListNazivFormatedOIB>
    <izvorni_sadrzaj>
      <item>Ivana Jagatić, OIB 58319942984</item>
    </izvorni_sadrzaj>
    <derivirana_varijabla naziv="DomainObject.Predmet.StrankaListNazivFormatedOIB_1">
      <item>Ivana Jagatić, OIB 58319942984</item>
    </derivirana_varijabla>
  </DomainObject.Predmet.StrankaListNazivFormatedOIB>
  <DomainObject.Predmet.ProtuStrankaListFormated>
    <izvorni_sadrzaj>
      <item>MM-NOLA d.o.o. zastupanog po punomoćniku MIRJANA IVANKOVIĆ</item>
    </izvorni_sadrzaj>
    <derivirana_varijabla naziv="DomainObject.Predmet.ProtuStrankaListFormated_1">
      <item>MM-NOLA d.o.o. zastupanog po punomoćniku MIRJANA IVANKOVIĆ</item>
    </derivirana_varijabla>
  </DomainObject.Predmet.ProtuStrankaListFormated>
  <DomainObject.Predmet.ProtuStrankaListFormatedOIB>
    <izvorni_sadrzaj>
      <item>MM-NOLA d.o.o., OIB 91908723553 zastupanog po punomoćniku MIRJANA IVANKOVIĆ</item>
    </izvorni_sadrzaj>
    <derivirana_varijabla naziv="DomainObject.Predmet.ProtuStrankaListFormatedOIB_1">
      <item>MM-NOLA d.o.o., OIB 91908723553 zastupanog po punomoćniku MIRJANA IVANKOVIĆ</item>
    </derivirana_varijabla>
  </DomainObject.Predmet.ProtuStrankaListFormatedOIB>
  <DomainObject.Predmet.ProtuStrankaListFormatedWithAdress>
    <izvorni_sadrzaj>
      <item>MM-NOLA d.o.o., Ninska 14, 10360 Sesvete zastupanog po punomoćniku MIRJANA IVANKOVIĆ</item>
    </izvorni_sadrzaj>
    <derivirana_varijabla naziv="DomainObject.Predmet.ProtuStrankaListFormatedWithAdress_1">
      <item>MM-NOLA d.o.o., Ninska 14, 10360 Sesvete zastupanog po punomoćniku MIRJANA IVANKOVIĆ</item>
    </derivirana_varijabla>
  </DomainObject.Predmet.ProtuStrankaListFormatedWithAdress>
  <DomainObject.Predmet.ProtuStrankaListFormatedWithAdressOIB>
    <izvorni_sadrzaj>
      <item>MM-NOLA d.o.o., OIB 91908723553, Ninska 14, 10360 Sesvete zastupanog po punomoćniku MIRJANA IVANKOVIĆ</item>
    </izvorni_sadrzaj>
    <derivirana_varijabla naziv="DomainObject.Predmet.ProtuStrankaListFormatedWithAdressOIB_1">
      <item>MM-NOLA d.o.o., OIB 91908723553, Ninska 14, 10360 Sesvete zastupanog po punomoćniku MIRJANA IVANKOVIĆ</item>
    </derivirana_varijabla>
  </DomainObject.Predmet.ProtuStrankaListFormatedWithAdressOIB>
  <DomainObject.Predmet.ProtuStrankaListNazivFormated>
    <izvorni_sadrzaj>
      <item>MM-NOLA d.o.o.</item>
    </izvorni_sadrzaj>
    <derivirana_varijabla naziv="DomainObject.Predmet.ProtuStrankaListNazivFormated_1">
      <item>MM-NOLA d.o.o.</item>
    </derivirana_varijabla>
  </DomainObject.Predmet.ProtuStrankaListNazivFormated>
  <DomainObject.Predmet.ProtuStrankaListNazivFormatedOIB>
    <izvorni_sadrzaj>
      <item>MM-NOLA d.o.o., OIB 91908723553</item>
    </izvorni_sadrzaj>
    <derivirana_varijabla naziv="DomainObject.Predmet.ProtuStrankaListNazivFormatedOIB_1">
      <item>MM-NOLA d.o.o., OIB 91908723553</item>
    </derivirana_varijabla>
  </DomainObject.Predmet.ProtuStrankaListNazivFormatedOIB>
  <DomainObject.Predmet.OstaliListFormated>
    <izvorni_sadrzaj>
      <item>MIRJANA IVANKOVIĆ punomoćnik sudionika u postupku MM-NOLA d.o.o.</item>
    </izvorni_sadrzaj>
    <derivirana_varijabla naziv="DomainObject.Predmet.OstaliListFormated_1">
      <item>MIRJANA IVANKOVIĆ punomoćnik sudionika u postupku MM-NOLA d.o.o.</item>
    </derivirana_varijabla>
  </DomainObject.Predmet.OstaliListFormated>
  <DomainObject.Predmet.OstaliListFormatedOIB>
    <izvorni_sadrzaj>
      <item>MIRJANA IVANKOVIĆ, OIB 52897488255 punomoćnik sudionika u postupku MM-NOLA d.o.o.</item>
    </izvorni_sadrzaj>
    <derivirana_varijabla naziv="DomainObject.Predmet.OstaliListFormatedOIB_1">
      <item>MIRJANA IVANKOVIĆ, OIB 52897488255 punomoćnik sudionika u postupku MM-NOLA d.o.o.</item>
    </derivirana_varijabla>
  </DomainObject.Predmet.OstaliListFormatedOIB>
  <DomainObject.Predmet.OstaliListFormatedWithAdress>
    <izvorni_sadrzaj>
      <item>MIRJANA IVANKOVIĆ, Selska cesta 121 c, 10000 Zagreb punomoćnik sudionika u postupku MM-NOLA d.o.o.</item>
    </izvorni_sadrzaj>
    <derivirana_varijabla naziv="DomainObject.Predmet.OstaliListFormatedWithAdress_1">
      <item>MIRJANA IVANKOVIĆ, Selska cesta 121 c, 10000 Zagreb punomoćnik sudionika u postupku MM-NOLA d.o.o.</item>
    </derivirana_varijabla>
  </DomainObject.Predmet.OstaliListFormatedWithAdress>
  <DomainObject.Predmet.OstaliListFormatedWithAdressOIB>
    <izvorni_sadrzaj>
      <item>MIRJANA IVANKOVIĆ, OIB 52897488255, Selska cesta 121 c, 10000 Zagreb punomoćnik sudionika u postupku MM-NOLA d.o.o.</item>
    </izvorni_sadrzaj>
    <derivirana_varijabla naziv="DomainObject.Predmet.OstaliListFormatedWithAdressOIB_1">
      <item>MIRJANA IVANKOVIĆ, OIB 52897488255, Selska cesta 121 c, 10000 Zagreb punomoćnik sudionika u postupku MM-NOLA d.o.o.</item>
    </derivirana_varijabla>
  </DomainObject.Predmet.OstaliListFormatedWithAdressOIB>
  <DomainObject.Predmet.OstaliListNazivFormated>
    <izvorni_sadrzaj>
      <item>MIRJANA IVANKOVIĆ</item>
    </izvorni_sadrzaj>
    <derivirana_varijabla naziv="DomainObject.Predmet.OstaliListNazivFormated_1">
      <item>MIRJANA IVANKOVIĆ</item>
    </derivirana_varijabla>
  </DomainObject.Predmet.OstaliListNazivFormated>
  <DomainObject.Predmet.OstaliListNazivFormatedOIB>
    <izvorni_sadrzaj>
      <item>MIRJANA IVANKOVIĆ, OIB 52897488255</item>
    </izvorni_sadrzaj>
    <derivirana_varijabla naziv="DomainObject.Predmet.OstaliListNazivFormatedOIB_1">
      <item>MIRJANA IVANKOVIĆ, OIB 52897488255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Jagatić</izvorni_sadrzaj>
    <derivirana_varijabla naziv="DomainObject.Predmet.StrankaIDrugi_1">Ivana Jagatić</derivirana_varijabla>
  </DomainObject.Predmet.StrankaIDrugi>
  <DomainObject.Predmet.ProtustrankaIDrugi>
    <izvorni_sadrzaj>MM-NOLA d.o.o.</izvorni_sadrzaj>
    <derivirana_varijabla naziv="DomainObject.Predmet.ProtustrankaIDrugi_1">MM-NOLA d.o.o.</derivirana_varijabla>
  </DomainObject.Predmet.ProtustrankaIDrugi>
  <DomainObject.Predmet.StrankaIDrugiAdressOIB>
    <izvorni_sadrzaj>Ivana Jagatić, OIB 58319942984, Kusanovečka 41, 10370 Kusanovec</izvorni_sadrzaj>
    <derivirana_varijabla naziv="DomainObject.Predmet.StrankaIDrugiAdressOIB_1">Ivana Jagatić, OIB 58319942984, Kusanovečka 41, 10370 Kusanovec</derivirana_varijabla>
  </DomainObject.Predmet.StrankaIDrugiAdressOIB>
  <DomainObject.Predmet.ProtustrankaIDrugiAdressOIB>
    <izvorni_sadrzaj>MM-NOLA d.o.o., OIB 91908723553, Ninska 14, 10360 Sesvete</izvorni_sadrzaj>
    <derivirana_varijabla naziv="DomainObject.Predmet.ProtustrankaIDrugiAdressOIB_1">MM-NOLA d.o.o., OIB 91908723553,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2016.</izvorni_sadrzaj>
    <derivirana_varijabla naziv="DomainObject.Predmet.OdlukaRjesenje.DatumDonosenjaOdluke_1">26. rujna 2016.</derivirana_varijabla>
  </DomainObject.Predmet.OdlukaRjesenje.DatumDonosenjaOdluke>
  <DomainObject.Predmet.OdlukaRjesenje.DatumPravomocnosti>
    <izvorni_sadrzaj>12. listopada 2016.</izvorni_sadrzaj>
    <derivirana_varijabla naziv="DomainObject.Predmet.OdlukaRjesenje.DatumPravomocnosti_1">12. listopada 2016.</derivirana_varijabla>
  </DomainObject.Predmet.OdlukaRjesenje.DatumPravomocnosti>
  <DomainObject.Predmet.OdlukaRjesenje.Oznaka>
    <izvorni_sadrzaj>St-645/2015-22</izvorni_sadrzaj>
    <derivirana_varijabla naziv="DomainObject.Predmet.OdlukaRjesenje.Oznaka_1">St-645/2015-22</derivirana_varijabla>
  </DomainObject.Predmet.OdlukaRjesenje.Oznaka>
  <DomainObject.Predmet.SudioniciListNaziv>
    <izvorni_sadrzaj>
      <item>Ivana Jagatić</item>
      <item>MM-NOLA d.o.o.</item>
      <item>MIRJANA IVANKOVIĆ</item>
    </izvorni_sadrzaj>
    <derivirana_varijabla naziv="DomainObject.Predmet.SudioniciListNaziv_1">
      <item>Ivana Jagatić</item>
      <item>MM-NOLA d.o.o.</item>
      <item>MIRJANA IVANKOVIĆ</item>
    </derivirana_varijabla>
  </DomainObject.Predmet.SudioniciListNaziv>
  <DomainObject.Predmet.SudioniciListAdressOIB>
    <izvorni_sadrzaj>
      <item>Ivana Jagatić, OIB 58319942984, Kusanovečka 41,10370 Kusanovec</item>
      <item>MM-NOLA d.o.o., OIB 91908723553, Ninska 14,10360 Sesvete</item>
      <item>MIRJANA IVANKOVIĆ, OIB 52897488255, Selska cesta 121 c,10000 Zagreb</item>
    </izvorni_sadrzaj>
    <derivirana_varijabla naziv="DomainObject.Predmet.SudioniciListAdressOIB_1">
      <item>Ivana Jagatić, OIB 58319942984, Kusanovečka 41,10370 Kusanovec</item>
      <item>MM-NOLA d.o.o., OIB 91908723553, Ninska 14,10360 Sesvete</item>
      <item>MIRJANA IVANKOVIĆ, OIB 52897488255, Selska cesta 121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58319942984</item>
      <item>, OIB 91908723553</item>
      <item>, OIB 52897488255</item>
    </izvorni_sadrzaj>
    <derivirana_varijabla naziv="DomainObject.Predmet.SudioniciListNazivOIB_1">
      <item>, OIB 58319942984</item>
      <item>, OIB 91908723553</item>
      <item>, OIB 52897488255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B01C8-57CA-4F6C-A50A-7886E1875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462</properties:Words>
  <properties:Characters>2613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2017-12-06T12:56:00Z</dcterms:created>
  <dc:creator>Ante</dc:creator>
  <cp:lastModifiedBy>Valentina Delač</cp:lastModifiedBy>
  <cp:lastPrinted>2017-12-06T12:58:00Z</cp:lastPrinted>
  <dcterms:modified xmlns:xsi="http://www.w3.org/2001/XMLSchema-instance" xsi:type="dcterms:W3CDTF">2017-12-06T12:58:00Z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