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5d8d" w14:paraId="1ef5d8d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</w:t>
      </w:r>
      <w:r w:rsidR="00576222" w:rsidRPr="00A635BC">
        <w:t>Zagreb</w:t>
      </w:r>
      <w:r w:rsidR="0087289D" w:rsidRPr="00A635BC">
        <w:t xml:space="preserve">, </w:t>
      </w:r>
      <w:r w:rsidR="00576222" w:rsidRPr="00A635BC">
        <w:t xml:space="preserve">Zagreb, </w:t>
      </w:r>
      <w:r w:rsidR="00286EDC" w:rsidRPr="00A635BC">
        <w:t>Katančićeva 5/a</w:t>
      </w:r>
      <w:r w:rsidR="00576222" w:rsidRPr="00A635BC">
        <w:t xml:space="preserve">, </w:t>
      </w:r>
      <w:r w:rsidR="0087289D" w:rsidRPr="00A635BC">
        <w:t>OIB: 18683136487</w:t>
      </w:r>
      <w:r w:rsidR="00967C62" w:rsidRPr="00A635BC">
        <w:t xml:space="preserve">, </w:t>
      </w:r>
      <w:r w:rsidR="0087289D" w:rsidRPr="00A635BC">
        <w:t xml:space="preserve">zastupana po Županijskom državnom odvjetništvu u </w:t>
      </w:r>
      <w:r w:rsidR="00286EDC" w:rsidRPr="00A635BC">
        <w:t>Osijeku</w:t>
      </w:r>
      <w:r w:rsidR="00F20C59" w:rsidRPr="00A635BC">
        <w:t>,</w:t>
      </w:r>
      <w:r w:rsidR="0023004B" w:rsidRPr="00A635BC">
        <w:t xml:space="preserve"> </w:t>
      </w:r>
      <w:r w:rsidR="009745DD" w:rsidRPr="00A635BC">
        <w:t>za otvaranje stečajnog postupka nad dužnik</w:t>
      </w:r>
      <w:r w:rsidR="00A85878">
        <w:t xml:space="preserve">om </w:t>
      </w:r>
      <w:r w:rsidR="00A635BC" w:rsidRPr="00A635BC">
        <w:t>ANTILIA TRGOVINA d.o.o.</w:t>
      </w:r>
      <w:r w:rsidR="009745DD" w:rsidRPr="00A635BC">
        <w:t xml:space="preserve">, </w:t>
      </w:r>
      <w:r w:rsidR="00F20C59" w:rsidRPr="00A635BC">
        <w:t>Zagreb</w:t>
      </w:r>
      <w:r w:rsidR="009745DD" w:rsidRPr="00A635BC">
        <w:t xml:space="preserve">, </w:t>
      </w:r>
      <w:proofErr w:type="spellStart"/>
      <w:r w:rsidR="00A635BC" w:rsidRPr="00A635BC">
        <w:t>Topolovečka</w:t>
      </w:r>
      <w:proofErr w:type="spellEnd"/>
      <w:r w:rsidR="00A635BC" w:rsidRPr="00A635BC">
        <w:t xml:space="preserve"> 1</w:t>
      </w:r>
      <w:r w:rsidR="009745DD" w:rsidRPr="00A635BC">
        <w:t xml:space="preserve">, MBS: </w:t>
      </w:r>
      <w:r w:rsidR="00A635BC" w:rsidRPr="00A635BC">
        <w:t>080678872</w:t>
      </w:r>
      <w:r w:rsidR="009745DD" w:rsidRPr="00A635BC">
        <w:t xml:space="preserve">, OIB: </w:t>
      </w:r>
      <w:r w:rsidR="00A635BC" w:rsidRPr="00A635BC">
        <w:t>53903364386</w:t>
      </w:r>
      <w:r w:rsidRPr="00A635BC">
        <w:rPr>
          <w:color w:val="000000"/>
        </w:rPr>
        <w:t xml:space="preserve">, dana </w:t>
      </w:r>
      <w:r w:rsidR="00A635BC">
        <w:rPr>
          <w:color w:val="000000"/>
        </w:rPr>
        <w:t>9</w:t>
      </w:r>
      <w:r w:rsidR="00F20C59" w:rsidRPr="00A635BC">
        <w:rPr>
          <w:color w:val="000000"/>
        </w:rPr>
        <w:t>. veljače</w:t>
      </w:r>
      <w:r w:rsidR="0023004B" w:rsidRPr="00A635BC">
        <w:rPr>
          <w:color w:val="000000"/>
        </w:rPr>
        <w:t xml:space="preserve"> 2018</w:t>
      </w:r>
      <w:r w:rsidR="0004776D" w:rsidRPr="00A635BC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85878" w:rsidRPr="00A635BC">
        <w:t xml:space="preserve">ANTILIA TRGOVINA d.o.o., Zagreb, </w:t>
      </w:r>
      <w:proofErr w:type="spellStart"/>
      <w:r w:rsidR="00A85878" w:rsidRPr="00A635BC">
        <w:t>Topolovečka</w:t>
      </w:r>
      <w:proofErr w:type="spellEnd"/>
      <w:r w:rsidR="00A85878" w:rsidRPr="00A635BC">
        <w:t xml:space="preserve"> 1, MBS: 080678872, OIB: 53903364386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9C78A6" w:rsidP="009C78A6" w:rsidR="009C78A6">
      <w:pPr>
        <w:jc w:val="both"/>
      </w:pPr>
      <w:r>
        <w:rPr>
          <w:color w:val="000000"/>
        </w:rPr>
        <w:t xml:space="preserve">2. Za privremenog stečajnog upravitelja dužnika imenuje se </w:t>
      </w:r>
      <w:r w:rsidR="001B73D1">
        <w:t xml:space="preserve">Snježana </w:t>
      </w:r>
      <w:proofErr w:type="spellStart"/>
      <w:r w:rsidR="001B73D1">
        <w:t>Sudarević</w:t>
      </w:r>
      <w:proofErr w:type="spellEnd"/>
      <w:r w:rsidR="001B73D1">
        <w:t xml:space="preserve"> OIB: 83030278680, sa sjedištem i poslovnom adresom u Osijeku, Kardinala Alojzija Stepinca 35 i adresom prebivališta u Osijeku, Trg Bana Josipa Jelačića 27, </w:t>
      </w:r>
      <w:r>
        <w:t>izabran</w:t>
      </w:r>
      <w:r w:rsidR="001B73D1">
        <w:t>a</w:t>
      </w:r>
      <w:r>
        <w:t xml:space="preserve">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5A3D9C" w:rsidRPr="005349B6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349B6">
        <w:t xml:space="preserve">ANTILIA TRGOVINA d.o.o., Zagreb, </w:t>
      </w:r>
      <w:proofErr w:type="spellStart"/>
      <w:r w:rsidR="005349B6">
        <w:t>Topolovečka</w:t>
      </w:r>
      <w:proofErr w:type="spellEnd"/>
      <w:r w:rsidR="005349B6">
        <w:t xml:space="preserve"> 1, MBS: 080678872, OIB: 53903364386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5349B6" w:rsidP="005349B6" w:rsidR="0085221D" w:rsidRPr="005349B6">
      <w:pPr>
        <w:pStyle w:val="Odlomakpopisa"/>
        <w:numPr>
          <w:ilvl w:val="0"/>
          <w:numId w:val="15"/>
        </w:numPr>
        <w:jc w:val="center"/>
        <w:rPr>
          <w:b/>
        </w:rPr>
      </w:pPr>
      <w:r>
        <w:rPr>
          <w:b/>
          <w:color w:val="000000"/>
        </w:rPr>
        <w:lastRenderedPageBreak/>
        <w:t>travnja</w:t>
      </w:r>
      <w:r w:rsidR="00ED6F97" w:rsidRPr="005349B6">
        <w:rPr>
          <w:b/>
          <w:color w:val="000000"/>
        </w:rPr>
        <w:t xml:space="preserve"> 201</w:t>
      </w:r>
      <w:r w:rsidR="00DB48D4" w:rsidRPr="005349B6">
        <w:rPr>
          <w:b/>
          <w:color w:val="000000"/>
        </w:rPr>
        <w:t>8</w:t>
      </w:r>
      <w:r w:rsidR="00ED6F97" w:rsidRPr="005349B6">
        <w:rPr>
          <w:b/>
          <w:color w:val="000000"/>
        </w:rPr>
        <w:t xml:space="preserve">. u </w:t>
      </w:r>
      <w:r>
        <w:rPr>
          <w:b/>
          <w:color w:val="000000"/>
        </w:rPr>
        <w:t>9,40</w:t>
      </w:r>
      <w:r w:rsidR="0085221D" w:rsidRPr="005349B6">
        <w:rPr>
          <w:b/>
          <w:color w:val="000000"/>
        </w:rPr>
        <w:t xml:space="preserve"> sati</w:t>
      </w:r>
    </w:p>
    <w:p w:rsidRDefault="00E02FA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A07A11" w:rsidP="00A07A11" w:rsidR="00A07A11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E02FAF">
        <w:t>30. ožujka</w:t>
      </w:r>
      <w:r>
        <w:t xml:space="preserve"> 2017. godine Trgovačkom sudu u Zagrebu zahtjev za provedbu skraćenog stečajnog postupka nad dužnikom </w:t>
      </w:r>
      <w:r w:rsidR="005B53B5">
        <w:t xml:space="preserve">ANTILIA TRGOVINA d.o.o., Zagreb, </w:t>
      </w:r>
      <w:proofErr w:type="spellStart"/>
      <w:r w:rsidR="005B53B5">
        <w:t>Topolovečka</w:t>
      </w:r>
      <w:proofErr w:type="spellEnd"/>
      <w:r w:rsidR="005B53B5">
        <w:t xml:space="preserve"> 1, MBS: 080678872, OIB: 53903364386</w:t>
      </w:r>
      <w:r>
        <w:t xml:space="preserve"> temeljem čl. 429. st. 1. Stečajnog zakona.</w:t>
      </w:r>
    </w:p>
    <w:p w:rsidRDefault="00A07A11" w:rsidP="00A07A11" w:rsidR="00A07A11">
      <w:pPr>
        <w:jc w:val="both"/>
      </w:pPr>
    </w:p>
    <w:p w:rsidRDefault="00A07A11" w:rsidP="00A07A11" w:rsidR="00A07A11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A07A11" w:rsidP="00A07A11" w:rsidR="00A07A11">
      <w:pPr>
        <w:ind w:firstLine="708"/>
        <w:jc w:val="both"/>
      </w:pPr>
    </w:p>
    <w:p w:rsidRDefault="00A07A11" w:rsidP="00A07A11" w:rsidR="00A07A11">
      <w:pPr>
        <w:ind w:firstLine="708"/>
        <w:jc w:val="both"/>
      </w:pPr>
      <w:r>
        <w:t xml:space="preserve">FINA u svom zahtjevu navodi da na dan </w:t>
      </w:r>
      <w:r w:rsidR="005B53B5">
        <w:t>24</w:t>
      </w:r>
      <w:r>
        <w:t xml:space="preserve">. ožujka 2017. godine dužnik u Očevidniku redoslijeda osnova za plaćanje ima evidentirane neizvršene osnove za plaćanje u neprekinutom razdoblju od 120 dana, u ukupnom iznosu od </w:t>
      </w:r>
      <w:r w:rsidR="00970A38">
        <w:t>1.010.771,33</w:t>
      </w:r>
      <w:r>
        <w:t xml:space="preserve"> kn, u koji iznos je uračunata kamata i naknada FINE za provedbu ovrhe na novčanim sredstvima dužnika. Navodi da dužnik </w:t>
      </w:r>
      <w:r w:rsidR="00540EAE">
        <w:t>nema zaposlenih</w:t>
      </w:r>
      <w:r>
        <w:t>.</w:t>
      </w:r>
    </w:p>
    <w:p w:rsidRDefault="00A07A11" w:rsidP="00A07A11" w:rsidR="00A07A11">
      <w:pPr>
        <w:ind w:firstLine="708"/>
        <w:jc w:val="both"/>
      </w:pPr>
    </w:p>
    <w:p w:rsidRDefault="00A07A11" w:rsidP="00A07A11" w:rsidR="00A07A11">
      <w:pPr>
        <w:ind w:firstLine="708"/>
        <w:jc w:val="both"/>
      </w:pPr>
      <w:r>
        <w:t xml:space="preserve">FINA je dostavila popis računa i oročenih novčanih sredstava dužnika na dan </w:t>
      </w:r>
      <w:r w:rsidR="00E4137E">
        <w:t>24</w:t>
      </w:r>
      <w:r w:rsidR="00540EAE">
        <w:t>. ožujka</w:t>
      </w:r>
      <w:r>
        <w:t xml:space="preserve"> 2017. te u svom podnesku od </w:t>
      </w:r>
      <w:r w:rsidR="00E4137E">
        <w:t>27</w:t>
      </w:r>
      <w:r w:rsidR="00540EAE">
        <w:t xml:space="preserve">. ožujka </w:t>
      </w:r>
      <w:r>
        <w:t xml:space="preserve">2017. navodi da dužnik na dan </w:t>
      </w:r>
      <w:r w:rsidR="005378D5">
        <w:t>24</w:t>
      </w:r>
      <w:r w:rsidR="00224591">
        <w:t xml:space="preserve">. ožujka </w:t>
      </w:r>
      <w:r>
        <w:t xml:space="preserve">2017. u Jedinstvenom registru računa ima otvorene sljedeće račune i oročena novčana sredstva: </w:t>
      </w:r>
      <w:r w:rsidR="005378D5">
        <w:t>HR8623300031100439681 Splitska banka</w:t>
      </w:r>
      <w:r>
        <w:t xml:space="preserve">, te da na temelju čl. 112. st. 5. Stečajnog zakona dužnik na dan </w:t>
      </w:r>
      <w:r w:rsidR="00B97174">
        <w:t>24</w:t>
      </w:r>
      <w:r w:rsidR="005E7143">
        <w:t xml:space="preserve">. ožujka </w:t>
      </w:r>
      <w:r>
        <w:t xml:space="preserve">2017. godine na ime predujma za namirenje troškova stečajnog postupka </w:t>
      </w:r>
      <w:r w:rsidR="005E7143">
        <w:t>ima zaplijenjena novčana sredstva u iznosu od 3.</w:t>
      </w:r>
      <w:r w:rsidR="00B97174">
        <w:t>625,29</w:t>
      </w:r>
      <w:r w:rsidR="005E7143">
        <w:t xml:space="preserve"> kn.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 w:rsidRPr="003317AF">
        <w:t xml:space="preserve">Trgovački sud u Osijeku je dana </w:t>
      </w:r>
      <w:r w:rsidR="00117222">
        <w:t>20. srpnja</w:t>
      </w:r>
      <w:r w:rsidR="0036119F" w:rsidRPr="003317AF">
        <w:t xml:space="preserve"> 201</w:t>
      </w:r>
      <w:r w:rsidR="00482B2D">
        <w:t>7</w:t>
      </w:r>
      <w:r w:rsidR="00576787" w:rsidRPr="003317AF">
        <w:t>.</w:t>
      </w:r>
      <w:r w:rsidRPr="003317AF">
        <w:t xml:space="preserve"> godine objavio oglas na mrežnoj</w:t>
      </w:r>
      <w:r>
        <w:t xml:space="preserve"> stranici e-Oglasna ploča sudova pod poslovnim brojem </w:t>
      </w:r>
      <w:r w:rsidR="00402EBC">
        <w:t>20</w:t>
      </w:r>
      <w:r w:rsidR="000A3330">
        <w:t xml:space="preserve"> </w:t>
      </w:r>
      <w:r>
        <w:t>St-</w:t>
      </w:r>
      <w:r w:rsidR="00402EBC">
        <w:t>808</w:t>
      </w:r>
      <w:r>
        <w:t>/1</w:t>
      </w:r>
      <w:r w:rsidR="00482B2D">
        <w:t>7</w:t>
      </w:r>
      <w:r>
        <w:t xml:space="preserve">-3 od </w:t>
      </w:r>
      <w:r w:rsidR="00402EBC">
        <w:t>20. srpnja</w:t>
      </w:r>
      <w:r w:rsidR="000A3330">
        <w:t xml:space="preserve"> 201</w:t>
      </w:r>
      <w:r w:rsidR="00C5115C">
        <w:t>7</w:t>
      </w:r>
      <w:r w:rsidR="000A3330">
        <w:t>.</w:t>
      </w:r>
      <w:r w:rsidR="00C5115C">
        <w:t xml:space="preserve">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3F04F9" w:rsidP="009A6E69" w:rsidR="009A6E69">
      <w:pPr>
        <w:ind w:firstLine="708"/>
        <w:jc w:val="both"/>
      </w:pPr>
      <w:r w:rsidRPr="003F04F9">
        <w:t>Podneskom zaprimljenim</w:t>
      </w:r>
      <w:r w:rsidR="009A6E69" w:rsidRPr="003F04F9">
        <w:t xml:space="preserve"> kod </w:t>
      </w:r>
      <w:r w:rsidR="00474ED3">
        <w:t>Trgovačkog</w:t>
      </w:r>
      <w:r w:rsidR="009A6E69" w:rsidRPr="003F04F9">
        <w:t xml:space="preserve"> suda </w:t>
      </w:r>
      <w:r w:rsidR="00474ED3">
        <w:t xml:space="preserve">u Zagrebu </w:t>
      </w:r>
      <w:r w:rsidR="009A6E69" w:rsidRPr="003F04F9">
        <w:t xml:space="preserve">dana </w:t>
      </w:r>
      <w:r w:rsidR="003F3A66">
        <w:t>28. kolovoza</w:t>
      </w:r>
      <w:r>
        <w:t xml:space="preserve"> 2017</w:t>
      </w:r>
      <w:r w:rsidR="004E60FD" w:rsidRPr="003F04F9">
        <w:t>.</w:t>
      </w:r>
      <w:r w:rsidR="00F9311A" w:rsidRPr="003F04F9">
        <w:t xml:space="preserve"> </w:t>
      </w:r>
      <w:r w:rsidR="009A6E69" w:rsidRPr="003F04F9">
        <w:t>godine, vjerovnik</w:t>
      </w:r>
      <w:r w:rsidR="009A6E69">
        <w:t xml:space="preserve"> </w:t>
      </w:r>
      <w:r w:rsidR="003F3A66">
        <w:t xml:space="preserve">REPUBLIKA HRVATSKA Ministarstvo financija, Porezna uprava Područni ured </w:t>
      </w:r>
      <w:r w:rsidR="003F3A66" w:rsidRPr="00A635BC">
        <w:t>Zagreb, Zagreb, Katančićeva 5/a, OIB: 18683136487, zastupana po Županijskom državnom odvjetništvu u Osijeku</w:t>
      </w:r>
      <w:r w:rsidR="009A6E69">
        <w:t xml:space="preserve">, podnijela je </w:t>
      </w:r>
      <w:r w:rsidR="009E2DC9">
        <w:t xml:space="preserve"> </w:t>
      </w:r>
      <w:r w:rsidR="009A6E69">
        <w:t xml:space="preserve">prijedlog za otvaranjem stečajnog postupka nad dužnikom </w:t>
      </w:r>
      <w:r w:rsidR="003F3A66">
        <w:t xml:space="preserve">ANTILIA TRGOVINA d.o.o., Zagreb, </w:t>
      </w:r>
      <w:proofErr w:type="spellStart"/>
      <w:r w:rsidR="003F3A66">
        <w:t>Topolovečka</w:t>
      </w:r>
      <w:proofErr w:type="spellEnd"/>
      <w:r w:rsidR="003F3A66">
        <w:t xml:space="preserve"> 1, MBS: 080678872, OIB: 53903364386</w:t>
      </w:r>
      <w:r w:rsidR="009A6E69"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3F3A66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lastRenderedPageBreak/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3F3A66">
        <w:t>9</w:t>
      </w:r>
      <w:r w:rsidR="00D25D01">
        <w:t>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51B5E" w:rsidP="00651B5E" w:rsidR="00651B5E" w:rsidRPr="00651B5E">
      <w:pPr>
        <w:jc w:val="both"/>
        <w:rPr>
          <w:color w:val="000000"/>
        </w:rPr>
      </w:pPr>
      <w:r w:rsidRPr="00651B5E">
        <w:rPr>
          <w:color w:val="000000"/>
        </w:rPr>
        <w:t xml:space="preserve">-privremenom </w:t>
      </w:r>
      <w:proofErr w:type="spellStart"/>
      <w:r w:rsidRPr="00651B5E">
        <w:rPr>
          <w:color w:val="000000"/>
        </w:rPr>
        <w:t>steč</w:t>
      </w:r>
      <w:proofErr w:type="spellEnd"/>
      <w:r w:rsidRPr="00651B5E">
        <w:rPr>
          <w:color w:val="000000"/>
        </w:rPr>
        <w:t xml:space="preserve">. upravitelju </w:t>
      </w:r>
      <w:r>
        <w:t xml:space="preserve">Snježani </w:t>
      </w:r>
      <w:proofErr w:type="spellStart"/>
      <w:r>
        <w:t>Sudarević</w:t>
      </w:r>
      <w:proofErr w:type="spellEnd"/>
      <w:r>
        <w:t xml:space="preserve">, Osijek, Kardinala Alojzija Stepinca 35 </w:t>
      </w:r>
      <w:r w:rsidRPr="00651B5E">
        <w:rPr>
          <w:color w:val="000000"/>
        </w:rPr>
        <w:t>uz presliku lista 9-16</w:t>
      </w:r>
    </w:p>
    <w:p w:rsidRDefault="00651B5E" w:rsidP="00651B5E" w:rsidR="00933F5F">
      <w:pPr>
        <w:jc w:val="both"/>
      </w:pPr>
      <w:r w:rsidRPr="00651B5E">
        <w:rPr>
          <w:color w:val="000000"/>
        </w:rPr>
        <w:t>-dužniku</w:t>
      </w:r>
      <w:r w:rsidR="00933F5F">
        <w:rPr>
          <w:color w:val="000000"/>
        </w:rPr>
        <w:t xml:space="preserve"> </w:t>
      </w:r>
      <w:r w:rsidR="00933F5F">
        <w:t xml:space="preserve">ANTILIA TRGOVINA d.o.o., Zagreb, </w:t>
      </w:r>
      <w:proofErr w:type="spellStart"/>
      <w:r w:rsidR="00933F5F">
        <w:t>Topolovečka</w:t>
      </w:r>
      <w:proofErr w:type="spellEnd"/>
      <w:r w:rsidR="00933F5F">
        <w:t xml:space="preserve"> 1</w:t>
      </w:r>
    </w:p>
    <w:p w:rsidRDefault="00651B5E" w:rsidP="00651B5E" w:rsidR="00A1229E">
      <w:pPr>
        <w:jc w:val="both"/>
        <w:rPr>
          <w:color w:val="000000"/>
        </w:rPr>
      </w:pPr>
      <w:r w:rsidRPr="00651B5E">
        <w:rPr>
          <w:color w:val="000000"/>
        </w:rPr>
        <w:t>-</w:t>
      </w:r>
      <w:proofErr w:type="spellStart"/>
      <w:r w:rsidRPr="00651B5E">
        <w:rPr>
          <w:color w:val="000000"/>
        </w:rPr>
        <w:t>zz</w:t>
      </w:r>
      <w:proofErr w:type="spellEnd"/>
      <w:r w:rsidRPr="00651B5E">
        <w:rPr>
          <w:color w:val="000000"/>
        </w:rPr>
        <w:t xml:space="preserve"> dužnika</w:t>
      </w:r>
      <w:r w:rsidR="00A1229E">
        <w:rPr>
          <w:color w:val="000000"/>
        </w:rPr>
        <w:t>:</w:t>
      </w:r>
      <w:r w:rsidR="00933F5F">
        <w:rPr>
          <w:color w:val="000000"/>
        </w:rPr>
        <w:t xml:space="preserve"> </w:t>
      </w:r>
      <w:r w:rsidR="00A1229E">
        <w:rPr>
          <w:color w:val="000000"/>
        </w:rPr>
        <w:t xml:space="preserve">- </w:t>
      </w:r>
      <w:r w:rsidR="00933F5F" w:rsidRPr="00933F5F">
        <w:rPr>
          <w:color w:val="000000"/>
        </w:rPr>
        <w:t xml:space="preserve">Ivan </w:t>
      </w:r>
      <w:proofErr w:type="spellStart"/>
      <w:r w:rsidR="00933F5F" w:rsidRPr="00933F5F">
        <w:rPr>
          <w:color w:val="000000"/>
        </w:rPr>
        <w:t>Krišto</w:t>
      </w:r>
      <w:proofErr w:type="spellEnd"/>
      <w:r w:rsidR="00933F5F" w:rsidRPr="00933F5F">
        <w:rPr>
          <w:color w:val="000000"/>
        </w:rPr>
        <w:t xml:space="preserve">, Zagreb, </w:t>
      </w:r>
      <w:proofErr w:type="spellStart"/>
      <w:r w:rsidR="00933F5F" w:rsidRPr="00933F5F">
        <w:rPr>
          <w:color w:val="000000"/>
        </w:rPr>
        <w:t>Topolovečka</w:t>
      </w:r>
      <w:proofErr w:type="spellEnd"/>
      <w:r w:rsidR="00933F5F" w:rsidRPr="00933F5F">
        <w:rPr>
          <w:color w:val="000000"/>
        </w:rPr>
        <w:t xml:space="preserve"> 1</w:t>
      </w:r>
      <w:r w:rsidR="00933F5F">
        <w:rPr>
          <w:color w:val="000000"/>
        </w:rPr>
        <w:t xml:space="preserve"> i </w:t>
      </w:r>
    </w:p>
    <w:p w:rsidRDefault="00A1229E" w:rsidP="00A1229E" w:rsidR="00651B5E" w:rsidRPr="00651B5E">
      <w:pPr>
        <w:ind w:left="708"/>
        <w:jc w:val="both"/>
        <w:rPr>
          <w:color w:val="000000"/>
        </w:rPr>
      </w:pPr>
      <w:r>
        <w:rPr>
          <w:color w:val="000000"/>
        </w:rPr>
        <w:t xml:space="preserve">         - </w:t>
      </w:r>
      <w:r w:rsidR="00933F5F" w:rsidRPr="00933F5F">
        <w:rPr>
          <w:color w:val="000000"/>
        </w:rPr>
        <w:t xml:space="preserve">Josip </w:t>
      </w:r>
      <w:proofErr w:type="spellStart"/>
      <w:r w:rsidR="00933F5F" w:rsidRPr="00933F5F">
        <w:rPr>
          <w:color w:val="000000"/>
        </w:rPr>
        <w:t>Kudelić</w:t>
      </w:r>
      <w:proofErr w:type="spellEnd"/>
      <w:r w:rsidR="00933F5F" w:rsidRPr="00933F5F">
        <w:rPr>
          <w:color w:val="000000"/>
        </w:rPr>
        <w:t xml:space="preserve">, </w:t>
      </w:r>
      <w:proofErr w:type="spellStart"/>
      <w:r w:rsidR="00933F5F" w:rsidRPr="00933F5F">
        <w:rPr>
          <w:color w:val="000000"/>
        </w:rPr>
        <w:t>Beloslavec</w:t>
      </w:r>
      <w:proofErr w:type="spellEnd"/>
      <w:r w:rsidR="00933F5F" w:rsidRPr="00933F5F">
        <w:rPr>
          <w:color w:val="000000"/>
        </w:rPr>
        <w:t xml:space="preserve">, </w:t>
      </w:r>
      <w:proofErr w:type="spellStart"/>
      <w:r w:rsidR="00933F5F" w:rsidRPr="00933F5F">
        <w:rPr>
          <w:color w:val="000000"/>
        </w:rPr>
        <w:t>Beloslavec</w:t>
      </w:r>
      <w:proofErr w:type="spellEnd"/>
      <w:r w:rsidR="00933F5F" w:rsidRPr="00933F5F">
        <w:rPr>
          <w:color w:val="000000"/>
        </w:rPr>
        <w:t xml:space="preserve"> 1/B</w:t>
      </w:r>
    </w:p>
    <w:p w:rsidRDefault="00651B5E" w:rsidP="00651B5E" w:rsidR="00651B5E" w:rsidRPr="00651B5E">
      <w:pPr>
        <w:jc w:val="both"/>
        <w:rPr>
          <w:color w:val="000000"/>
        </w:rPr>
      </w:pPr>
      <w:r w:rsidRPr="00651B5E">
        <w:rPr>
          <w:color w:val="000000"/>
        </w:rPr>
        <w:t xml:space="preserve">-FINA </w:t>
      </w:r>
    </w:p>
    <w:p w:rsidRDefault="00651B5E" w:rsidP="00651B5E" w:rsidR="00651B5E" w:rsidRPr="00651B5E">
      <w:pPr>
        <w:jc w:val="both"/>
        <w:rPr>
          <w:color w:val="000000"/>
        </w:rPr>
      </w:pPr>
      <w:r w:rsidRPr="00651B5E">
        <w:rPr>
          <w:color w:val="000000"/>
        </w:rPr>
        <w:t>-ŽDO GUO Osijek</w:t>
      </w:r>
    </w:p>
    <w:p w:rsidRDefault="00651B5E" w:rsidP="00651B5E" w:rsidR="00651B5E" w:rsidRPr="00651B5E">
      <w:pPr>
        <w:jc w:val="both"/>
        <w:rPr>
          <w:color w:val="000000"/>
        </w:rPr>
      </w:pPr>
      <w:r w:rsidRPr="00651B5E">
        <w:rPr>
          <w:color w:val="000000"/>
        </w:rPr>
        <w:t>-Ministarstvu pravosuđa RH, Zagreb, Ulica Grada Vukovara 49, elektroničkom poštom</w:t>
      </w:r>
    </w:p>
    <w:p w:rsidRDefault="00651B5E" w:rsidP="00651B5E" w:rsidR="00651B5E" w:rsidRPr="00651B5E">
      <w:pPr>
        <w:jc w:val="both"/>
        <w:rPr>
          <w:color w:val="000000"/>
        </w:rPr>
      </w:pPr>
      <w:r w:rsidRPr="00651B5E">
        <w:rPr>
          <w:color w:val="000000"/>
        </w:rPr>
        <w:t>-</w:t>
      </w:r>
      <w:proofErr w:type="spellStart"/>
      <w:r w:rsidRPr="00651B5E">
        <w:rPr>
          <w:color w:val="000000"/>
        </w:rPr>
        <w:t>eOgl</w:t>
      </w:r>
      <w:proofErr w:type="spellEnd"/>
      <w:r w:rsidRPr="00651B5E">
        <w:rPr>
          <w:color w:val="000000"/>
        </w:rPr>
        <w:t xml:space="preserve">. ploča </w:t>
      </w:r>
    </w:p>
    <w:p w:rsidRDefault="00586D28" w:rsidP="00651B5E" w:rsidR="006D3C3F" w:rsidRPr="00B37760">
      <w:pPr>
        <w:jc w:val="both"/>
      </w:pPr>
      <w:r>
        <w:rPr>
          <w:color w:val="000000"/>
        </w:rPr>
        <w:t>-</w:t>
      </w:r>
      <w:r w:rsidR="00651B5E" w:rsidRPr="00651B5E">
        <w:rPr>
          <w:color w:val="000000"/>
        </w:rPr>
        <w:t>R 17.4.2018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616" w:rsidR="00436616">
      <w:r>
        <w:separator/>
      </w:r>
    </w:p>
  </w:endnote>
  <w:endnote w:id="0" w:type="continuationSeparator">
    <w:p w:rsidRDefault="00436616" w:rsidR="0043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616" w:rsidR="00436616">
      <w:r>
        <w:separator/>
      </w:r>
    </w:p>
  </w:footnote>
  <w:footnote w:id="0" w:type="continuationSeparator">
    <w:p w:rsidRDefault="00436616" w:rsidR="00436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18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4240D" w:rsidR="00A4240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4240D">
      <w:t>7 St-19/18-13</w:t>
    </w:r>
  </w:p>
  <w:p w:rsidRDefault="00E64AFB" w:rsidP="00E64AFB" w:rsidR="00E64AFB">
    <w:pPr>
      <w:jc w:val="right"/>
    </w:pP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4240D">
      <w:t>19</w:t>
    </w:r>
    <w:r w:rsidR="006F3974">
      <w:t>/</w:t>
    </w:r>
    <w:r w:rsidR="00A4240D">
      <w:t>18-13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EA43BD"/>
    <w:multiLevelType w:val="hybridMultilevel"/>
    <w:tmpl w:val="61FC940E"/>
    <w:lvl w:tplc="52A63E5A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B4257C"/>
    <w:multiLevelType w:val="hybridMultilevel"/>
    <w:tmpl w:val="D6146EC4"/>
    <w:lvl w:tplc="79BCB9B4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9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67C6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18F9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222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73D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41AE"/>
    <w:rsid w:val="00224591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2974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6EDC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C6E95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17AF"/>
    <w:rsid w:val="0033354E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04F9"/>
    <w:rsid w:val="003F3969"/>
    <w:rsid w:val="003F3A66"/>
    <w:rsid w:val="003F451F"/>
    <w:rsid w:val="003F686D"/>
    <w:rsid w:val="003F78F1"/>
    <w:rsid w:val="0040025C"/>
    <w:rsid w:val="004024B4"/>
    <w:rsid w:val="00402EBC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6616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4ED3"/>
    <w:rsid w:val="00475155"/>
    <w:rsid w:val="0047589D"/>
    <w:rsid w:val="004766DB"/>
    <w:rsid w:val="004779CF"/>
    <w:rsid w:val="004804E4"/>
    <w:rsid w:val="00481614"/>
    <w:rsid w:val="00482B2D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49B6"/>
    <w:rsid w:val="00535D80"/>
    <w:rsid w:val="00537871"/>
    <w:rsid w:val="005378D5"/>
    <w:rsid w:val="005402F5"/>
    <w:rsid w:val="005408B2"/>
    <w:rsid w:val="00540DB9"/>
    <w:rsid w:val="00540EAE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222"/>
    <w:rsid w:val="00576787"/>
    <w:rsid w:val="00576A3C"/>
    <w:rsid w:val="0058014D"/>
    <w:rsid w:val="00580354"/>
    <w:rsid w:val="00584046"/>
    <w:rsid w:val="005848FB"/>
    <w:rsid w:val="00585950"/>
    <w:rsid w:val="00586D2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53B5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E7143"/>
    <w:rsid w:val="005F0145"/>
    <w:rsid w:val="005F07E4"/>
    <w:rsid w:val="005F0BA6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1B5E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891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F5F"/>
    <w:rsid w:val="00934736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0A3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A11"/>
    <w:rsid w:val="00A07DF8"/>
    <w:rsid w:val="00A11CF8"/>
    <w:rsid w:val="00A1229E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240D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35BC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878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174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5C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49F7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5D01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AF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137E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59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4240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934736"/>
  </w:style>
  <w:style w:styleId="Tekstrezerviranogmjesta" w:type="character">
    <w:name w:val="Placeholder Text"/>
    <w:basedOn w:val="Zadanifontodlomka"/>
    <w:uiPriority w:val="99"/>
    <w:semiHidden/>
    <w:rsid w:val="000F18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F18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18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8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8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4240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934736"/>
  </w:style>
  <w:style w:styleId="Tekstrezerviranogmjesta" w:type="character">
    <w:name w:val="Placeholder Text"/>
    <w:basedOn w:val="Zadanifontodlomka"/>
    <w:uiPriority w:val="99"/>
    <w:semiHidden/>
    <w:rsid w:val="000F18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F18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18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8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8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862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ANTILIA TRGOVINA d.o.o. za usluge</izvorni_sadrzaj>
    <derivirana_varijabla naziv="DomainObject.Predmet.ProtustrankaFormated_1">  ANTILIA TRGOVINA d.o.o. za usluge</derivirana_varijabla>
  </DomainObject.Predmet.ProtustrankaFormated>
  <DomainObject.Predmet.ProtustrankaFormatedOIB>
    <izvorni_sadrzaj>  ANTILIA TRGOVINA d.o.o. za usluge, OIB 53903364386</izvorni_sadrzaj>
    <derivirana_varijabla naziv="DomainObject.Predmet.ProtustrankaFormatedOIB_1">  ANTILIA TRGOVINA d.o.o. za usluge, OIB 53903364386</derivirana_varijabla>
  </DomainObject.Predmet.ProtustrankaFormatedOIB>
  <DomainObject.Predmet.ProtustrankaFormatedWithAdress>
    <izvorni_sadrzaj> ANTILIA TRGOVINA d.o.o. za usluge, Topolovečka 1, 10000 Zagreb</izvorni_sadrzaj>
    <derivirana_varijabla naziv="DomainObject.Predmet.ProtustrankaFormatedWithAdress_1"> ANTILIA TRGOVINA d.o.o. za usluge, Topolovečka 1, 10000 Zagreb</derivirana_varijabla>
  </DomainObject.Predmet.ProtustrankaFormatedWithAdress>
  <DomainObject.Predmet.ProtustrankaFormatedWithAdressOIB>
    <izvorni_sadrzaj> ANTILIA TRGOVINA d.o.o. za usluge, OIB 53903364386, Topolovečka 1, 10000 Zagreb</izvorni_sadrzaj>
    <derivirana_varijabla naziv="DomainObject.Predmet.ProtustrankaFormatedWithAdressOIB_1"> ANTILIA TRGOVINA d.o.o. za usluge, OIB 53903364386, Topolovečka 1, 10000 Zagreb</derivirana_varijabla>
  </DomainObject.Predmet.ProtustrankaFormatedWithAdressOIB>
  <DomainObject.Predmet.ProtustrankaWithAdress>
    <izvorni_sadrzaj>ANTILIA TRGOVINA d.o.o. za usluge Topolovečka 1, 10000 Zagreb</izvorni_sadrzaj>
    <derivirana_varijabla naziv="DomainObject.Predmet.ProtustrankaWithAdress_1">ANTILIA TRGOVINA d.o.o. za usluge Topolovečka 1, 10000 Zagreb</derivirana_varijabla>
  </DomainObject.Predmet.ProtustrankaWithAdress>
  <DomainObject.Predmet.ProtustrankaWithAdressOIB>
    <izvorni_sadrzaj>ANTILIA TRGOVINA d.o.o. za usluge, OIB 53903364386, Topolovečka 1, 10000 Zagreb</izvorni_sadrzaj>
    <derivirana_varijabla naziv="DomainObject.Predmet.ProtustrankaWithAdressOIB_1">ANTILIA TRGOVINA d.o.o. za usluge, OIB 53903364386, Topolovečka 1, 10000 Zagreb</derivirana_varijabla>
  </DomainObject.Predmet.ProtustrankaWithAdressOIB>
  <DomainObject.Predmet.ProtustrankaNazivFormated>
    <izvorni_sadrzaj>ANTILIA TRGOVINA d.o.o. za usluge</izvorni_sadrzaj>
    <derivirana_varijabla naziv="DomainObject.Predmet.ProtustrankaNazivFormated_1">ANTILIA TRGOVINA d.o.o. za usluge</derivirana_varijabla>
  </DomainObject.Predmet.ProtustrankaNazivFormated>
  <DomainObject.Predmet.ProtustrankaNazivFormatedOIB>
    <izvorni_sadrzaj>ANTILIA TRGOVINA d.o.o. za usluge, OIB 53903364386</izvorni_sadrzaj>
    <derivirana_varijabla naziv="DomainObject.Predmet.ProtustrankaNazivFormatedOIB_1">ANTILIA TRGOVINA d.o.o. za usluge, OIB 53903364386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ANTILIA TRGOVINA d.o.o. za usluge</item>
    </izvorni_sadrzaj>
    <derivirana_varijabla naziv="DomainObject.Predmet.ProtuStrankaListFormated_1">
      <item>ANTILIA TRGOVINA d.o.o. za usluge</item>
    </derivirana_varijabla>
  </DomainObject.Predmet.ProtuStrankaListFormated>
  <DomainObject.Predmet.ProtuStrankaListFormatedOIB>
    <izvorni_sadrzaj>
      <item>ANTILIA TRGOVINA d.o.o. za usluge, OIB 53903364386</item>
    </izvorni_sadrzaj>
    <derivirana_varijabla naziv="DomainObject.Predmet.ProtuStrankaListFormatedOIB_1">
      <item>ANTILIA TRGOVINA d.o.o. za usluge, OIB 53903364386</item>
    </derivirana_varijabla>
  </DomainObject.Predmet.ProtuStrankaListFormatedOIB>
  <DomainObject.Predmet.ProtuStrankaListFormatedWithAdress>
    <izvorni_sadrzaj>
      <item>ANTILIA TRGOVINA d.o.o. za usluge, Topolovečka 1, 10000 Zagreb</item>
    </izvorni_sadrzaj>
    <derivirana_varijabla naziv="DomainObject.Predmet.ProtuStrankaListFormatedWithAdress_1">
      <item>ANTILIA TRGOVINA d.o.o. za usluge, Topolovečka 1, 10000 Zagreb</item>
    </derivirana_varijabla>
  </DomainObject.Predmet.ProtuStrankaListFormatedWithAdress>
  <DomainObject.Predmet.ProtuStrankaListFormatedWithAdressOIB>
    <izvorni_sadrzaj>
      <item>ANTILIA TRGOVINA d.o.o. za usluge, OIB 53903364386, Topolovečka 1, 10000 Zagreb</item>
    </izvorni_sadrzaj>
    <derivirana_varijabla naziv="DomainObject.Predmet.ProtuStrankaListFormatedWithAdressOIB_1">
      <item>ANTILIA TRGOVINA d.o.o. za usluge, OIB 53903364386, Topolovečka 1, 10000 Zagreb</item>
    </derivirana_varijabla>
  </DomainObject.Predmet.ProtuStrankaListFormatedWithAdressOIB>
  <DomainObject.Predmet.ProtuStrankaListNazivFormated>
    <izvorni_sadrzaj>
      <item>ANTILIA TRGOVINA d.o.o. za usluge</item>
    </izvorni_sadrzaj>
    <derivirana_varijabla naziv="DomainObject.Predmet.ProtuStrankaListNazivFormated_1">
      <item>ANTILIA TRGOVINA d.o.o. za usluge</item>
    </derivirana_varijabla>
  </DomainObject.Predmet.ProtuStrankaListNazivFormated>
  <DomainObject.Predmet.ProtuStrankaListNazivFormatedOIB>
    <izvorni_sadrzaj>
      <item>ANTILIA TRGOVINA d.o.o. za usluge, OIB 53903364386</item>
    </izvorni_sadrzaj>
    <derivirana_varijabla naziv="DomainObject.Predmet.ProtuStrankaListNazivFormatedOIB_1">
      <item>ANTILIA TRGOVINA d.o.o. za usluge, OIB 53903364386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ANTILIA TRGOVINA d.o.o. za usluge</izvorni_sadrzaj>
    <derivirana_varijabla naziv="DomainObject.Predmet.ProtustrankaIDrugi_1">ANTILIA TRGOVINA d.o.o. za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ANTILIA TRGOVINA d.o.o. za usluge, OIB 53903364386, Topolovečka 1, 10000 Zagreb</izvorni_sadrzaj>
    <derivirana_varijabla naziv="DomainObject.Predmet.ProtustrankaIDrugiAdressOIB_1">ANTILIA TRGOVINA d.o.o. za usluge, OIB 53903364386, Topolovečka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ANTILIA TRGOVINA d.o.o. za usluge</item>
      <item>RH MF POREZNA UPRAVA</item>
    </izvorni_sadrzaj>
    <derivirana_varijabla naziv="DomainObject.Predmet.SudioniciListNaziv_1">
      <item>ANTILIA TRGOVINA d.o.o. za usluge</item>
      <item>RH MF POREZNA UPRAVA</item>
    </derivirana_varijabla>
  </DomainObject.Predmet.SudioniciListNaziv>
  <DomainObject.Predmet.SudioniciListAdressOIB>
    <izvorni_sadrzaj>
      <item>ANTILIA TRGOVINA d.o.o. za usluge, OIB 53903364386, Topolovečka 1,10000 Zagreb</item>
      <item>RH MF POREZNA UPRAVA, OIB 18683136487</item>
    </izvorni_sadrzaj>
    <derivirana_varijabla naziv="DomainObject.Predmet.SudioniciListAdressOIB_1">
      <item>ANTILIA TRGOVINA d.o.o. za usluge, OIB 53903364386, Topolovečka 1,10000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53903364386</item>
      <item>, OIB 18683136487</item>
    </izvorni_sadrzaj>
    <derivirana_varijabla naziv="DomainObject.Predmet.SudioniciListNazivOIB_1">
      <item>, OIB 53903364386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3CD84-8665-4DC3-92ED-8B26E72BE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1017</properties:Words>
  <properties:Characters>5841</properties:Characters>
  <properties:Lines>141</properties:Lines>
  <properties:Paragraphs>42</properties:Paragraphs>
  <properties:TotalTime>686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2018-02-09T11:43:00Z</cp:lastPrinted>
  <dcterms:modified xmlns:xsi="http://www.w3.org/2001/XMLSchema-instance" xsi:type="dcterms:W3CDTF">2018-02-09T11:43:00Z</dcterms:modified>
  <cp:revision>649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