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bd6d" w14:paraId="8acbd6d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HRVATSKIH BRANITELJA LIJEČENIH OD POSTTRAUMATSKOG STRESNOG POREMEĆAJA ŠIBENSKO-KNINSKE ŽUPANIJE "TVRĐAVA KNIN" iz Knina, Krešimirova 5, OIB:30539179072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8E675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HRVATSKIH BRANITELJA LIJEČENIH OD POSTTRAUMATSKOG STRESNOG POREMEĆAJA ŠIBENSKO-KNINSKE ŽUPANIJE "TVRĐAVA KNIN" iz Knina, Krešimirova 5, OIB:30539179072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675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D63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13,40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D63F4E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 iz Splita, Lovretska 10, OIB:43468134790.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HRVATSKIH BRANITELJA LIJEČENIH OD POSTTRAUMATSKOG STRESNOG POREMEĆAJA ŠIBENSKO-KNINSKE ŽUPANIJE "TVRĐAVA KNIN" iz Knina, Krešimirova 5, OIB:30539179072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8E675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CB1AE5" w:rsidR="00345F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CB1AE5">
        <w:rPr>
          <w:rFonts w:cs="Times New Roman" w:hAnsi="Times New Roman" w:ascii="Times New Roman"/>
          <w:sz w:val="24"/>
          <w:szCs w:val="24"/>
        </w:rPr>
        <w:t>Po pravomoćnosti ovog rješenja provest će se brisanje dužnika iz registra udruga.</w:t>
      </w:r>
    </w:p>
    <w:p w:rsidRDefault="00CB1AE5" w:rsidP="00CB1AE5" w:rsidR="00CB1AE5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18.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HRVATSKIH BRANITELJA LIJEČENIH OD POSTTRAUMATSKOG STRESNOG POREMEĆAJA ŠIBENSKO-KNINSKE ŽUPANIJE "TVRĐAVA KNIN" iz Knina, Krešimirova 5, OIB:30539179072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676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8E675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AE5" w:rsidP="00345FCD" w:rsidR="00CB1AE5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F1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6253F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4E6" w:rsidP="00345FCD" w:rsidR="002944E6">
      <w:pPr>
        <w:spacing w:lineRule="auto" w:line="240" w:after="0"/>
      </w:pPr>
      <w:r>
        <w:separator/>
      </w:r>
    </w:p>
  </w:endnote>
  <w:endnote w:id="0" w:type="continuationSeparator">
    <w:p w:rsidRDefault="002944E6" w:rsidP="00345FCD" w:rsidR="002944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4E6" w:rsidP="00345FCD" w:rsidR="002944E6">
      <w:pPr>
        <w:spacing w:lineRule="auto" w:line="240" w:after="0"/>
      </w:pPr>
      <w:r>
        <w:separator/>
      </w:r>
    </w:p>
  </w:footnote>
  <w:footnote w:id="0" w:type="continuationSeparator">
    <w:p w:rsidRDefault="002944E6" w:rsidP="00345FCD" w:rsidR="002944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6253F">
      <w:rPr>
        <w:noProof/>
      </w:rPr>
      <w:t>2</w:t>
    </w:r>
    <w:r>
      <w:fldChar w:fldCharType="end"/>
    </w:r>
    <w:r>
      <w:t xml:space="preserve">                            </w:t>
    </w:r>
    <w:r w:rsidR="00CB1AE5">
      <w:t xml:space="preserve">                        9 St-676</w:t>
    </w:r>
    <w:r>
      <w:t>/15</w:t>
    </w:r>
  </w:p>
  <w:p w:rsidRDefault="0086253F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037969"/>
    <w:rsid w:val="0016042B"/>
    <w:rsid w:val="001F2675"/>
    <w:rsid w:val="00225E23"/>
    <w:rsid w:val="002944E6"/>
    <w:rsid w:val="00320559"/>
    <w:rsid w:val="00345FCD"/>
    <w:rsid w:val="003B4B82"/>
    <w:rsid w:val="003D4AC4"/>
    <w:rsid w:val="0043060E"/>
    <w:rsid w:val="00434CC5"/>
    <w:rsid w:val="00486D95"/>
    <w:rsid w:val="00603DFD"/>
    <w:rsid w:val="00617318"/>
    <w:rsid w:val="006D4B41"/>
    <w:rsid w:val="0072140D"/>
    <w:rsid w:val="00753EF1"/>
    <w:rsid w:val="007F555B"/>
    <w:rsid w:val="008022C8"/>
    <w:rsid w:val="00805ABA"/>
    <w:rsid w:val="0086253F"/>
    <w:rsid w:val="008E5891"/>
    <w:rsid w:val="008E6754"/>
    <w:rsid w:val="009F30C0"/>
    <w:rsid w:val="00A95A7E"/>
    <w:rsid w:val="00AF4CA6"/>
    <w:rsid w:val="00B94B18"/>
    <w:rsid w:val="00BC4C4F"/>
    <w:rsid w:val="00CB1AE5"/>
    <w:rsid w:val="00D63F4E"/>
    <w:rsid w:val="00D9466A"/>
    <w:rsid w:val="00DB713E"/>
    <w:rsid w:val="00E65608"/>
    <w:rsid w:val="00E83E6C"/>
    <w:rsid w:val="00EF6620"/>
    <w:rsid w:val="00FE20FC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5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53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6253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6253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6253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5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62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62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6253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St-676/2015</izvorni_sadrzaj>
    <derivirana_varijabla naziv="DomainObject.Predmet.OznakaBroj_1">St-676/2015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 LIJEČENIH OD POSTTRAUMATSKOG STRESNOG POREMEĆAJA ŠIBENSKO-KNINSKE ŽUPANIJE "TVRĐAVA KNIN"</izvorni_sadrzaj>
    <derivirana_varijabla naziv="DomainObject.Predmet.ProtustrankaFormated_1">  UDRUGA HRVATSKIH BRANITELJA LIJEČENIH OD POSTTRAUMATSKOG STRESNOG POREMEĆAJA ŠIBENSKO-KNINSKE ŽUPANIJE "TVRĐAVA KNIN"</derivirana_varijabla>
  </DomainObject.Predmet.ProtustrankaFormated>
  <DomainObject.Predmet.ProtustrankaFormatedOIB>
    <izvorni_sadrzaj>  UDRUGA HRVATSKIH BRANITELJA LIJEČENIH OD POSTTRAUMATSKOG STRESNOG POREMEĆAJA ŠIBENSKO-KNINSKE ŽUPANIJE "TVRĐAVA KNIN", OIB 30539179072</izvorni_sadrzaj>
    <derivirana_varijabla naziv="DomainObject.Predmet.ProtustrankaFormatedOIB_1">  UDRUGA HRVATSKIH BRANITELJA LIJEČENIH OD POSTTRAUMATSKOG STRESNOG POREMEĆAJA ŠIBENSKO-KNINSKE ŽUPANIJE "TVRĐAVA KNIN", OIB 30539179072</derivirana_varijabla>
  </DomainObject.Predmet.ProtustrankaFormatedOIB>
  <DomainObject.Predmet.ProtustrankaFormatedWithAdress>
    <izvorni_sadrzaj> UDRUGA HRVATSKIH BRANITELJA LIJEČENIH OD POSTTRAUMATSKOG STRESNOG POREMEĆAJA ŠIBENSKO-KNINSKE ŽUPANIJE "TVRĐAVA KNIN", Krešimirova 5, 22300 Knin</izvorni_sadrzaj>
    <derivirana_varijabla naziv="DomainObject.Predmet.ProtustrankaFormatedWithAdress_1"> UDRUGA HRVATSKIH BRANITELJA LIJEČENIH OD POSTTRAUMATSKOG STRESNOG POREMEĆAJA ŠIBENSKO-KNINSKE ŽUPANIJE "TVRĐAVA KNIN", Krešimirova 5, 22300 Knin</derivirana_varijabla>
  </DomainObject.Predmet.ProtustrankaFormatedWithAdress>
  <DomainObject.Predmet.ProtustrankaFormatedWithAdressOIB>
    <izvorni_sadrzaj> UDRUGA HRVATSKIH BRANITELJA LIJEČENIH OD POSTTRAUMATSKOG STRESNOG POREMEĆAJA ŠIBENSKO-KNINSKE ŽUPANIJE "TVRĐAVA KNIN", OIB 30539179072, Krešimirova 5, 22300 Knin</izvorni_sadrzaj>
    <derivirana_varijabla naziv="DomainObject.Predmet.ProtustrankaFormatedWithAdressOIB_1"> UDRUGA HRVATSKIH BRANITELJA LIJEČENIH OD POSTTRAUMATSKOG STRESNOG POREMEĆAJA ŠIBENSKO-KNINSKE ŽUPANIJE "TVRĐAVA KNIN", OIB 30539179072, Krešimirova 5, 22300 Knin</derivirana_varijabla>
  </DomainObject.Predmet.ProtustrankaFormatedWithAdressOIB>
  <DomainObject.Predmet.ProtustrankaWithAdress>
    <izvorni_sadrzaj>UDRUGA HRVATSKIH BRANITELJA LIJEČENIH OD POSTTRAUMATSKOG STRESNOG POREMEĆAJA ŠIBENSKO-KNINSKE ŽUPANIJE "TVRĐAVA KNIN" Krešimirova 5, 22300 Knin</izvorni_sadrzaj>
    <derivirana_varijabla naziv="DomainObject.Predmet.ProtustrankaWithAdress_1">UDRUGA HRVATSKIH BRANITELJA LIJEČENIH OD POSTTRAUMATSKOG STRESNOG POREMEĆAJA ŠIBENSKO-KNINSKE ŽUPANIJE "TVRĐAVA KNIN" Krešimirova 5, 22300 Knin</derivirana_varijabla>
  </DomainObject.Predmet.ProtustrankaWithAdress>
  <DomainObject.Predmet.ProtustrankaWithAdressOIB>
    <izvorni_sadrzaj>UDRUGA HRVATSKIH BRANITELJA LIJEČENIH OD POSTTRAUMATSKOG STRESNOG POREMEĆAJA ŠIBENSKO-KNINSKE ŽUPANIJE "TVRĐAVA KNIN", OIB 30539179072, Krešimirova 5, 22300 Knin</izvorni_sadrzaj>
    <derivirana_varijabla naziv="DomainObject.Predmet.ProtustrankaWithAdressOIB_1">UDRUGA HRVATSKIH BRANITELJA LIJEČENIH OD POSTTRAUMATSKOG STRESNOG POREMEĆAJA ŠIBENSKO-KNINSKE ŽUPANIJE "TVRĐAVA KNIN", OIB 30539179072, Krešimirova 5, 22300 Knin</derivirana_varijabla>
  </DomainObject.Predmet.ProtustrankaWithAdressOIB>
  <DomainObject.Predmet.ProtustrankaNazivFormated>
    <izvorni_sadrzaj>UDRUGA HRVATSKIH BRANITELJA LIJEČENIH OD POSTTRAUMATSKOG STRESNOG POREMEĆAJA ŠIBENSKO-KNINSKE ŽUPANIJE "TVRĐAVA KNIN"</izvorni_sadrzaj>
    <derivirana_varijabla naziv="DomainObject.Predmet.ProtustrankaNazivFormated_1">UDRUGA HRVATSKIH BRANITELJA LIJEČENIH OD POSTTRAUMATSKOG STRESNOG POREMEĆAJA ŠIBENSKO-KNINSKE ŽUPANIJE "TVRĐAVA KNIN"</derivirana_varijabla>
  </DomainObject.Predmet.ProtustrankaNazivFormated>
  <DomainObject.Predmet.ProtustrankaNazivFormatedOIB>
    <izvorni_sadrzaj>UDRUGA HRVATSKIH BRANITELJA LIJEČENIH OD POSTTRAUMATSKOG STRESNOG POREMEĆAJA ŠIBENSKO-KNINSKE ŽUPANIJE "TVRĐAVA KNIN", OIB 30539179072</izvorni_sadrzaj>
    <derivirana_varijabla naziv="DomainObject.Predmet.ProtustrankaNazivFormatedOIB_1">UDRUGA HRVATSKIH BRANITELJA LIJEČENIH OD POSTTRAUMATSKOG STRESNOG POREMEĆAJA ŠIBENSKO-KNINSKE ŽUPANIJE "TVRĐAVA KNIN", OIB 30539179072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HRVATSKIH BRANITELJA LIJEČENIH OD POSTTRAUMATSKOG STRESNOG POREMEĆAJA ŠIBENSKO-KNINSKE ŽUPANIJE "TVRĐAVA KNIN"</item>
    </izvorni_sadrzaj>
    <derivirana_varijabla naziv="DomainObject.Predmet.ProtuStrankaListFormated_1">
      <item>UDRUGA HRVATSKIH BRANITELJA LIJEČENIH OD POSTTRAUMATSKOG STRESNOG POREMEĆAJA ŠIBENSKO-KNINSKE ŽUPANIJE "TVRĐAVA KNIN"</item>
    </derivirana_varijabla>
  </DomainObject.Predmet.ProtuStrankaListFormated>
  <DomainObject.Predmet.ProtuStrankaListFormatedOIB>
    <izvorni_sadrzaj>
      <item>UDRUGA HRVATSKIH BRANITELJA LIJEČENIH OD POSTTRAUMATSKOG STRESNOG POREMEĆAJA ŠIBENSKO-KNINSKE ŽUPANIJE "TVRĐAVA KNIN", OIB 30539179072</item>
    </izvorni_sadrzaj>
    <derivirana_varijabla naziv="DomainObject.Predmet.ProtuStrankaListFormatedOIB_1">
      <item>UDRUGA HRVATSKIH BRANITELJA LIJEČENIH OD POSTTRAUMATSKOG STRESNOG POREMEĆAJA ŠIBENSKO-KNINSKE ŽUPANIJE "TVRĐAVA KNIN", OIB 30539179072</item>
    </derivirana_varijabla>
  </DomainObject.Predmet.ProtuStrankaListFormatedOIB>
  <DomainObject.Predmet.ProtuStrankaListFormatedWithAdress>
    <izvorni_sadrzaj>
      <item>UDRUGA HRVATSKIH BRANITELJA LIJEČENIH OD POSTTRAUMATSKOG STRESNOG POREMEĆAJA ŠIBENSKO-KNINSKE ŽUPANIJE "TVRĐAVA KNIN", Krešimirova 5, 22300 Knin</item>
    </izvorni_sadrzaj>
    <derivirana_varijabla naziv="DomainObject.Predmet.ProtuStrankaListFormatedWithAdress_1">
      <item>UDRUGA HRVATSKIH BRANITELJA LIJEČENIH OD POSTTRAUMATSKOG STRESNOG POREMEĆAJA ŠIBENSKO-KNINSKE ŽUPANIJE "TVRĐAVA KNIN", Krešimirova 5, 22300 Knin</item>
    </derivirana_varijabla>
  </DomainObject.Predmet.ProtuStrankaListFormatedWithAdress>
  <DomainObject.Predmet.ProtuStrankaListFormatedWithAdressOIB>
    <izvorni_sadrzaj>
      <item>UDRUGA HRVATSKIH BRANITELJA LIJEČENIH OD POSTTRAUMATSKOG STRESNOG POREMEĆAJA ŠIBENSKO-KNINSKE ŽUPANIJE "TVRĐAVA KNIN", OIB 30539179072, Krešimirova 5, 22300 Knin</item>
    </izvorni_sadrzaj>
    <derivirana_varijabla naziv="DomainObject.Predmet.ProtuStrankaListFormatedWithAdressOIB_1">
      <item>UDRUGA HRVATSKIH BRANITELJA LIJEČENIH OD POSTTRAUMATSKOG STRESNOG POREMEĆAJA ŠIBENSKO-KNINSKE ŽUPANIJE "TVRĐAVA KNIN", OIB 30539179072, Krešimirova 5, 22300 Knin</item>
    </derivirana_varijabla>
  </DomainObject.Predmet.ProtuStrankaListFormatedWithAdressOIB>
  <DomainObject.Predmet.ProtuStrankaListNazivFormated>
    <izvorni_sadrzaj>
      <item>UDRUGA HRVATSKIH BRANITELJA LIJEČENIH OD POSTTRAUMATSKOG STRESNOG POREMEĆAJA ŠIBENSKO-KNINSKE ŽUPANIJE "TVRĐAVA KNIN"</item>
    </izvorni_sadrzaj>
    <derivirana_varijabla naziv="DomainObject.Predmet.ProtuStrankaListNazivFormated_1">
      <item>UDRUGA HRVATSKIH BRANITELJA LIJEČENIH OD POSTTRAUMATSKOG STRESNOG POREMEĆAJA ŠIBENSKO-KNINSKE ŽUPANIJE "TVRĐAVA KNIN"</item>
    </derivirana_varijabla>
  </DomainObject.Predmet.ProtuStrankaListNazivFormated>
  <DomainObject.Predmet.ProtuStrankaListNazivFormatedOIB>
    <izvorni_sadrzaj>
      <item>UDRUGA HRVATSKIH BRANITELJA LIJEČENIH OD POSTTRAUMATSKOG STRESNOG POREMEĆAJA ŠIBENSKO-KNINSKE ŽUPANIJE "TVRĐAVA KNIN", OIB 30539179072</item>
    </izvorni_sadrzaj>
    <derivirana_varijabla naziv="DomainObject.Predmet.ProtuStrankaListNazivFormatedOIB_1">
      <item>UDRUGA HRVATSKIH BRANITELJA LIJEČENIH OD POSTTRAUMATSKOG STRESNOG POREMEĆAJA ŠIBENSKO-KNINSKE ŽUPANIJE "TVRĐAVA KNIN", OIB 30539179072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HRVATSKIH BRANITELJA LIJEČENIH OD POSTTRAUMATSKOG STRESNOG POREMEĆAJA ŠIBENSKO-KNINSKE ŽUPANIJE "TVRĐAVA KNIN"</izvorni_sadrzaj>
    <derivirana_varijabla naziv="DomainObject.Predmet.ProtustrankaIDrugi_1">UDRUGA HRVATSKIH BRANITELJA LIJEČENIH OD POSTTRAUMATSKOG STRESNOG POREMEĆAJA ŠIBENSKO-KNINSKE ŽUPANIJE "TVRĐAVA KNIN"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UDRUGA HRVATSKIH BRANITELJA LIJEČENIH OD POSTTRAUMATSKOG STRESNOG POREMEĆAJA ŠIBENSKO-KNINSKE ŽUPANIJE "TVRĐAVA KNIN", OIB 30539179072, Krešimirova 5, 22300 Knin</izvorni_sadrzaj>
    <derivirana_varijabla naziv="DomainObject.Predmet.ProtustrankaIDrugiAdressOIB_1">UDRUGA HRVATSKIH BRANITELJA LIJEČENIH OD POSTTRAUMATSKOG STRESNOG POREMEĆAJA ŠIBENSKO-KNINSKE ŽUPANIJE "TVRĐAVA KNIN", OIB 30539179072, Krešimirova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HRVATSKIH BRANITELJA LIJEČENIH OD POSTTRAUMATSKOG STRESNOG POREMEĆAJA ŠIBENSKO-KNINSKE ŽUPANIJE "TVRĐAVA KNIN"</item>
    </izvorni_sadrzaj>
    <derivirana_varijabla naziv="DomainObject.Predmet.SudioniciListNaziv_1">
      <item>FINA - Podružnica Šibenik</item>
      <item>UDRUGA HRVATSKIH BRANITELJA LIJEČENIH OD POSTTRAUMATSKOG STRESNOG POREMEĆAJA ŠIBENSKO-KNINSKE ŽUPANIJE "TVRĐAVA KNIN"</item>
    </derivirana_varijabla>
  </DomainObject.Predmet.SudioniciListNaziv>
  <DomainObject.Predmet.SudioniciListAdressOIB>
    <izvorni_sadrzaj>
      <item>FINA - Podružnica Šibenik, OIB 85821130368, Perivoj Luje Maruna 1,22000 Šibenik</item>
      <item>UDRUGA HRVATSKIH BRANITELJA LIJEČENIH OD POSTTRAUMATSKOG STRESNOG POREMEĆAJA ŠIBENSKO-KNINSKE ŽUPANIJE "TVRĐAVA KNIN", OIB 30539179072, Krešimirova 5,22300 Knin</item>
    </izvorni_sadrzaj>
    <derivirana_varijabla naziv="DomainObject.Predmet.SudioniciListAdressOIB_1">
      <item>FINA - Podružnica Šibenik, OIB 85821130368, Perivoj Luje Maruna 1,22000 Šibenik</item>
      <item>UDRUGA HRVATSKIH BRANITELJA LIJEČENIH OD POSTTRAUMATSKOG STRESNOG POREMEĆAJA ŠIBENSKO-KNINSKE ŽUPANIJE "TVRĐAVA KNIN", OIB 30539179072, Krešimirova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30539179072</item>
    </izvorni_sadrzaj>
    <derivirana_varijabla naziv="DomainObject.Predmet.SudioniciListNazivOIB_1">
      <item>, OIB 85821130368</item>
      <item>, OIB 30539179072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2794</properties:Characters>
  <properties:Lines>99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2016-02-17T12:53:00Z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2016-02-22T12:41:00Z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